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66B5BC" w14:textId="618320D6" w:rsidR="00805DE4" w:rsidRDefault="004E220C" w:rsidP="00B4015F">
      <w:pPr>
        <w:pStyle w:val="MStitle"/>
      </w:pPr>
      <w:bookmarkStart w:id="0" w:name="_Hlk8634237"/>
      <w:r w:rsidRPr="00805DE4">
        <w:t xml:space="preserve">Upgraded global mapping information for earth system modelling: an application to </w:t>
      </w:r>
      <w:r>
        <w:t xml:space="preserve">surface water depth at </w:t>
      </w:r>
      <w:r w:rsidRPr="00805DE4">
        <w:t xml:space="preserve">ECMWF </w:t>
      </w:r>
      <w:bookmarkEnd w:id="0"/>
    </w:p>
    <w:p w14:paraId="0C56E376" w14:textId="11282854" w:rsidR="00B4015F" w:rsidRPr="00C26311" w:rsidRDefault="00F950A0" w:rsidP="00450DB9">
      <w:pPr>
        <w:pStyle w:val="Authors"/>
      </w:pPr>
      <w:r w:rsidRPr="00F950A0">
        <w:t>Margarita Choulga</w:t>
      </w:r>
      <w:r w:rsidR="00B4015F" w:rsidRPr="00C26311">
        <w:rPr>
          <w:vertAlign w:val="superscript"/>
        </w:rPr>
        <w:t>1</w:t>
      </w:r>
      <w:r w:rsidR="00B4015F" w:rsidRPr="00C26311">
        <w:t xml:space="preserve">, </w:t>
      </w:r>
      <w:r>
        <w:t>Ekaterina K</w:t>
      </w:r>
      <w:r w:rsidR="00CF30C8">
        <w:t>o</w:t>
      </w:r>
      <w:r>
        <w:t>urzeneva</w:t>
      </w:r>
      <w:r>
        <w:rPr>
          <w:vertAlign w:val="superscript"/>
        </w:rPr>
        <w:t>2</w:t>
      </w:r>
      <w:r w:rsidR="00B4015F" w:rsidRPr="00C26311">
        <w:t xml:space="preserve">, </w:t>
      </w:r>
      <w:r>
        <w:t>Gianpaolo Balsamo</w:t>
      </w:r>
      <w:r>
        <w:rPr>
          <w:vertAlign w:val="superscript"/>
        </w:rPr>
        <w:t>1</w:t>
      </w:r>
      <w:r w:rsidRPr="00C26311">
        <w:t xml:space="preserve">, </w:t>
      </w:r>
      <w:r>
        <w:t>So</w:t>
      </w:r>
      <w:r w:rsidR="003F3AF3">
        <w:t>u</w:t>
      </w:r>
      <w:r>
        <w:t>hail Boussetta</w:t>
      </w:r>
      <w:r>
        <w:rPr>
          <w:vertAlign w:val="superscript"/>
        </w:rPr>
        <w:t>1</w:t>
      </w:r>
      <w:r w:rsidR="004D0F82" w:rsidRPr="00C26311">
        <w:t xml:space="preserve">, </w:t>
      </w:r>
      <w:r w:rsidR="004D0F82">
        <w:t>Nils Wedi</w:t>
      </w:r>
      <w:r w:rsidR="004D0F82">
        <w:rPr>
          <w:vertAlign w:val="superscript"/>
        </w:rPr>
        <w:t>1</w:t>
      </w:r>
    </w:p>
    <w:p w14:paraId="7C60EA93" w14:textId="77777777" w:rsidR="00B4015F" w:rsidRDefault="00B4015F" w:rsidP="000A1B66">
      <w:pPr>
        <w:pStyle w:val="Affiliation"/>
      </w:pPr>
      <w:r w:rsidRPr="000A1B66">
        <w:rPr>
          <w:vertAlign w:val="superscript"/>
        </w:rPr>
        <w:t>1</w:t>
      </w:r>
      <w:r w:rsidR="00F950A0">
        <w:t>Research D</w:t>
      </w:r>
      <w:r w:rsidR="000A1B66">
        <w:t xml:space="preserve">epartment, </w:t>
      </w:r>
      <w:r w:rsidR="00F950A0" w:rsidRPr="00F950A0">
        <w:t>European Centre for Medium-range Weather Forecasts (ECMWF), Reading</w:t>
      </w:r>
      <w:r w:rsidR="000A1B66">
        <w:t xml:space="preserve">, </w:t>
      </w:r>
      <w:r w:rsidR="00F950A0">
        <w:t>RG2 9AX</w:t>
      </w:r>
      <w:r w:rsidR="000A1B66">
        <w:t xml:space="preserve">, </w:t>
      </w:r>
      <w:r w:rsidR="00F950A0">
        <w:t>UK</w:t>
      </w:r>
    </w:p>
    <w:p w14:paraId="2D13F8E6" w14:textId="77777777" w:rsidR="000A1B66" w:rsidRDefault="000A1B66" w:rsidP="00450DB9">
      <w:pPr>
        <w:pStyle w:val="Affiliation"/>
      </w:pPr>
      <w:r w:rsidRPr="000A1B66">
        <w:rPr>
          <w:vertAlign w:val="superscript"/>
        </w:rPr>
        <w:t>2</w:t>
      </w:r>
      <w:r w:rsidR="005949F3">
        <w:t>Research Department</w:t>
      </w:r>
      <w:r>
        <w:t xml:space="preserve">, </w:t>
      </w:r>
      <w:r w:rsidR="005949F3" w:rsidRPr="005949F3">
        <w:t>Finnish Meteorological Institute (FMI), Helsinki, FI-00560</w:t>
      </w:r>
      <w:r w:rsidR="005949F3">
        <w:t>,</w:t>
      </w:r>
      <w:r w:rsidR="005949F3" w:rsidRPr="005949F3">
        <w:t xml:space="preserve"> Finland</w:t>
      </w:r>
    </w:p>
    <w:p w14:paraId="72404DD1" w14:textId="77777777" w:rsidR="000A1B66" w:rsidRDefault="000A1B66" w:rsidP="008E213F">
      <w:pPr>
        <w:pStyle w:val="Correspondence"/>
      </w:pPr>
      <w:r w:rsidRPr="000A1B66">
        <w:rPr>
          <w:i/>
        </w:rPr>
        <w:t>Correspondence to</w:t>
      </w:r>
      <w:r>
        <w:t xml:space="preserve">: </w:t>
      </w:r>
      <w:r w:rsidR="005949F3">
        <w:t>Margarita Choulga</w:t>
      </w:r>
      <w:r>
        <w:t xml:space="preserve"> (</w:t>
      </w:r>
      <w:r w:rsidR="005949F3">
        <w:t>margarita.choulga</w:t>
      </w:r>
      <w:r>
        <w:t>@e</w:t>
      </w:r>
      <w:r w:rsidR="005949F3">
        <w:t>cmwf</w:t>
      </w:r>
      <w:r>
        <w:t>.</w:t>
      </w:r>
      <w:r w:rsidR="005949F3">
        <w:t>int</w:t>
      </w:r>
      <w:r>
        <w:t>)</w:t>
      </w:r>
    </w:p>
    <w:p w14:paraId="27F648F5" w14:textId="33408C9D" w:rsidR="0017568B" w:rsidRDefault="000A1B66" w:rsidP="00B4015F">
      <w:bookmarkStart w:id="1" w:name="_Hlk6918403"/>
      <w:r w:rsidRPr="002B605A">
        <w:rPr>
          <w:b/>
        </w:rPr>
        <w:t>Abstract.</w:t>
      </w:r>
      <w:r w:rsidRPr="002B605A">
        <w:t xml:space="preserve"> </w:t>
      </w:r>
      <w:bookmarkStart w:id="2" w:name="_Hlk14362999"/>
      <w:bookmarkEnd w:id="1"/>
      <w:r w:rsidR="0087073E" w:rsidRPr="0087073E">
        <w:t>Water bodies influence local weather and climate, especially in lake-rich areas. The F</w:t>
      </w:r>
      <w:r w:rsidR="0034390C">
        <w:t>L</w:t>
      </w:r>
      <w:r w:rsidR="0087073E" w:rsidRPr="0087073E">
        <w:t xml:space="preserve">ake (Fresh-water Lake model) parametrization is employed in the Integrated Forecast System (IFS) of the European Centre for Medium-range Weather Forecasts (ECMWF) model which is used operationally to produce global weather predictions. Lake depth and lake fraction are the main driving parameters in the FLake parametrization. </w:t>
      </w:r>
      <w:r w:rsidR="00D31429" w:rsidRPr="00D31429">
        <w:t>The lake parameter fields for IFS should be global and realistic, because FLake runs over all the grid boxes, and then only lake-related results are used</w:t>
      </w:r>
      <w:r w:rsidR="00D31429">
        <w:t xml:space="preserve"> further</w:t>
      </w:r>
      <w:r w:rsidR="00D31429" w:rsidRPr="00D31429">
        <w:t>.</w:t>
      </w:r>
      <w:r w:rsidR="00D31429">
        <w:t xml:space="preserve"> </w:t>
      </w:r>
      <w:r w:rsidR="0087073E" w:rsidRPr="0087073E">
        <w:t xml:space="preserve">In this study new datasets and methods for generating lake fraction and lake depth fields for IFS are proposed. The data include the new version of the Global Lake Database (GLDBv3) which contains depth estimates for unstudied lakes based on a geological approach, the General Bathymetric Chart of the Oceans and the Global Surface Water Explorer dataset which contains information on the spatial and temporal variability of surface water. The first new method suggested is a two-step lake fraction calculation; the first step is at 1 km grid resolution and the second is at the resolution of other grids in the IFS system. The second new method involves the use of a novel algorithm for ocean and inland water separation. </w:t>
      </w:r>
      <w:r w:rsidR="00567E87">
        <w:t xml:space="preserve">This new algorithm </w:t>
      </w:r>
      <w:r w:rsidR="00EE74DD">
        <w:t xml:space="preserve">may be used by anyone in the </w:t>
      </w:r>
      <w:r w:rsidR="00D4469F">
        <w:t xml:space="preserve">environmental modelling community. </w:t>
      </w:r>
      <w:r w:rsidR="0087073E" w:rsidRPr="0087073E">
        <w:t>To assess the impact of using these innovations, in-situ measurements of lake depth, lake water surface temperature and ice formation/disappearance dates for 27 lakes collected by the Finnish Environment Institute were used. A set of offline experiments, driven by atmospheric forcing from the ECMWF ERA5 Reanalysis were carried out using the IFS HTESSEL land surface model. In terms of lake depth, the new dataset shows a much lower mean absolute error, bias and error standard deviation compared to the reference set-up. In terms of lake water surface temperature, the mean absolute error is reduced by 13.4 %, the bias by 12.5 % and the error standard deviation by 20.3 %. Seasonal verification of the mixed layer depth temperature and ice formation/disappearance dates revealed a cold bias in the meteorological forcing from ERA5. Spring, summer and autumn verification scores confirm an overall reduction in the surface water temperature errors. For winter, no statistically significant change in the ice formation/disappearance date errors was detected.</w:t>
      </w:r>
      <w:r w:rsidR="00DD7F84">
        <w:t xml:space="preserve"> </w:t>
      </w:r>
    </w:p>
    <w:p w14:paraId="2E59A690" w14:textId="77777777" w:rsidR="00C82F79" w:rsidRPr="00C00B80" w:rsidRDefault="00C82F79" w:rsidP="00C82F79">
      <w:pPr>
        <w:pStyle w:val="Heading1"/>
      </w:pPr>
      <w:bookmarkStart w:id="3" w:name="_Hlk6918428"/>
      <w:bookmarkEnd w:id="2"/>
      <w:r w:rsidRPr="00C00B80">
        <w:t xml:space="preserve">1 </w:t>
      </w:r>
      <w:r w:rsidR="005949F3" w:rsidRPr="00C00B80">
        <w:t>Introduction</w:t>
      </w:r>
    </w:p>
    <w:bookmarkEnd w:id="3"/>
    <w:p w14:paraId="4057A7B2" w14:textId="7CD0D667" w:rsidR="007E1BCC" w:rsidRPr="00C00B80" w:rsidRDefault="007E1BCC" w:rsidP="007E1BCC">
      <w:r w:rsidRPr="00C00B80">
        <w:t>A lake</w:t>
      </w:r>
      <w:r w:rsidR="003B0B29">
        <w:t xml:space="preserve"> can be defined as </w:t>
      </w:r>
      <w:r w:rsidRPr="00C00B80">
        <w:t xml:space="preserve">a significant volume of water, which occupies a depression </w:t>
      </w:r>
      <w:r w:rsidR="008D6AA1">
        <w:t>in</w:t>
      </w:r>
      <w:r w:rsidRPr="00C00B80">
        <w:t xml:space="preserve"> the land</w:t>
      </w:r>
      <w:r w:rsidR="008934D1">
        <w:t xml:space="preserve"> </w:t>
      </w:r>
      <w:r w:rsidR="008D6AA1">
        <w:t>and has</w:t>
      </w:r>
      <w:r w:rsidR="008934D1">
        <w:t xml:space="preserve"> </w:t>
      </w:r>
      <w:r w:rsidRPr="00C00B80">
        <w:t xml:space="preserve">no direct connection with </w:t>
      </w:r>
      <w:r w:rsidR="008934D1">
        <w:t>the</w:t>
      </w:r>
      <w:r w:rsidRPr="00C00B80">
        <w:t xml:space="preserve"> sea. </w:t>
      </w:r>
      <w:r w:rsidR="008934D1">
        <w:t xml:space="preserve">Inland water bodies are often referred to as lakes when the lateral movement of </w:t>
      </w:r>
      <w:r w:rsidR="00BE42BA">
        <w:t xml:space="preserve">the </w:t>
      </w:r>
      <w:r w:rsidR="008934D1">
        <w:t xml:space="preserve">water is negligible, and as </w:t>
      </w:r>
      <w:r w:rsidR="008934D1">
        <w:lastRenderedPageBreak/>
        <w:t xml:space="preserve">rivers when there is a sizeable lateral transport, although a clear separation is often complex and </w:t>
      </w:r>
      <w:r w:rsidR="00BE42BA">
        <w:t>varies</w:t>
      </w:r>
      <w:r w:rsidR="008934D1">
        <w:t xml:space="preserve"> in time. Despite these complexities, in the following we use the term lakes in the broad sense of inland water bod</w:t>
      </w:r>
      <w:r w:rsidR="00BE42BA">
        <w:t>y</w:t>
      </w:r>
      <w:r w:rsidR="008934D1">
        <w:t xml:space="preserve"> </w:t>
      </w:r>
      <w:r w:rsidR="00FB5D1C">
        <w:t>with any lateral</w:t>
      </w:r>
      <w:r w:rsidR="008934D1">
        <w:t xml:space="preserve"> movement of water</w:t>
      </w:r>
      <w:r w:rsidR="008934D1" w:rsidRPr="00C00B80">
        <w:t>.</w:t>
      </w:r>
      <w:r w:rsidR="008934D1">
        <w:t xml:space="preserve"> </w:t>
      </w:r>
      <w:r w:rsidRPr="00C00B80">
        <w:t xml:space="preserve">Globally lakes occupy about 3.7 % of the land surface </w:t>
      </w:r>
      <w:r w:rsidR="003F3AF3">
        <w:t>(</w:t>
      </w:r>
      <w:proofErr w:type="spellStart"/>
      <w:r w:rsidRPr="00C00B80">
        <w:t>Borre</w:t>
      </w:r>
      <w:proofErr w:type="spellEnd"/>
      <w:r w:rsidRPr="00C00B80">
        <w:t>, 2014</w:t>
      </w:r>
      <w:r w:rsidR="008E4696" w:rsidRPr="00C00B80">
        <w:t xml:space="preserve">; </w:t>
      </w:r>
      <w:proofErr w:type="spellStart"/>
      <w:r w:rsidR="008E4696" w:rsidRPr="00C00B80">
        <w:t>Verpoorter</w:t>
      </w:r>
      <w:proofErr w:type="spellEnd"/>
      <w:r w:rsidR="008E4696" w:rsidRPr="00C00B80">
        <w:t xml:space="preserve"> et al., 2014</w:t>
      </w:r>
      <w:r w:rsidR="003F3AF3">
        <w:t>)</w:t>
      </w:r>
      <w:r w:rsidRPr="00C00B80">
        <w:t xml:space="preserve">. According to the latest calculations the total number of lakes with </w:t>
      </w:r>
      <w:r w:rsidR="00BE42BA">
        <w:t>a</w:t>
      </w:r>
      <w:r w:rsidRPr="00C00B80">
        <w:t xml:space="preserve"> water surface area not less than 0.002 km</w:t>
      </w:r>
      <w:r w:rsidRPr="00C00B80">
        <w:rPr>
          <w:vertAlign w:val="superscript"/>
        </w:rPr>
        <w:t>2</w:t>
      </w:r>
      <w:r w:rsidRPr="00C00B80">
        <w:t>, is 117 million (excluding Greenland and Antarctica), and their combined area is about 5 million km</w:t>
      </w:r>
      <w:r w:rsidRPr="00C00B80">
        <w:rPr>
          <w:vertAlign w:val="superscript"/>
        </w:rPr>
        <w:t>2</w:t>
      </w:r>
      <w:r w:rsidRPr="00C00B80">
        <w:t xml:space="preserve"> (excluding </w:t>
      </w:r>
      <w:r w:rsidR="00BE42BA">
        <w:t xml:space="preserve">the </w:t>
      </w:r>
      <w:r w:rsidRPr="00C00B80">
        <w:t xml:space="preserve">Caspian Sea) </w:t>
      </w:r>
      <w:r w:rsidR="003F3AF3">
        <w:t>(</w:t>
      </w:r>
      <w:proofErr w:type="spellStart"/>
      <w:r w:rsidRPr="00C00B80">
        <w:t>Borre</w:t>
      </w:r>
      <w:proofErr w:type="spellEnd"/>
      <w:r w:rsidRPr="00C00B80">
        <w:t>, 2014</w:t>
      </w:r>
      <w:r w:rsidR="008E4696" w:rsidRPr="00C00B80">
        <w:t xml:space="preserve">; </w:t>
      </w:r>
      <w:proofErr w:type="spellStart"/>
      <w:r w:rsidR="008E4696" w:rsidRPr="00C00B80">
        <w:t>Verpoorter</w:t>
      </w:r>
      <w:proofErr w:type="spellEnd"/>
      <w:r w:rsidR="008E4696" w:rsidRPr="00C00B80">
        <w:t xml:space="preserve"> et al., 2014</w:t>
      </w:r>
      <w:r w:rsidR="003F3AF3">
        <w:t>)</w:t>
      </w:r>
      <w:r w:rsidRPr="00C00B80">
        <w:t>. Lakes are distributed very unevenly</w:t>
      </w:r>
      <w:r w:rsidR="00BE42BA">
        <w:t>. M</w:t>
      </w:r>
      <w:r w:rsidRPr="00C00B80">
        <w:t xml:space="preserve">ost </w:t>
      </w:r>
      <w:r w:rsidR="00BE42BA">
        <w:t>lakes</w:t>
      </w:r>
      <w:r w:rsidRPr="00C00B80">
        <w:t xml:space="preserve"> are situated in </w:t>
      </w:r>
      <w:r w:rsidR="00D8789F">
        <w:t>B</w:t>
      </w:r>
      <w:r w:rsidRPr="00C00B80">
        <w:t xml:space="preserve">oreal and </w:t>
      </w:r>
      <w:r w:rsidR="00D8789F">
        <w:t>A</w:t>
      </w:r>
      <w:r w:rsidRPr="00C00B80">
        <w:t xml:space="preserve">rctic climate zones 45-75 °N </w:t>
      </w:r>
      <w:r w:rsidR="003F3AF3">
        <w:t>(</w:t>
      </w:r>
      <w:proofErr w:type="spellStart"/>
      <w:r w:rsidRPr="00C00B80">
        <w:t>Borre</w:t>
      </w:r>
      <w:proofErr w:type="spellEnd"/>
      <w:r w:rsidRPr="00C00B80">
        <w:t>, 2014</w:t>
      </w:r>
      <w:r w:rsidR="003F3AF3">
        <w:t>)</w:t>
      </w:r>
      <w:r w:rsidRPr="00C00B80">
        <w:t xml:space="preserve">, namely in Canada, </w:t>
      </w:r>
      <w:r w:rsidR="00D8789F">
        <w:t xml:space="preserve">the </w:t>
      </w:r>
      <w:r w:rsidRPr="00C00B80">
        <w:t xml:space="preserve">Scandinavian Peninsula, Finland and Northern Russia </w:t>
      </w:r>
      <w:r w:rsidR="00D8789F">
        <w:t>and</w:t>
      </w:r>
      <w:r w:rsidRPr="00C00B80">
        <w:t xml:space="preserve"> Siberia. Lakes influence local weather conditions and local climate. For example, during </w:t>
      </w:r>
      <w:r w:rsidR="008B7383" w:rsidRPr="00C00B80">
        <w:t>freez</w:t>
      </w:r>
      <w:r w:rsidR="00D8789F">
        <w:t>ing</w:t>
      </w:r>
      <w:r w:rsidRPr="00C00B80">
        <w:t xml:space="preserve"> and melt</w:t>
      </w:r>
      <w:r w:rsidR="00D8789F">
        <w:t>ing</w:t>
      </w:r>
      <w:r w:rsidRPr="00C00B80">
        <w:t xml:space="preserve"> the lake surface radiative and conductive properties a</w:t>
      </w:r>
      <w:r w:rsidR="00D8789F">
        <w:t xml:space="preserve">nd </w:t>
      </w:r>
      <w:r w:rsidRPr="00C00B80">
        <w:t>the latent and sensible heat released to the atmosphere change</w:t>
      </w:r>
      <w:r w:rsidR="00D8789F">
        <w:t>s</w:t>
      </w:r>
      <w:r w:rsidRPr="00C00B80">
        <w:t xml:space="preserve"> dramatically, </w:t>
      </w:r>
      <w:r w:rsidR="00841E9F">
        <w:t>resulting in</w:t>
      </w:r>
      <w:r w:rsidRPr="00C00B80">
        <w:t xml:space="preserve"> a completely different surface energy balance</w:t>
      </w:r>
      <w:r w:rsidR="002C036C" w:rsidRPr="00C00B80">
        <w:t xml:space="preserve"> </w:t>
      </w:r>
      <w:r w:rsidR="003F3AF3">
        <w:t>(</w:t>
      </w:r>
      <w:proofErr w:type="spellStart"/>
      <w:r w:rsidR="009C72DB" w:rsidRPr="00C00B80">
        <w:t>Eerola</w:t>
      </w:r>
      <w:proofErr w:type="spellEnd"/>
      <w:r w:rsidR="009C72DB" w:rsidRPr="00C00B80">
        <w:t xml:space="preserve"> et al., 2010; </w:t>
      </w:r>
      <w:r w:rsidR="00A271E5" w:rsidRPr="00C00B80">
        <w:t xml:space="preserve">Mironov et al., 2010a; </w:t>
      </w:r>
      <w:r w:rsidR="002C036C" w:rsidRPr="00C00B80">
        <w:t>Samuelsson et al., 2010</w:t>
      </w:r>
      <w:r w:rsidR="009C72DB" w:rsidRPr="00C00B80">
        <w:t xml:space="preserve">; </w:t>
      </w:r>
      <w:proofErr w:type="spellStart"/>
      <w:r w:rsidR="009C72DB" w:rsidRPr="00C00B80">
        <w:t>Rontu</w:t>
      </w:r>
      <w:proofErr w:type="spellEnd"/>
      <w:r w:rsidR="009C72DB" w:rsidRPr="00C00B80">
        <w:t xml:space="preserve"> et al., 2012</w:t>
      </w:r>
      <w:r w:rsidR="003F3AF3">
        <w:t>)</w:t>
      </w:r>
      <w:r w:rsidRPr="00C00B80">
        <w:t xml:space="preserve">. Lake Ladoga in Russia can generate low clouds, which lead to </w:t>
      </w:r>
      <w:r w:rsidR="00D8789F">
        <w:t>an</w:t>
      </w:r>
      <w:r w:rsidRPr="00C00B80">
        <w:t xml:space="preserve"> increase </w:t>
      </w:r>
      <w:r w:rsidR="000C6893">
        <w:t>in</w:t>
      </w:r>
      <w:r w:rsidR="008B7383">
        <w:t xml:space="preserve"> 2-meter</w:t>
      </w:r>
      <w:r w:rsidRPr="00C00B80">
        <w:t xml:space="preserve"> temperature</w:t>
      </w:r>
      <w:r w:rsidR="000C6893">
        <w:t>s of</w:t>
      </w:r>
      <w:r w:rsidRPr="00C00B80">
        <w:t xml:space="preserve"> up to 10 °C in </w:t>
      </w:r>
      <w:r w:rsidR="003A1918" w:rsidRPr="00C00B80">
        <w:t>neighbouring</w:t>
      </w:r>
      <w:r w:rsidRPr="00C00B80">
        <w:t xml:space="preserve"> Finland </w:t>
      </w:r>
      <w:r w:rsidR="003F3AF3">
        <w:t>(</w:t>
      </w:r>
      <w:proofErr w:type="spellStart"/>
      <w:r w:rsidRPr="00C00B80">
        <w:t>Eerola</w:t>
      </w:r>
      <w:proofErr w:type="spellEnd"/>
      <w:r w:rsidRPr="00C00B80">
        <w:t xml:space="preserve"> et at., 2014</w:t>
      </w:r>
      <w:r w:rsidR="003F3AF3">
        <w:t>)</w:t>
      </w:r>
      <w:r w:rsidRPr="00C00B80">
        <w:t xml:space="preserve">. </w:t>
      </w:r>
      <w:r w:rsidR="000C6893">
        <w:t xml:space="preserve">The </w:t>
      </w:r>
      <w:r w:rsidRPr="00C00B80">
        <w:t xml:space="preserve">Great Lakes in </w:t>
      </w:r>
      <w:r w:rsidR="000C6893">
        <w:t xml:space="preserve">the </w:t>
      </w:r>
      <w:r w:rsidRPr="00C00B80">
        <w:t>USA intensify winter snow</w:t>
      </w:r>
      <w:r w:rsidR="000C6893">
        <w:t xml:space="preserve"> </w:t>
      </w:r>
      <w:r w:rsidRPr="00C00B80">
        <w:t>storms</w:t>
      </w:r>
      <w:r w:rsidR="00994C64" w:rsidRPr="00C00B80">
        <w:t xml:space="preserve"> </w:t>
      </w:r>
      <w:r w:rsidR="003F3AF3">
        <w:t>(</w:t>
      </w:r>
      <w:proofErr w:type="spellStart"/>
      <w:r w:rsidR="006E0D4E" w:rsidRPr="00C00B80">
        <w:t>Hjelmfelt</w:t>
      </w:r>
      <w:proofErr w:type="spellEnd"/>
      <w:r w:rsidR="006E0D4E" w:rsidRPr="00C00B80">
        <w:t xml:space="preserve">, 1990; </w:t>
      </w:r>
      <w:proofErr w:type="spellStart"/>
      <w:r w:rsidR="006E0D4E" w:rsidRPr="00C00B80">
        <w:t>Notaro</w:t>
      </w:r>
      <w:proofErr w:type="spellEnd"/>
      <w:r w:rsidR="006E0D4E" w:rsidRPr="00C00B80">
        <w:t xml:space="preserve"> et al., 2013; </w:t>
      </w:r>
      <w:proofErr w:type="spellStart"/>
      <w:r w:rsidR="006E0D4E" w:rsidRPr="00C00B80">
        <w:t>Vavrus</w:t>
      </w:r>
      <w:proofErr w:type="spellEnd"/>
      <w:r w:rsidR="006E0D4E" w:rsidRPr="00C00B80">
        <w:t xml:space="preserve"> et al., 2013</w:t>
      </w:r>
      <w:r w:rsidR="003F3AF3">
        <w:t>)</w:t>
      </w:r>
      <w:r w:rsidRPr="00C00B80">
        <w:t xml:space="preserve">. During summer in </w:t>
      </w:r>
      <w:r w:rsidR="000C6893">
        <w:t>the B</w:t>
      </w:r>
      <w:r w:rsidRPr="00C00B80">
        <w:t xml:space="preserve">oreal zone lakes usually </w:t>
      </w:r>
      <w:r w:rsidR="00F938B5">
        <w:t xml:space="preserve">cause a </w:t>
      </w:r>
      <w:r w:rsidRPr="00C00B80">
        <w:t xml:space="preserve">decrease </w:t>
      </w:r>
      <w:r w:rsidR="00C243EE">
        <w:t xml:space="preserve">in </w:t>
      </w:r>
      <w:r w:rsidRPr="00C00B80">
        <w:t>the amount of precipitation</w:t>
      </w:r>
      <w:r w:rsidR="00994C64" w:rsidRPr="00C00B80">
        <w:t xml:space="preserve"> </w:t>
      </w:r>
      <w:r w:rsidR="003F3AF3">
        <w:t>(</w:t>
      </w:r>
      <w:r w:rsidR="00A67956" w:rsidRPr="00C00B80">
        <w:t>Samuelsson et al., 2010</w:t>
      </w:r>
      <w:r w:rsidR="003F3AF3">
        <w:t>)</w:t>
      </w:r>
      <w:r w:rsidRPr="00C00B80">
        <w:t xml:space="preserve">. </w:t>
      </w:r>
      <w:r w:rsidR="00C243EE">
        <w:t xml:space="preserve">The </w:t>
      </w:r>
      <w:r w:rsidR="008B7383">
        <w:t xml:space="preserve">African </w:t>
      </w:r>
      <w:r w:rsidR="0004553C">
        <w:t>Lake Victoria</w:t>
      </w:r>
      <w:r w:rsidRPr="00C00B80">
        <w:t xml:space="preserve"> generates night convection with intensive thunderstorms, which leads to </w:t>
      </w:r>
      <w:r w:rsidR="00C243EE">
        <w:t>the</w:t>
      </w:r>
      <w:r w:rsidRPr="00C00B80">
        <w:t xml:space="preserve"> death of thousands </w:t>
      </w:r>
      <w:r w:rsidR="00C243EE">
        <w:t xml:space="preserve">of </w:t>
      </w:r>
      <w:r w:rsidR="00185A14" w:rsidRPr="00C00B80">
        <w:t>fishermen</w:t>
      </w:r>
      <w:r w:rsidRPr="00C00B80">
        <w:t xml:space="preserve"> every year </w:t>
      </w:r>
      <w:r w:rsidR="003F3AF3">
        <w:t>(</w:t>
      </w:r>
      <w:proofErr w:type="spellStart"/>
      <w:r w:rsidR="00D2689B" w:rsidRPr="00C00B80">
        <w:t>Thiery</w:t>
      </w:r>
      <w:proofErr w:type="spellEnd"/>
      <w:r w:rsidR="00D2689B" w:rsidRPr="00C00B80">
        <w:t xml:space="preserve"> et al., 2015; </w:t>
      </w:r>
      <w:proofErr w:type="spellStart"/>
      <w:r w:rsidR="00D2689B" w:rsidRPr="00C00B80">
        <w:t>Thiery</w:t>
      </w:r>
      <w:proofErr w:type="spellEnd"/>
      <w:r w:rsidR="00D2689B" w:rsidRPr="00C00B80">
        <w:t xml:space="preserve"> et al., 2017</w:t>
      </w:r>
      <w:r w:rsidR="003F3AF3">
        <w:t>)</w:t>
      </w:r>
      <w:r w:rsidRPr="00C00B80">
        <w:t xml:space="preserve">. </w:t>
      </w:r>
      <w:r w:rsidR="0087073E" w:rsidRPr="0087073E">
        <w:t>Lakes can also influence global climate by affecting the carbon cycle through carbon dioxide (CO</w:t>
      </w:r>
      <w:r w:rsidR="0087073E" w:rsidRPr="00646D5B">
        <w:rPr>
          <w:vertAlign w:val="subscript"/>
        </w:rPr>
        <w:t>2</w:t>
      </w:r>
      <w:r w:rsidR="0087073E" w:rsidRPr="0087073E">
        <w:t>) and methane (CH</w:t>
      </w:r>
      <w:r w:rsidR="0087073E" w:rsidRPr="00646D5B">
        <w:rPr>
          <w:vertAlign w:val="subscript"/>
        </w:rPr>
        <w:t>4</w:t>
      </w:r>
      <w:r w:rsidR="0087073E" w:rsidRPr="0087073E">
        <w:t>) emissions (</w:t>
      </w:r>
      <w:proofErr w:type="spellStart"/>
      <w:r w:rsidR="0087073E" w:rsidRPr="0087073E">
        <w:t>Tranvik</w:t>
      </w:r>
      <w:proofErr w:type="spellEnd"/>
      <w:r w:rsidR="0087073E" w:rsidRPr="0087073E">
        <w:t xml:space="preserve"> et al., 2009, </w:t>
      </w:r>
      <w:proofErr w:type="spellStart"/>
      <w:r w:rsidR="0087073E" w:rsidRPr="0087073E">
        <w:t>Stepanenko</w:t>
      </w:r>
      <w:proofErr w:type="spellEnd"/>
      <w:r w:rsidR="0087073E" w:rsidRPr="0087073E">
        <w:t xml:space="preserve"> et al., 2016). Small shallow </w:t>
      </w:r>
      <w:proofErr w:type="spellStart"/>
      <w:r w:rsidR="0087073E" w:rsidRPr="0087073E">
        <w:t>thermokarst</w:t>
      </w:r>
      <w:proofErr w:type="spellEnd"/>
      <w:r w:rsidR="0087073E" w:rsidRPr="0087073E">
        <w:t xml:space="preserve"> lakes located at Boreal and Arctic latitudes in the permafrost thaw area are rich in organic matter from permafrost eroding into anaerobic lake bottoms (Walter et al., 2006; </w:t>
      </w:r>
      <w:proofErr w:type="spellStart"/>
      <w:r w:rsidR="0087073E" w:rsidRPr="0087073E">
        <w:t>Stepanenko</w:t>
      </w:r>
      <w:proofErr w:type="spellEnd"/>
      <w:r w:rsidR="0087073E" w:rsidRPr="0087073E">
        <w:t xml:space="preserve"> et al., 2012), which affect the CH</w:t>
      </w:r>
      <w:r w:rsidR="0087073E" w:rsidRPr="00646D5B">
        <w:rPr>
          <w:vertAlign w:val="subscript"/>
        </w:rPr>
        <w:t>4</w:t>
      </w:r>
      <w:r w:rsidR="0087073E" w:rsidRPr="0087073E">
        <w:t xml:space="preserve"> budget, being as large as CO</w:t>
      </w:r>
      <w:r w:rsidR="0087073E" w:rsidRPr="00646D5B">
        <w:rPr>
          <w:vertAlign w:val="subscript"/>
        </w:rPr>
        <w:t>2</w:t>
      </w:r>
      <w:r w:rsidR="0087073E" w:rsidRPr="0087073E">
        <w:t xml:space="preserve"> budget for these lakes (Walter et al., 2007).</w:t>
      </w:r>
      <w:r w:rsidR="0087073E">
        <w:t xml:space="preserve"> </w:t>
      </w:r>
      <w:r w:rsidRPr="00C00B80">
        <w:t>Th</w:t>
      </w:r>
      <w:r w:rsidR="00841E9F">
        <w:t>is type of</w:t>
      </w:r>
      <w:r w:rsidRPr="00C00B80">
        <w:t xml:space="preserve"> lake </w:t>
      </w:r>
      <w:r w:rsidR="00841E9F">
        <w:t xml:space="preserve">is </w:t>
      </w:r>
      <w:r w:rsidR="00C243EE">
        <w:t>most common</w:t>
      </w:r>
      <w:r w:rsidRPr="00C00B80">
        <w:t xml:space="preserve"> (</w:t>
      </w:r>
      <w:r w:rsidR="002273DB">
        <w:t>represent</w:t>
      </w:r>
      <w:r w:rsidR="00C243EE">
        <w:t>ing</w:t>
      </w:r>
      <w:r w:rsidR="002273DB">
        <w:t xml:space="preserve"> </w:t>
      </w:r>
      <w:r w:rsidRPr="00C00B80">
        <w:t>approximately 77 % of the lake</w:t>
      </w:r>
      <w:r w:rsidR="00C243EE">
        <w:t>s globally</w:t>
      </w:r>
      <w:r w:rsidRPr="00C00B80">
        <w:t xml:space="preserve">), </w:t>
      </w:r>
      <w:r w:rsidR="002273DB">
        <w:t xml:space="preserve">and in general </w:t>
      </w:r>
      <w:r w:rsidRPr="00C00B80">
        <w:t>ha</w:t>
      </w:r>
      <w:r w:rsidR="00C243EE">
        <w:t>s a</w:t>
      </w:r>
      <w:r w:rsidRPr="00C00B80">
        <w:t xml:space="preserve"> small surface </w:t>
      </w:r>
      <w:r w:rsidR="0000060F">
        <w:t>area</w:t>
      </w:r>
      <w:r w:rsidR="00225AC7">
        <w:t xml:space="preserve"> </w:t>
      </w:r>
      <w:r w:rsidRPr="00C00B80">
        <w:t>(0.002-0.01 km</w:t>
      </w:r>
      <w:r w:rsidRPr="00C00B80">
        <w:rPr>
          <w:vertAlign w:val="superscript"/>
        </w:rPr>
        <w:t>2</w:t>
      </w:r>
      <w:r w:rsidRPr="00C00B80">
        <w:t xml:space="preserve">) </w:t>
      </w:r>
      <w:r w:rsidR="00225AC7">
        <w:t>and a</w:t>
      </w:r>
      <w:r w:rsidR="0000060F" w:rsidRPr="00C00B80">
        <w:t xml:space="preserve"> big </w:t>
      </w:r>
      <w:r w:rsidRPr="00C00B80">
        <w:t>surface-to-volume ratio</w:t>
      </w:r>
      <w:r w:rsidR="002273DB">
        <w:t xml:space="preserve">. This shape characteristics are </w:t>
      </w:r>
      <w:r w:rsidRPr="00C00B80">
        <w:t xml:space="preserve">important </w:t>
      </w:r>
      <w:r w:rsidR="0000060F">
        <w:t>as</w:t>
      </w:r>
      <w:r w:rsidRPr="00C00B80">
        <w:t xml:space="preserve"> carbon dioxide and methane </w:t>
      </w:r>
      <w:r w:rsidR="0000060F" w:rsidRPr="00C00B80">
        <w:t xml:space="preserve">degassing </w:t>
      </w:r>
      <w:r w:rsidRPr="00C00B80">
        <w:t xml:space="preserve">takes place through the lake’s surface </w:t>
      </w:r>
      <w:r w:rsidR="003F3AF3">
        <w:t>(</w:t>
      </w:r>
      <w:proofErr w:type="spellStart"/>
      <w:r w:rsidRPr="00C00B80">
        <w:t>Borre</w:t>
      </w:r>
      <w:proofErr w:type="spellEnd"/>
      <w:r w:rsidRPr="00C00B80">
        <w:t>, 2014</w:t>
      </w:r>
      <w:r w:rsidR="008E4696" w:rsidRPr="00C00B80">
        <w:t xml:space="preserve">; </w:t>
      </w:r>
      <w:proofErr w:type="spellStart"/>
      <w:r w:rsidR="008E4696" w:rsidRPr="00C00B80">
        <w:t>Verpoorter</w:t>
      </w:r>
      <w:proofErr w:type="spellEnd"/>
      <w:r w:rsidR="008E4696" w:rsidRPr="00C00B80">
        <w:t xml:space="preserve"> et al., 2014</w:t>
      </w:r>
      <w:r w:rsidR="003F3AF3">
        <w:t>)</w:t>
      </w:r>
      <w:r w:rsidRPr="00C00B80">
        <w:t xml:space="preserve">. </w:t>
      </w:r>
    </w:p>
    <w:p w14:paraId="7DC93924" w14:textId="7D473982" w:rsidR="007E1BCC" w:rsidRPr="00C00B80" w:rsidRDefault="007E1BCC" w:rsidP="007E1BCC">
      <w:r w:rsidRPr="00C00B80">
        <w:t xml:space="preserve">The effect of lakes is handled in </w:t>
      </w:r>
      <w:r w:rsidR="00CD339E">
        <w:t>Numerical Weather Prediction (</w:t>
      </w:r>
      <w:r w:rsidRPr="00C00B80">
        <w:t>NWP</w:t>
      </w:r>
      <w:r w:rsidR="00CD339E">
        <w:t>)</w:t>
      </w:r>
      <w:r w:rsidRPr="00C00B80">
        <w:t xml:space="preserve"> and climate models through parametrization, which needs information on</w:t>
      </w:r>
      <w:r w:rsidR="00225AC7">
        <w:t xml:space="preserve"> the </w:t>
      </w:r>
      <w:r w:rsidRPr="00C00B80">
        <w:t>location</w:t>
      </w:r>
      <w:r w:rsidR="00225AC7">
        <w:t>s of the</w:t>
      </w:r>
      <w:r w:rsidRPr="00C00B80">
        <w:t xml:space="preserve"> </w:t>
      </w:r>
      <w:r w:rsidR="00225AC7" w:rsidRPr="00C00B80">
        <w:t>lake</w:t>
      </w:r>
      <w:r w:rsidR="00225AC7">
        <w:t>s</w:t>
      </w:r>
      <w:r w:rsidR="00225AC7" w:rsidRPr="00C00B80">
        <w:t xml:space="preserve"> </w:t>
      </w:r>
      <w:r w:rsidRPr="00C00B80">
        <w:t xml:space="preserve">and </w:t>
      </w:r>
      <w:r w:rsidR="00225AC7">
        <w:t xml:space="preserve">their </w:t>
      </w:r>
      <w:r w:rsidRPr="00C00B80">
        <w:t xml:space="preserve">morphological characteristics. </w:t>
      </w:r>
      <w:r w:rsidR="002273DB">
        <w:t xml:space="preserve">However, their representation within global models </w:t>
      </w:r>
      <w:r w:rsidR="00225AC7">
        <w:t>may</w:t>
      </w:r>
      <w:r w:rsidR="002273DB">
        <w:t xml:space="preserve"> be problematic </w:t>
      </w:r>
      <w:r w:rsidR="00225AC7">
        <w:t>because</w:t>
      </w:r>
      <w:r w:rsidR="002273DB">
        <w:t xml:space="preserve"> </w:t>
      </w:r>
      <w:r w:rsidRPr="00C00B80">
        <w:t xml:space="preserve">90 million of the world’s lakes </w:t>
      </w:r>
      <w:r w:rsidR="002273DB">
        <w:t xml:space="preserve">range between </w:t>
      </w:r>
      <w:r w:rsidRPr="00C00B80">
        <w:t>0.002</w:t>
      </w:r>
      <w:r w:rsidR="002273DB">
        <w:t xml:space="preserve"> to </w:t>
      </w:r>
      <w:r w:rsidRPr="00C00B80">
        <w:t>0.01 km</w:t>
      </w:r>
      <w:r w:rsidRPr="00C00B80">
        <w:rPr>
          <w:vertAlign w:val="superscript"/>
        </w:rPr>
        <w:t>2</w:t>
      </w:r>
      <w:r w:rsidRPr="00C00B80">
        <w:t xml:space="preserve"> </w:t>
      </w:r>
      <w:r w:rsidR="00225AC7">
        <w:t xml:space="preserve">in size </w:t>
      </w:r>
      <w:r w:rsidR="003F3AF3">
        <w:t>(</w:t>
      </w:r>
      <w:proofErr w:type="spellStart"/>
      <w:r w:rsidRPr="00C00B80">
        <w:t>Borre</w:t>
      </w:r>
      <w:proofErr w:type="spellEnd"/>
      <w:r w:rsidRPr="00C00B80">
        <w:t>, 2014</w:t>
      </w:r>
      <w:r w:rsidR="003A1918" w:rsidRPr="00C00B80">
        <w:t xml:space="preserve">; </w:t>
      </w:r>
      <w:proofErr w:type="spellStart"/>
      <w:r w:rsidR="003A1918" w:rsidRPr="00C00B80">
        <w:t>Verpoorter</w:t>
      </w:r>
      <w:proofErr w:type="spellEnd"/>
      <w:r w:rsidR="003A1918" w:rsidRPr="00C00B80">
        <w:t xml:space="preserve"> et al., 2014</w:t>
      </w:r>
      <w:r w:rsidR="003F3AF3">
        <w:t>)</w:t>
      </w:r>
      <w:r w:rsidR="002273DB">
        <w:t xml:space="preserve">. </w:t>
      </w:r>
      <w:r w:rsidR="00225AC7">
        <w:t>T</w:t>
      </w:r>
      <w:r w:rsidR="002273DB">
        <w:t xml:space="preserve">o date, </w:t>
      </w:r>
      <w:proofErr w:type="gramStart"/>
      <w:r w:rsidR="002273DB">
        <w:t>the</w:t>
      </w:r>
      <w:r w:rsidRPr="00C00B80">
        <w:t xml:space="preserve"> </w:t>
      </w:r>
      <w:r w:rsidR="0000060F" w:rsidRPr="00C00B80">
        <w:t>majority</w:t>
      </w:r>
      <w:r w:rsidRPr="00C00B80">
        <w:t xml:space="preserve"> of</w:t>
      </w:r>
      <w:proofErr w:type="gramEnd"/>
      <w:r w:rsidRPr="00C00B80">
        <w:t xml:space="preserve"> the</w:t>
      </w:r>
      <w:r w:rsidR="00225AC7">
        <w:t xml:space="preserve"> </w:t>
      </w:r>
      <w:r w:rsidRPr="00C00B80">
        <w:t xml:space="preserve">morphological parameters </w:t>
      </w:r>
      <w:r w:rsidR="00225AC7">
        <w:t>of these lakes have not been</w:t>
      </w:r>
      <w:r w:rsidRPr="00C00B80">
        <w:t xml:space="preserve"> measured, not to mention constantly monitored! Reasons </w:t>
      </w:r>
      <w:r w:rsidR="00225AC7">
        <w:t>for this include</w:t>
      </w:r>
      <w:r w:rsidRPr="00C00B80">
        <w:t xml:space="preserve">: </w:t>
      </w:r>
      <w:r w:rsidR="008726DD">
        <w:t>(</w:t>
      </w:r>
      <w:proofErr w:type="spellStart"/>
      <w:r w:rsidRPr="00C00B80">
        <w:t>i</w:t>
      </w:r>
      <w:proofErr w:type="spellEnd"/>
      <w:r w:rsidRPr="00C00B80">
        <w:t xml:space="preserve">) most of these lakes are too small and </w:t>
      </w:r>
      <w:r w:rsidR="00A829FF">
        <w:t>common</w:t>
      </w:r>
      <w:r w:rsidRPr="00C00B80">
        <w:t xml:space="preserve"> to have specially dedicated measuring campaigns, or </w:t>
      </w:r>
      <w:r w:rsidR="008726DD">
        <w:t>(</w:t>
      </w:r>
      <w:r w:rsidRPr="00C00B80">
        <w:t xml:space="preserve">ii) </w:t>
      </w:r>
      <w:r w:rsidR="00CD339E">
        <w:t xml:space="preserve">they are </w:t>
      </w:r>
      <w:r w:rsidRPr="00C00B80">
        <w:t xml:space="preserve">situated in very remote and hard to reach areas. </w:t>
      </w:r>
      <w:r w:rsidRPr="008010C3">
        <w:t>In NWP lakes</w:t>
      </w:r>
      <w:r w:rsidRPr="00C00B80">
        <w:t xml:space="preserve"> with area</w:t>
      </w:r>
      <w:r w:rsidR="00A829FF">
        <w:t>s</w:t>
      </w:r>
      <w:r w:rsidRPr="00C00B80">
        <w:t xml:space="preserve"> smaller than the model grid</w:t>
      </w:r>
      <w:r w:rsidR="00C94280">
        <w:t xml:space="preserve">-box </w:t>
      </w:r>
      <w:r w:rsidRPr="00C00B80">
        <w:t xml:space="preserve">size </w:t>
      </w:r>
      <w:proofErr w:type="gramStart"/>
      <w:r w:rsidRPr="00C00B80">
        <w:t xml:space="preserve">are considered </w:t>
      </w:r>
      <w:r w:rsidR="00A829FF">
        <w:t>to be</w:t>
      </w:r>
      <w:proofErr w:type="gramEnd"/>
      <w:r w:rsidR="00A829FF">
        <w:t xml:space="preserve"> </w:t>
      </w:r>
      <w:r w:rsidRPr="00C00B80">
        <w:t>sub-grid</w:t>
      </w:r>
      <w:r w:rsidR="00A829FF">
        <w:t xml:space="preserve"> features</w:t>
      </w:r>
      <w:r w:rsidRPr="00C00B80">
        <w:t xml:space="preserve">. For example, the high-resolution version of </w:t>
      </w:r>
      <w:r w:rsidR="00A829FF">
        <w:t xml:space="preserve">the </w:t>
      </w:r>
      <w:r w:rsidRPr="00C00B80">
        <w:t xml:space="preserve">Integrated Forecasting System (IFS) model at European Centre for Medium-range Weather Forecasts (ECMWF) </w:t>
      </w:r>
      <w:r w:rsidR="00A829FF">
        <w:t xml:space="preserve">uses a </w:t>
      </w:r>
      <w:r w:rsidR="00A63584">
        <w:t xml:space="preserve">grid </w:t>
      </w:r>
      <w:r w:rsidR="00A829FF">
        <w:t xml:space="preserve">spacing of </w:t>
      </w:r>
      <w:r w:rsidRPr="00C00B80">
        <w:t>approximately 9 km</w:t>
      </w:r>
      <w:r w:rsidR="00A829FF">
        <w:t xml:space="preserve">. In this configuration </w:t>
      </w:r>
      <w:r w:rsidRPr="00C00B80">
        <w:t xml:space="preserve">lakes with </w:t>
      </w:r>
      <w:r w:rsidR="00A829FF">
        <w:t xml:space="preserve">a </w:t>
      </w:r>
      <w:r w:rsidRPr="00C00B80">
        <w:t>surface area</w:t>
      </w:r>
      <w:r w:rsidR="00A829FF">
        <w:t xml:space="preserve"> of</w:t>
      </w:r>
      <w:r w:rsidRPr="00C00B80">
        <w:t xml:space="preserve"> less than 81 km</w:t>
      </w:r>
      <w:r w:rsidRPr="00C00B80">
        <w:rPr>
          <w:vertAlign w:val="superscript"/>
        </w:rPr>
        <w:t>2</w:t>
      </w:r>
      <w:r w:rsidRPr="00C00B80">
        <w:t xml:space="preserve"> </w:t>
      </w:r>
      <w:proofErr w:type="gramStart"/>
      <w:r w:rsidRPr="00C00B80">
        <w:t xml:space="preserve">are considered </w:t>
      </w:r>
      <w:r w:rsidR="00A829FF">
        <w:t>to be</w:t>
      </w:r>
      <w:proofErr w:type="gramEnd"/>
      <w:r w:rsidR="00A829FF">
        <w:t xml:space="preserve"> </w:t>
      </w:r>
      <w:r w:rsidRPr="00C00B80">
        <w:t>sub-grid</w:t>
      </w:r>
      <w:r w:rsidRPr="002E2458">
        <w:t xml:space="preserve">. </w:t>
      </w:r>
      <w:r w:rsidR="00664F9C">
        <w:t>T</w:t>
      </w:r>
      <w:r w:rsidRPr="00C00B80">
        <w:t>he effect of both sub-grid and resolved lakes in NWP and climate mode</w:t>
      </w:r>
      <w:r w:rsidR="003A1918" w:rsidRPr="00C00B80">
        <w:t>l</w:t>
      </w:r>
      <w:r w:rsidRPr="00C00B80">
        <w:t>ling</w:t>
      </w:r>
      <w:r w:rsidR="00664F9C">
        <w:t xml:space="preserve"> is </w:t>
      </w:r>
      <w:proofErr w:type="gramStart"/>
      <w:r w:rsidR="00664F9C">
        <w:t>taken into account</w:t>
      </w:r>
      <w:proofErr w:type="gramEnd"/>
      <w:r w:rsidR="00664F9C">
        <w:t xml:space="preserve"> through parameterization.</w:t>
      </w:r>
      <w:r w:rsidRPr="00C00B80">
        <w:t xml:space="preserve"> However, to represent the sub-grid lakes, the lake fraction (relati</w:t>
      </w:r>
      <w:r w:rsidR="00A829FF">
        <w:t>ve</w:t>
      </w:r>
      <w:r w:rsidRPr="00C00B80">
        <w:t xml:space="preserve"> to the model grid size) is needed.</w:t>
      </w:r>
    </w:p>
    <w:p w14:paraId="2BA22658" w14:textId="5EB847EC" w:rsidR="007E1BCC" w:rsidRPr="00C00B80" w:rsidRDefault="007E1BCC" w:rsidP="00A97D99">
      <w:r w:rsidRPr="00C00B80">
        <w:lastRenderedPageBreak/>
        <w:t xml:space="preserve">At ECMWF, the lake parameterization was introduced in 2015 by including the Fresh-water Lake model FLake </w:t>
      </w:r>
      <w:r w:rsidR="00A716FE" w:rsidRPr="00C00B80">
        <w:t xml:space="preserve">into the IFS </w:t>
      </w:r>
      <w:r w:rsidR="003F3AF3">
        <w:t>(</w:t>
      </w:r>
      <w:r w:rsidR="00FF7A1E" w:rsidRPr="00C00B80">
        <w:t xml:space="preserve">Mironov et al., 2006; </w:t>
      </w:r>
      <w:r w:rsidR="00A271E5" w:rsidRPr="00C00B80">
        <w:t xml:space="preserve">Mironov, 2008; </w:t>
      </w:r>
      <w:r w:rsidRPr="00C00B80">
        <w:t>Mironov et al., 2010</w:t>
      </w:r>
      <w:r w:rsidR="00A271E5" w:rsidRPr="00C00B80">
        <w:t>b; Mironov et al., 2012</w:t>
      </w:r>
      <w:r w:rsidR="003F3AF3">
        <w:t>)</w:t>
      </w:r>
      <w:r w:rsidRPr="00C00B80">
        <w:t xml:space="preserve">. </w:t>
      </w:r>
      <w:r w:rsidR="00EF45AB">
        <w:t>To represent surface heterogeneity, t</w:t>
      </w:r>
      <w:r w:rsidRPr="00C00B80">
        <w:t xml:space="preserve">he Tiled ECMWF Scheme for Surface Exchanges over Land incorporating land surface hydrology (HTESSEL) </w:t>
      </w:r>
      <w:r w:rsidR="00A716FE" w:rsidRPr="00A716FE">
        <w:t>was used</w:t>
      </w:r>
      <w:r w:rsidR="00A716FE">
        <w:t>.</w:t>
      </w:r>
      <w:r w:rsidR="00A716FE" w:rsidRPr="00A716FE">
        <w:t xml:space="preserve"> </w:t>
      </w:r>
      <w:r w:rsidR="00A716FE">
        <w:t xml:space="preserve">This </w:t>
      </w:r>
      <w:r w:rsidRPr="00C00B80">
        <w:t xml:space="preserve">computes surface turbulent fluxes (of heat, moisture and momentum) and skin temperature over </w:t>
      </w:r>
      <w:r w:rsidR="00EF45AB">
        <w:t>different</w:t>
      </w:r>
      <w:r w:rsidRPr="00C00B80">
        <w:t xml:space="preserve"> tile</w:t>
      </w:r>
      <w:r w:rsidR="00EF45AB">
        <w:t>s (vegetation, bare soil, snow, interception and water)</w:t>
      </w:r>
      <w:r w:rsidR="00EF45AB" w:rsidRPr="00C00B80">
        <w:t xml:space="preserve"> </w:t>
      </w:r>
      <w:r w:rsidR="00C14A79">
        <w:t xml:space="preserve">and </w:t>
      </w:r>
      <w:r w:rsidR="00EF45AB">
        <w:t>then</w:t>
      </w:r>
      <w:r w:rsidRPr="00C00B80">
        <w:t xml:space="preserve"> calculates an area-weighted average for the grid-box to couple with the atmosphere </w:t>
      </w:r>
      <w:r w:rsidR="003F3AF3">
        <w:t>(</w:t>
      </w:r>
      <w:r w:rsidR="00B10EA4" w:rsidRPr="00C00B80">
        <w:t xml:space="preserve">Balsamo et al., 2012; </w:t>
      </w:r>
      <w:r w:rsidRPr="00C00B80">
        <w:t>IFS Documentation, 201</w:t>
      </w:r>
      <w:r w:rsidR="00EF7A65" w:rsidRPr="00C00B80">
        <w:t>7</w:t>
      </w:r>
      <w:r w:rsidR="003F3AF3">
        <w:t>)</w:t>
      </w:r>
      <w:r w:rsidRPr="00C00B80">
        <w:t xml:space="preserve">. </w:t>
      </w:r>
      <w:r w:rsidR="00C14A79">
        <w:t>A</w:t>
      </w:r>
      <w:r w:rsidRPr="00C00B80">
        <w:t xml:space="preserve"> new tile</w:t>
      </w:r>
      <w:r w:rsidR="00C14A79">
        <w:t>,</w:t>
      </w:r>
      <w:r w:rsidRPr="00C00B80">
        <w:t xml:space="preserve"> </w:t>
      </w:r>
      <w:r w:rsidR="00EF45AB">
        <w:t>representing</w:t>
      </w:r>
      <w:r w:rsidRPr="00C00B80">
        <w:t xml:space="preserve"> lakes, reservoirs, rivers and coastal waters, was introduced </w:t>
      </w:r>
      <w:r w:rsidR="003F3AF3">
        <w:t>(</w:t>
      </w:r>
      <w:r w:rsidR="0017330D" w:rsidRPr="00C00B80">
        <w:t>Dutra</w:t>
      </w:r>
      <w:r w:rsidR="00074A5A" w:rsidRPr="00C00B80">
        <w:t xml:space="preserve"> et al., 2010; </w:t>
      </w:r>
      <w:r w:rsidRPr="00C00B80">
        <w:t>IFS Documentation, 201</w:t>
      </w:r>
      <w:r w:rsidR="00EF7A65" w:rsidRPr="00C00B80">
        <w:t>7</w:t>
      </w:r>
      <w:r w:rsidRPr="00C00B80">
        <w:t>; see http://www.flake.igb-berlin.de/papers.shtml</w:t>
      </w:r>
      <w:r w:rsidR="003F3AF3">
        <w:t>)</w:t>
      </w:r>
      <w:r w:rsidRPr="00C00B80">
        <w:t xml:space="preserve"> in HTESSEL</w:t>
      </w:r>
      <w:r w:rsidR="00EF45AB">
        <w:t xml:space="preserve"> based on the FLake model</w:t>
      </w:r>
      <w:r w:rsidRPr="00C00B80">
        <w:t xml:space="preserve">. </w:t>
      </w:r>
      <w:r w:rsidR="00C14A79">
        <w:t>Currently</w:t>
      </w:r>
      <w:r w:rsidRPr="00C00B80">
        <w:t xml:space="preserve"> FLake </w:t>
      </w:r>
      <w:r w:rsidR="00C14A79">
        <w:t xml:space="preserve">only </w:t>
      </w:r>
      <w:r w:rsidRPr="00C00B80">
        <w:t xml:space="preserve">accurately represents fresh-water lakes, but in the future its large research community plans </w:t>
      </w:r>
      <w:r w:rsidR="00C14A79">
        <w:t xml:space="preserve">to also include </w:t>
      </w:r>
      <w:r w:rsidRPr="00C00B80">
        <w:t>representation of saline water. FLake is a one-dimensional model, which uses a</w:t>
      </w:r>
      <w:r w:rsidR="00C14A79">
        <w:t xml:space="preserve">n </w:t>
      </w:r>
      <w:r w:rsidRPr="00C00B80">
        <w:t>assumed shape</w:t>
      </w:r>
      <w:r w:rsidR="00C14A79">
        <w:t xml:space="preserve"> for</w:t>
      </w:r>
      <w:r w:rsidRPr="00C00B80">
        <w:t xml:space="preserve"> the lake temperature profile including the mixed layer (uniform distribution of temperature) and the thermocline (its upper boundary located at the mixed layer bottom, and the lower boundary at the lake bottom). The model also contains </w:t>
      </w:r>
      <w:r w:rsidR="00530F39">
        <w:t>an</w:t>
      </w:r>
      <w:r w:rsidRPr="00C00B80">
        <w:t xml:space="preserve"> ice module, </w:t>
      </w:r>
      <w:r w:rsidR="00E52E62">
        <w:t>a</w:t>
      </w:r>
      <w:r w:rsidRPr="00C00B80">
        <w:t xml:space="preserve"> snow module and </w:t>
      </w:r>
      <w:r w:rsidR="00E52E62">
        <w:t>a</w:t>
      </w:r>
      <w:r w:rsidRPr="00C00B80">
        <w:t xml:space="preserve"> bottom sediments module. </w:t>
      </w:r>
      <w:r w:rsidR="00383358" w:rsidRPr="00383358">
        <w:t>The ice albedo is dependent on the temperature at the ice upper surface and is lower in spring, during the melting period, see (IFS Documentation, 2017) for more details.</w:t>
      </w:r>
      <w:r w:rsidR="00383358">
        <w:t xml:space="preserve"> </w:t>
      </w:r>
      <w:r w:rsidRPr="00C00B80">
        <w:t xml:space="preserve">At present FLake runs </w:t>
      </w:r>
      <w:r w:rsidR="00E52E62" w:rsidRPr="00C00B80">
        <w:t xml:space="preserve">in IFS </w:t>
      </w:r>
      <w:r w:rsidRPr="00C00B80">
        <w:t>with no bottom sediment and snow modules (snow accumulation over ice is not allowed and snow parameters are used only for albedo</w:t>
      </w:r>
      <w:r w:rsidR="00E52E62">
        <w:t xml:space="preserve"> purposes</w:t>
      </w:r>
      <w:r w:rsidRPr="00C00B80">
        <w:t xml:space="preserve">). </w:t>
      </w:r>
      <w:r w:rsidR="00E52E62">
        <w:t xml:space="preserve">In the </w:t>
      </w:r>
      <w:r w:rsidRPr="00C00B80">
        <w:t>implement</w:t>
      </w:r>
      <w:r w:rsidR="00E52E62">
        <w:t>ation</w:t>
      </w:r>
      <w:r w:rsidRPr="00C00B80">
        <w:t xml:space="preserve"> in IFS lake ice can be fractional </w:t>
      </w:r>
      <w:r w:rsidR="00E52E62">
        <w:t>within</w:t>
      </w:r>
      <w:r w:rsidRPr="00C00B80">
        <w:t xml:space="preserve"> a grid-box </w:t>
      </w:r>
      <w:r w:rsidR="00E52E62">
        <w:t xml:space="preserve">with inland water </w:t>
      </w:r>
      <w:r w:rsidRPr="00C00B80">
        <w:t xml:space="preserve">(10 cm </w:t>
      </w:r>
      <w:r w:rsidR="00E52E62">
        <w:t xml:space="preserve">of </w:t>
      </w:r>
      <w:r w:rsidRPr="00C00B80">
        <w:t xml:space="preserve">ice means 100 % of a grid-box or tile is covered with ice; 0 cm </w:t>
      </w:r>
      <w:r w:rsidR="00E52E62">
        <w:t xml:space="preserve">of </w:t>
      </w:r>
      <w:r w:rsidRPr="00C00B80">
        <w:t xml:space="preserve">ice means 100 % </w:t>
      </w:r>
      <w:r w:rsidR="00E52E62">
        <w:t xml:space="preserve">of the grid-box is </w:t>
      </w:r>
      <w:r w:rsidRPr="00C00B80">
        <w:t>cover</w:t>
      </w:r>
      <w:r w:rsidR="00D3386B">
        <w:t>ed</w:t>
      </w:r>
      <w:r w:rsidRPr="00C00B80">
        <w:t xml:space="preserve"> </w:t>
      </w:r>
      <w:r w:rsidR="00E52E62">
        <w:t>by</w:t>
      </w:r>
      <w:r w:rsidRPr="00C00B80">
        <w:t xml:space="preserve"> water; in between a linear interpolation is applied) </w:t>
      </w:r>
      <w:r w:rsidR="003F3AF3">
        <w:t>(</w:t>
      </w:r>
      <w:r w:rsidRPr="00C00B80">
        <w:t>Manrique-</w:t>
      </w:r>
      <w:proofErr w:type="spellStart"/>
      <w:r w:rsidRPr="00C00B80">
        <w:t>Su</w:t>
      </w:r>
      <w:r w:rsidR="00DA1531" w:rsidRPr="00C00B80">
        <w:t>ne</w:t>
      </w:r>
      <w:r w:rsidRPr="00C00B80">
        <w:t>n</w:t>
      </w:r>
      <w:proofErr w:type="spellEnd"/>
      <w:r w:rsidRPr="00C00B80">
        <w:t xml:space="preserve"> et al., 2013</w:t>
      </w:r>
      <w:r w:rsidR="003F3AF3">
        <w:t>)</w:t>
      </w:r>
      <w:r w:rsidRPr="00C00B80">
        <w:t xml:space="preserve">. At present, the water balance equation </w:t>
      </w:r>
      <w:r w:rsidR="00F81EA5">
        <w:t xml:space="preserve">is not included </w:t>
      </w:r>
      <w:r w:rsidRPr="00C00B80">
        <w:t xml:space="preserve">for lakes and the lake depth and surface area are kept constant in time </w:t>
      </w:r>
      <w:r w:rsidR="003F3AF3">
        <w:t>(</w:t>
      </w:r>
      <w:r w:rsidRPr="00C00B80">
        <w:t>IFS Documentation, 201</w:t>
      </w:r>
      <w:r w:rsidR="00EF7A65" w:rsidRPr="00C00B80">
        <w:t>7</w:t>
      </w:r>
      <w:r w:rsidR="003F3AF3">
        <w:t>)</w:t>
      </w:r>
      <w:r w:rsidRPr="00C00B80">
        <w:t xml:space="preserve">. FLake </w:t>
      </w:r>
      <w:r w:rsidR="00F81EA5">
        <w:t>also requires</w:t>
      </w:r>
      <w:r w:rsidRPr="00C00B80">
        <w:t xml:space="preserve"> the lake fraction</w:t>
      </w:r>
      <w:r w:rsidR="00F81EA5">
        <w:t>,</w:t>
      </w:r>
      <w:r w:rsidRPr="00C00B80">
        <w:t xml:space="preserve"> </w:t>
      </w:r>
      <w:proofErr w:type="spellStart"/>
      <w:r w:rsidRPr="00C00B80">
        <w:rPr>
          <w:i/>
        </w:rPr>
        <w:t>Fr_lake</w:t>
      </w:r>
      <w:proofErr w:type="spellEnd"/>
      <w:r w:rsidR="00F81EA5">
        <w:t>,</w:t>
      </w:r>
      <w:r w:rsidRPr="00C00B80">
        <w:t xml:space="preserve"> and lake depth (preferably bathymetry)</w:t>
      </w:r>
      <w:r w:rsidR="00F81EA5">
        <w:t>,</w:t>
      </w:r>
      <w:r w:rsidRPr="00C00B80">
        <w:t xml:space="preserve"> </w:t>
      </w:r>
      <w:proofErr w:type="spellStart"/>
      <w:r w:rsidRPr="00C00B80">
        <w:rPr>
          <w:i/>
        </w:rPr>
        <w:t>D_water</w:t>
      </w:r>
      <w:proofErr w:type="spellEnd"/>
      <w:r w:rsidR="0095430E">
        <w:t>,</w:t>
      </w:r>
      <w:r w:rsidRPr="00C00B80">
        <w:t xml:space="preserve"> and lake initial conditions. </w:t>
      </w:r>
      <w:proofErr w:type="spellStart"/>
      <w:r w:rsidRPr="00C00B80">
        <w:rPr>
          <w:i/>
        </w:rPr>
        <w:t>D_water</w:t>
      </w:r>
      <w:proofErr w:type="spellEnd"/>
      <w:r w:rsidRPr="00C00B80">
        <w:t xml:space="preserve"> is the most important external parameter that FLake uses. Note that </w:t>
      </w:r>
      <w:r w:rsidR="0095430E">
        <w:t xml:space="preserve">the </w:t>
      </w:r>
      <w:r w:rsidRPr="00C00B80">
        <w:t xml:space="preserve">IFS model is a global spectral NWP model, which uses </w:t>
      </w:r>
      <w:r w:rsidR="0095430E">
        <w:t>different</w:t>
      </w:r>
      <w:r w:rsidRPr="00C00B80">
        <w:t xml:space="preserve"> setups for its climate, ocean and ensemble run calculations </w:t>
      </w:r>
      <w:r w:rsidR="0095430E">
        <w:t>and</w:t>
      </w:r>
      <w:r w:rsidRPr="00C00B80">
        <w:t xml:space="preserve"> different horizontal resolutions. </w:t>
      </w:r>
      <w:r w:rsidR="0095430E">
        <w:t>Currently,</w:t>
      </w:r>
      <w:r w:rsidRPr="00C00B80">
        <w:t xml:space="preserve"> the highest </w:t>
      </w:r>
      <w:r w:rsidR="0095430E">
        <w:t xml:space="preserve">operational </w:t>
      </w:r>
      <w:r w:rsidRPr="00C00B80">
        <w:t>resolution is 9 km (Tco1279</w:t>
      </w:r>
      <w:r w:rsidR="00A97D99">
        <w:t xml:space="preserve">; the resolution of the IFS is indicated by specifying the spectral truncation prefixed by the acronym </w:t>
      </w:r>
      <w:proofErr w:type="spellStart"/>
      <w:r w:rsidR="00A97D99">
        <w:t>T</w:t>
      </w:r>
      <w:r w:rsidR="00F43B88">
        <w:t>c</w:t>
      </w:r>
      <w:r w:rsidR="00A97D99">
        <w:t>o</w:t>
      </w:r>
      <w:proofErr w:type="spellEnd"/>
      <w:r w:rsidR="00A97D99">
        <w:t xml:space="preserve"> for triangular</w:t>
      </w:r>
      <w:r w:rsidR="00F43B88">
        <w:t>-</w:t>
      </w:r>
      <w:r w:rsidR="00A97D99">
        <w:t>cubic-octahedra</w:t>
      </w:r>
      <w:r w:rsidR="00F43B88">
        <w:t>l</w:t>
      </w:r>
      <w:r w:rsidRPr="00C00B80">
        <w:t>). It is importan</w:t>
      </w:r>
      <w:r w:rsidR="0095430E">
        <w:t>t</w:t>
      </w:r>
      <w:r w:rsidRPr="00C00B80">
        <w:t xml:space="preserve">, that </w:t>
      </w:r>
      <w:r w:rsidR="00616A11" w:rsidRPr="00C00B80">
        <w:t>lake parametr</w:t>
      </w:r>
      <w:r w:rsidR="0095430E">
        <w:t xml:space="preserve">ization is </w:t>
      </w:r>
      <w:r w:rsidRPr="00C00B80">
        <w:t>consisten</w:t>
      </w:r>
      <w:r w:rsidR="0095430E">
        <w:t>t</w:t>
      </w:r>
      <w:r w:rsidRPr="00C00B80">
        <w:t xml:space="preserve"> with other external model parameters on different resolution grids.</w:t>
      </w:r>
    </w:p>
    <w:p w14:paraId="06A5D903" w14:textId="41DB079F" w:rsidR="007E1BCC" w:rsidRPr="00C00B80" w:rsidRDefault="00320130" w:rsidP="007E1BCC">
      <w:r>
        <w:t xml:space="preserve">Under the framework of the continuous upgrade of the ECMWF </w:t>
      </w:r>
      <w:r w:rsidR="0095430E">
        <w:t xml:space="preserve">IFS </w:t>
      </w:r>
      <w:r>
        <w:t>model</w:t>
      </w:r>
      <w:r w:rsidR="00185A14">
        <w:t>,</w:t>
      </w:r>
      <w:r>
        <w:t xml:space="preserve"> lake related data are updated.</w:t>
      </w:r>
      <w:r w:rsidRPr="00C00B80">
        <w:t xml:space="preserve"> </w:t>
      </w:r>
      <w:r w:rsidR="008C7696">
        <w:t>The i</w:t>
      </w:r>
      <w:r w:rsidR="007E1BCC" w:rsidRPr="00C00B80">
        <w:t xml:space="preserve">mplementation of updates should be straightforward with </w:t>
      </w:r>
      <w:r w:rsidR="008C7696">
        <w:t xml:space="preserve">a </w:t>
      </w:r>
      <w:r w:rsidR="007E1BCC" w:rsidRPr="00C00B80">
        <w:t xml:space="preserve">minimum </w:t>
      </w:r>
      <w:r w:rsidR="008C7696">
        <w:t>disturbance to</w:t>
      </w:r>
      <w:r w:rsidR="007E1BCC" w:rsidRPr="00C00B80">
        <w:t xml:space="preserve"> forecast production. Attention should be paid to coastal waters and areas with </w:t>
      </w:r>
      <w:r w:rsidR="00383358">
        <w:t xml:space="preserve">significant </w:t>
      </w:r>
      <w:r w:rsidR="008C7696">
        <w:t xml:space="preserve">changes to </w:t>
      </w:r>
      <w:r w:rsidR="007E1BCC" w:rsidRPr="00C00B80">
        <w:t>inland water</w:t>
      </w:r>
      <w:r w:rsidR="00A01F68">
        <w:t xml:space="preserve"> bodies</w:t>
      </w:r>
      <w:r w:rsidR="007E1BCC" w:rsidRPr="00C00B80">
        <w:t xml:space="preserve">, and </w:t>
      </w:r>
      <w:r w:rsidR="00383358">
        <w:t>major</w:t>
      </w:r>
      <w:r w:rsidR="00383358" w:rsidRPr="00C00B80">
        <w:t xml:space="preserve"> </w:t>
      </w:r>
      <w:r w:rsidR="007E1BCC" w:rsidRPr="00C00B80">
        <w:t xml:space="preserve">depth changes </w:t>
      </w:r>
      <w:r w:rsidR="00A01F68">
        <w:t>to</w:t>
      </w:r>
      <w:r w:rsidR="007E1BCC" w:rsidRPr="00C00B80">
        <w:t xml:space="preserve"> large lakes.</w:t>
      </w:r>
      <w:r w:rsidR="00A01F68">
        <w:t xml:space="preserve"> The </w:t>
      </w:r>
      <w:proofErr w:type="spellStart"/>
      <w:r w:rsidR="007E1BCC" w:rsidRPr="00C00B80">
        <w:rPr>
          <w:i/>
        </w:rPr>
        <w:t>D_water</w:t>
      </w:r>
      <w:proofErr w:type="spellEnd"/>
      <w:r w:rsidR="007E1BCC" w:rsidRPr="00C00B80">
        <w:t xml:space="preserve"> field </w:t>
      </w:r>
      <w:r>
        <w:t>should be</w:t>
      </w:r>
      <w:r w:rsidR="007E1BCC" w:rsidRPr="00C00B80">
        <w:t xml:space="preserve"> updated with </w:t>
      </w:r>
      <w:r>
        <w:t xml:space="preserve">the </w:t>
      </w:r>
      <w:r w:rsidR="007E1BCC" w:rsidRPr="00C00B80">
        <w:t xml:space="preserve">latest available information to </w:t>
      </w:r>
      <w:r w:rsidR="00A01F68">
        <w:t xml:space="preserve">ensure that </w:t>
      </w:r>
      <w:r>
        <w:t>depths</w:t>
      </w:r>
      <w:r w:rsidR="007E1BCC" w:rsidRPr="00C00B80">
        <w:t xml:space="preserve"> </w:t>
      </w:r>
      <w:r w:rsidR="00A01F68">
        <w:t xml:space="preserve">are </w:t>
      </w:r>
      <w:r w:rsidR="007E1BCC" w:rsidRPr="00C00B80">
        <w:t>close to observed values, as overestimated depth</w:t>
      </w:r>
      <w:r w:rsidR="00A01F68">
        <w:t>s</w:t>
      </w:r>
      <w:r w:rsidR="007E1BCC" w:rsidRPr="00C00B80">
        <w:t xml:space="preserve"> can be blamed for </w:t>
      </w:r>
      <w:r w:rsidR="00A01F68">
        <w:t xml:space="preserve">cold biases in </w:t>
      </w:r>
      <w:r w:rsidR="007E1BCC" w:rsidRPr="00C00B80">
        <w:t xml:space="preserve">summer temperatures or </w:t>
      </w:r>
      <w:r w:rsidR="00A01F68">
        <w:t>lack of</w:t>
      </w:r>
      <w:r w:rsidR="007E1BCC" w:rsidRPr="00C00B80">
        <w:t xml:space="preserve"> ice. </w:t>
      </w:r>
      <w:r w:rsidR="00A01F68">
        <w:t>A r</w:t>
      </w:r>
      <w:r w:rsidR="007E1BCC" w:rsidRPr="00C00B80">
        <w:t xml:space="preserve">ealistic bathymetry can be obtained from new in-situ measurements and high-resolution datasets, and </w:t>
      </w:r>
      <w:r w:rsidR="00A01F68">
        <w:t xml:space="preserve">a </w:t>
      </w:r>
      <w:r w:rsidR="007E1BCC" w:rsidRPr="00C00B80">
        <w:t>re-evaluation of the default depth</w:t>
      </w:r>
      <w:r w:rsidR="00A01F68">
        <w:t>s</w:t>
      </w:r>
      <w:r w:rsidR="007E1BCC" w:rsidRPr="00C00B80">
        <w:t>.</w:t>
      </w:r>
    </w:p>
    <w:p w14:paraId="2382EFCE" w14:textId="3A56400C" w:rsidR="007E1BCC" w:rsidRPr="00C00B80" w:rsidRDefault="007E1BCC" w:rsidP="007E1BCC">
      <w:r w:rsidRPr="00C00B80">
        <w:t>The aim of this research is to improve forecast</w:t>
      </w:r>
      <w:r w:rsidR="00A01F68">
        <w:t>s</w:t>
      </w:r>
      <w:r w:rsidRPr="00C00B80">
        <w:t xml:space="preserve"> of surface parameters in ECMWF</w:t>
      </w:r>
      <w:r w:rsidR="00A01F68">
        <w:t>’s</w:t>
      </w:r>
      <w:r w:rsidRPr="00C00B80">
        <w:t xml:space="preserve"> IFS model by upgrading the lake model </w:t>
      </w:r>
      <w:proofErr w:type="spellStart"/>
      <w:r w:rsidRPr="00C00B80">
        <w:rPr>
          <w:i/>
        </w:rPr>
        <w:t>Fr_lake</w:t>
      </w:r>
      <w:proofErr w:type="spellEnd"/>
      <w:r w:rsidRPr="00C00B80">
        <w:t xml:space="preserve"> and </w:t>
      </w:r>
      <w:proofErr w:type="spellStart"/>
      <w:r w:rsidRPr="00C00B80">
        <w:rPr>
          <w:i/>
        </w:rPr>
        <w:t>D_water</w:t>
      </w:r>
      <w:proofErr w:type="spellEnd"/>
      <w:r w:rsidRPr="00C00B80">
        <w:t xml:space="preserve"> </w:t>
      </w:r>
      <w:r w:rsidR="00A01F68">
        <w:t xml:space="preserve">fields </w:t>
      </w:r>
      <w:r w:rsidRPr="00C00B80">
        <w:t xml:space="preserve">with newly available information. </w:t>
      </w:r>
      <w:r w:rsidR="00185A14" w:rsidRPr="00185A14">
        <w:t>The new methods are suggested. The first new metho</w:t>
      </w:r>
      <w:r w:rsidR="00185A14">
        <w:t>d</w:t>
      </w:r>
      <w:r w:rsidR="00185A14" w:rsidRPr="00185A14">
        <w:t xml:space="preserve"> is a two-step lake fraction calculation; the first step is at 1 km grid resolution and the second is at the resolution of other grids in the </w:t>
      </w:r>
      <w:r w:rsidR="00185A14" w:rsidRPr="00185A14">
        <w:lastRenderedPageBreak/>
        <w:t xml:space="preserve">IFS system. The second new method involves the use of a novel algorithm for ocean and inland water separation. </w:t>
      </w:r>
      <w:r w:rsidRPr="00C00B80">
        <w:t xml:space="preserve">This includes providing consistency </w:t>
      </w:r>
      <w:r w:rsidR="003B55B6">
        <w:t>between</w:t>
      </w:r>
      <w:r w:rsidR="00172D17">
        <w:t xml:space="preserve"> </w:t>
      </w:r>
      <w:r w:rsidRPr="00C00B80">
        <w:t xml:space="preserve">lake data </w:t>
      </w:r>
      <w:r w:rsidR="003B55B6">
        <w:t>and</w:t>
      </w:r>
      <w:r w:rsidR="008A03A9">
        <w:t xml:space="preserve"> </w:t>
      </w:r>
      <w:r w:rsidRPr="00C00B80">
        <w:t xml:space="preserve">other land surface fields. </w:t>
      </w:r>
      <w:r w:rsidR="003B55B6">
        <w:t>T</w:t>
      </w:r>
      <w:r w:rsidRPr="00C00B80">
        <w:t xml:space="preserve">he impact of these innovations was </w:t>
      </w:r>
      <w:r w:rsidR="00172D17" w:rsidRPr="00C00B80">
        <w:t>stud</w:t>
      </w:r>
      <w:r w:rsidR="00172D17">
        <w:t>ied</w:t>
      </w:r>
      <w:r w:rsidRPr="00C00B80">
        <w:t xml:space="preserve">. </w:t>
      </w:r>
    </w:p>
    <w:p w14:paraId="71366FA6" w14:textId="5F610FC0" w:rsidR="00B4015F" w:rsidRPr="00C00B80" w:rsidRDefault="008A03A9" w:rsidP="007E1BCC">
      <w:r>
        <w:t>The</w:t>
      </w:r>
      <w:r w:rsidRPr="00C00B80">
        <w:t xml:space="preserve"> paper</w:t>
      </w:r>
      <w:r>
        <w:t xml:space="preserve"> is organi</w:t>
      </w:r>
      <w:r w:rsidR="003B55B6">
        <w:t>s</w:t>
      </w:r>
      <w:r>
        <w:t xml:space="preserve">ed </w:t>
      </w:r>
      <w:r w:rsidR="003B55B6">
        <w:t>as follows. S</w:t>
      </w:r>
      <w:r>
        <w:t xml:space="preserve">ection 2 </w:t>
      </w:r>
      <w:r w:rsidR="003B55B6">
        <w:t>describes the</w:t>
      </w:r>
      <w:r>
        <w:t xml:space="preserve"> </w:t>
      </w:r>
      <w:r w:rsidRPr="00C00B80">
        <w:t xml:space="preserve">“Data” </w:t>
      </w:r>
      <w:r w:rsidR="003B55B6">
        <w:t>and</w:t>
      </w:r>
      <w:r>
        <w:t xml:space="preserve"> </w:t>
      </w:r>
      <w:r w:rsidRPr="00C00B80">
        <w:t xml:space="preserve">includes the description of the physiographic datasets used to generate </w:t>
      </w:r>
      <w:r w:rsidR="003B55B6">
        <w:t xml:space="preserve">the </w:t>
      </w:r>
      <w:r w:rsidRPr="00C00B80">
        <w:t>lake parameters</w:t>
      </w:r>
      <w:r w:rsidR="003B55B6">
        <w:t>. S</w:t>
      </w:r>
      <w:r>
        <w:t xml:space="preserve">ection 3 </w:t>
      </w:r>
      <w:r w:rsidR="003700FE">
        <w:t>discusses</w:t>
      </w:r>
      <w:r>
        <w:t xml:space="preserve"> the </w:t>
      </w:r>
      <w:r w:rsidRPr="00C00B80">
        <w:t xml:space="preserve">“Methods” </w:t>
      </w:r>
      <w:r>
        <w:t>applied to</w:t>
      </w:r>
      <w:r w:rsidRPr="00C00B80">
        <w:t xml:space="preserve"> the datasets, both for the current</w:t>
      </w:r>
      <w:r>
        <w:t>ly operational</w:t>
      </w:r>
      <w:r w:rsidRPr="00C00B80">
        <w:t xml:space="preserve"> and upgraded versions. </w:t>
      </w:r>
      <w:r w:rsidR="007E1BCC" w:rsidRPr="00C00B80">
        <w:t xml:space="preserve">Verification of IFS </w:t>
      </w:r>
      <w:r w:rsidR="00185A14">
        <w:t>simulations</w:t>
      </w:r>
      <w:r w:rsidR="007E1BCC" w:rsidRPr="00C00B80">
        <w:t xml:space="preserve"> against in-situ measurements of lake depth</w:t>
      </w:r>
      <w:r w:rsidR="00114BC6">
        <w:t>, lake surface water temperature</w:t>
      </w:r>
      <w:r w:rsidR="007E1BCC" w:rsidRPr="00C00B80">
        <w:t xml:space="preserve"> and </w:t>
      </w:r>
      <w:r w:rsidR="005D6826">
        <w:t>ice formation/disappearance</w:t>
      </w:r>
      <w:r w:rsidR="00114BC6">
        <w:t xml:space="preserve"> dates, </w:t>
      </w:r>
      <w:r w:rsidR="007E1BCC" w:rsidRPr="00C00B80">
        <w:t xml:space="preserve">and </w:t>
      </w:r>
      <w:r w:rsidR="003700FE">
        <w:t xml:space="preserve">a </w:t>
      </w:r>
      <w:r w:rsidR="007E1BCC" w:rsidRPr="00C00B80">
        <w:t xml:space="preserve">discussion </w:t>
      </w:r>
      <w:r w:rsidR="00114BC6">
        <w:t xml:space="preserve">of the results and </w:t>
      </w:r>
      <w:r w:rsidR="007E1BCC" w:rsidRPr="00C00B80">
        <w:t xml:space="preserve">further developments are covered in </w:t>
      </w:r>
      <w:r w:rsidR="003700FE">
        <w:t>S</w:t>
      </w:r>
      <w:r>
        <w:t xml:space="preserve">ection 4 on </w:t>
      </w:r>
      <w:r w:rsidRPr="00C00B80">
        <w:t xml:space="preserve">“Verification and discussion”. </w:t>
      </w:r>
      <w:r>
        <w:t>The m</w:t>
      </w:r>
      <w:r w:rsidRPr="00C00B80">
        <w:t xml:space="preserve">ain results, </w:t>
      </w:r>
      <w:r>
        <w:t xml:space="preserve">a </w:t>
      </w:r>
      <w:r w:rsidRPr="00C00B80">
        <w:t>discussion and further research guidance</w:t>
      </w:r>
      <w:r>
        <w:t xml:space="preserve"> are covered in the </w:t>
      </w:r>
      <w:r w:rsidRPr="00C00B80">
        <w:t xml:space="preserve">“Conclusion” </w:t>
      </w:r>
      <w:r>
        <w:t xml:space="preserve">in </w:t>
      </w:r>
      <w:r w:rsidR="003700FE">
        <w:t>S</w:t>
      </w:r>
      <w:r>
        <w:t>ection 5</w:t>
      </w:r>
      <w:r w:rsidRPr="00C00B80">
        <w:t>.</w:t>
      </w:r>
    </w:p>
    <w:p w14:paraId="50662DE3" w14:textId="77777777" w:rsidR="003E51C0" w:rsidRPr="00C00B80" w:rsidRDefault="00D97E91" w:rsidP="00AF2D97">
      <w:pPr>
        <w:pStyle w:val="Heading1"/>
      </w:pPr>
      <w:bookmarkStart w:id="4" w:name="_Hlk6918462"/>
      <w:r w:rsidRPr="00C00B80">
        <w:t xml:space="preserve">2 </w:t>
      </w:r>
      <w:r w:rsidR="00161BDA" w:rsidRPr="00C00B80">
        <w:t>Data</w:t>
      </w:r>
    </w:p>
    <w:bookmarkEnd w:id="4"/>
    <w:p w14:paraId="1376F226" w14:textId="4839D800" w:rsidR="00557F75" w:rsidRPr="00C00B80" w:rsidRDefault="00010C83" w:rsidP="00557F75">
      <w:r>
        <w:t>The p</w:t>
      </w:r>
      <w:r w:rsidR="00557F75" w:rsidRPr="00C00B80">
        <w:t>hysiographic datasets used in the IFS model to generate the lake parameters are described</w:t>
      </w:r>
      <w:r w:rsidR="005F7ED9">
        <w:t xml:space="preserve"> here</w:t>
      </w:r>
      <w:r w:rsidR="00557F75" w:rsidRPr="00C00B80">
        <w:t xml:space="preserve">, both for the current and upgraded versions. </w:t>
      </w:r>
      <w:r w:rsidR="00246531">
        <w:t xml:space="preserve">In addition, </w:t>
      </w:r>
      <w:r w:rsidR="00557F75" w:rsidRPr="00C00B80">
        <w:t>description</w:t>
      </w:r>
      <w:r w:rsidR="00474702">
        <w:t>s</w:t>
      </w:r>
      <w:r w:rsidR="00557F75" w:rsidRPr="00C00B80">
        <w:t xml:space="preserve"> of </w:t>
      </w:r>
      <w:r w:rsidR="008E2CBE">
        <w:t xml:space="preserve">the </w:t>
      </w:r>
      <w:r w:rsidR="00246531">
        <w:t xml:space="preserve">other lake related </w:t>
      </w:r>
      <w:r w:rsidR="00557F75" w:rsidRPr="00C00B80">
        <w:t>land surface parameter</w:t>
      </w:r>
      <w:r w:rsidR="00643B8B">
        <w:t xml:space="preserve"> dataset</w:t>
      </w:r>
      <w:r w:rsidR="00557F75" w:rsidRPr="00C00B80">
        <w:t xml:space="preserve">s </w:t>
      </w:r>
      <w:r w:rsidR="00246531">
        <w:t xml:space="preserve">are </w:t>
      </w:r>
      <w:r w:rsidR="00710C07">
        <w:t>describ</w:t>
      </w:r>
      <w:r w:rsidR="00246531">
        <w:t>ed</w:t>
      </w:r>
      <w:r w:rsidR="00557F75" w:rsidRPr="00C00B80">
        <w:t xml:space="preserve">. </w:t>
      </w:r>
      <w:r w:rsidR="00246531" w:rsidRPr="00C00B80">
        <w:t>First</w:t>
      </w:r>
      <w:r w:rsidR="00710C07">
        <w:t>ly</w:t>
      </w:r>
      <w:r w:rsidR="00557F75" w:rsidRPr="00C00B80">
        <w:t xml:space="preserve">, </w:t>
      </w:r>
      <w:proofErr w:type="spellStart"/>
      <w:r w:rsidR="00557F75" w:rsidRPr="00C00B80">
        <w:rPr>
          <w:i/>
        </w:rPr>
        <w:t>Fr_lake</w:t>
      </w:r>
      <w:proofErr w:type="spellEnd"/>
      <w:r w:rsidR="00557F75" w:rsidRPr="00C00B80">
        <w:t xml:space="preserve"> is related to land use. There are a lot of regional and global ecosystem datasets</w:t>
      </w:r>
      <w:r w:rsidR="00710C07">
        <w:t xml:space="preserve"> such as</w:t>
      </w:r>
      <w:r w:rsidR="00557F75" w:rsidRPr="00C00B80">
        <w:t xml:space="preserve"> Corine </w:t>
      </w:r>
      <w:r w:rsidR="003F3AF3">
        <w:t>(</w:t>
      </w:r>
      <w:r w:rsidR="00557F75" w:rsidRPr="00C00B80">
        <w:t>CLC2006 technical guidelines, 2007</w:t>
      </w:r>
      <w:r w:rsidR="003F3AF3">
        <w:t>)</w:t>
      </w:r>
      <w:r w:rsidR="00557F75" w:rsidRPr="00C00B80">
        <w:t xml:space="preserve"> </w:t>
      </w:r>
      <w:r w:rsidR="00710C07">
        <w:t>and</w:t>
      </w:r>
      <w:r w:rsidR="00557F75" w:rsidRPr="00C00B80">
        <w:t xml:space="preserve"> </w:t>
      </w:r>
      <w:proofErr w:type="spellStart"/>
      <w:r w:rsidR="00557F75" w:rsidRPr="00C00B80">
        <w:t>Ecoclimap</w:t>
      </w:r>
      <w:proofErr w:type="spellEnd"/>
      <w:r w:rsidR="00557F75" w:rsidRPr="00C00B80">
        <w:t xml:space="preserve"> </w:t>
      </w:r>
      <w:r w:rsidR="003F3AF3">
        <w:t>(</w:t>
      </w:r>
      <w:proofErr w:type="spellStart"/>
      <w:r w:rsidR="00557F75" w:rsidRPr="00C00B80">
        <w:t>Champeaux</w:t>
      </w:r>
      <w:proofErr w:type="spellEnd"/>
      <w:r w:rsidR="00557F75" w:rsidRPr="00C00B80">
        <w:t xml:space="preserve"> et al., 2004</w:t>
      </w:r>
      <w:r w:rsidR="003F3AF3">
        <w:t>)</w:t>
      </w:r>
      <w:r w:rsidR="00557F75" w:rsidRPr="00C00B80">
        <w:t>, that provide information on land cover types, including inland water (lakes, rivers, etc.).</w:t>
      </w:r>
      <w:r w:rsidR="00185A14">
        <w:t xml:space="preserve"> </w:t>
      </w:r>
      <w:r w:rsidR="00557F75" w:rsidRPr="00C00B80">
        <w:t xml:space="preserve">For land cover types, ECMWF uses the global map </w:t>
      </w:r>
      <w:proofErr w:type="spellStart"/>
      <w:r w:rsidR="00557F75" w:rsidRPr="00C00B80">
        <w:t>GlobCover</w:t>
      </w:r>
      <w:proofErr w:type="spellEnd"/>
      <w:r w:rsidR="00557F75" w:rsidRPr="00C00B80">
        <w:t xml:space="preserve"> 2009 </w:t>
      </w:r>
      <w:r w:rsidR="003F3AF3">
        <w:t>(</w:t>
      </w:r>
      <w:r w:rsidR="00557F75" w:rsidRPr="00C00B80">
        <w:t xml:space="preserve">Bontemps et al, 2011; </w:t>
      </w:r>
      <w:proofErr w:type="spellStart"/>
      <w:r w:rsidR="00557F75" w:rsidRPr="00C00B80">
        <w:t>Arino</w:t>
      </w:r>
      <w:proofErr w:type="spellEnd"/>
      <w:r w:rsidR="00557F75" w:rsidRPr="00C00B80">
        <w:t xml:space="preserve"> et al., 2012</w:t>
      </w:r>
      <w:r w:rsidR="003F3AF3">
        <w:t>)</w:t>
      </w:r>
      <w:r w:rsidR="00557F75" w:rsidRPr="00C00B80">
        <w:t xml:space="preserve"> </w:t>
      </w:r>
      <w:r w:rsidR="00710C07">
        <w:t>which has a</w:t>
      </w:r>
      <w:r w:rsidR="00474702">
        <w:t xml:space="preserve"> </w:t>
      </w:r>
      <w:r w:rsidR="00557F75" w:rsidRPr="00C00B80">
        <w:t xml:space="preserve">nominal resolution </w:t>
      </w:r>
      <w:r w:rsidR="00D8331A">
        <w:t xml:space="preserve">of </w:t>
      </w:r>
      <w:r w:rsidR="00557F75" w:rsidRPr="00C00B80">
        <w:t xml:space="preserve">300 meters. This land cover map is used by many limited area models (e.g. COSMO), and </w:t>
      </w:r>
      <w:r w:rsidR="00710C07">
        <w:t>has been</w:t>
      </w:r>
      <w:r w:rsidR="00557F75" w:rsidRPr="00C00B80">
        <w:t xml:space="preserve"> prove</w:t>
      </w:r>
      <w:r w:rsidR="00710C07">
        <w:t>n</w:t>
      </w:r>
      <w:r w:rsidR="00557F75" w:rsidRPr="00C00B80">
        <w:t xml:space="preserve"> to be </w:t>
      </w:r>
      <w:r w:rsidR="00710C07">
        <w:t>an</w:t>
      </w:r>
      <w:r w:rsidR="00557F75" w:rsidRPr="00C00B80">
        <w:t xml:space="preserve"> accurate and reliable source of data for NWP </w:t>
      </w:r>
      <w:r w:rsidR="008726DD" w:rsidRPr="00C00B80">
        <w:t>modelling</w:t>
      </w:r>
      <w:r w:rsidR="00557F75" w:rsidRPr="00C00B80">
        <w:t xml:space="preserve"> </w:t>
      </w:r>
      <w:r w:rsidR="003F3AF3">
        <w:t>(</w:t>
      </w:r>
      <w:proofErr w:type="spellStart"/>
      <w:r w:rsidR="00557F75" w:rsidRPr="00C00B80">
        <w:t>Arino</w:t>
      </w:r>
      <w:proofErr w:type="spellEnd"/>
      <w:r w:rsidR="00557F75" w:rsidRPr="00C00B80">
        <w:t xml:space="preserve"> et al., 2012; </w:t>
      </w:r>
      <w:proofErr w:type="spellStart"/>
      <w:r w:rsidR="00557F75" w:rsidRPr="00C00B80">
        <w:t>Quaife</w:t>
      </w:r>
      <w:proofErr w:type="spellEnd"/>
      <w:r w:rsidR="00557F75" w:rsidRPr="00C00B80">
        <w:t xml:space="preserve"> and Cripps, 2016</w:t>
      </w:r>
      <w:r w:rsidR="003F3AF3">
        <w:t>)</w:t>
      </w:r>
      <w:r w:rsidR="00557F75" w:rsidRPr="00C00B80">
        <w:t xml:space="preserve">. </w:t>
      </w:r>
      <w:proofErr w:type="spellStart"/>
      <w:r w:rsidR="00557F75" w:rsidRPr="00C00B80">
        <w:t>GlobCover</w:t>
      </w:r>
      <w:proofErr w:type="spellEnd"/>
      <w:r w:rsidR="00557F75" w:rsidRPr="00C00B80">
        <w:t xml:space="preserve"> 2009 is derived </w:t>
      </w:r>
      <w:r w:rsidR="00710C07">
        <w:t xml:space="preserve">from </w:t>
      </w:r>
      <w:r w:rsidR="00557F75" w:rsidRPr="00C00B80">
        <w:t>an automatic</w:t>
      </w:r>
      <w:r w:rsidR="00710C07">
        <w:t>,</w:t>
      </w:r>
      <w:r w:rsidR="00557F75" w:rsidRPr="00C00B80">
        <w:t xml:space="preserve"> regionally-tuned classification of a time series of global Medium Resolution Imaging Spectrometer Instrument Fine Resolution (MERIS FR) mosaics for the year 2009. It </w:t>
      </w:r>
      <w:r w:rsidR="00710C07">
        <w:t xml:space="preserve">consists of a </w:t>
      </w:r>
      <w:r w:rsidR="00557F75" w:rsidRPr="00C00B80">
        <w:t xml:space="preserve">global land cover map </w:t>
      </w:r>
      <w:r w:rsidR="00710C07">
        <w:t>on a</w:t>
      </w:r>
      <w:r w:rsidR="00557F75" w:rsidRPr="00C00B80">
        <w:t xml:space="preserve"> Plate-</w:t>
      </w:r>
      <w:proofErr w:type="spellStart"/>
      <w:r w:rsidR="00557F75" w:rsidRPr="00C00B80">
        <w:t>Carr</w:t>
      </w:r>
      <w:r w:rsidR="009858A4">
        <w:t>e</w:t>
      </w:r>
      <w:r w:rsidR="00557F75" w:rsidRPr="00C00B80">
        <w:t>e</w:t>
      </w:r>
      <w:proofErr w:type="spellEnd"/>
      <w:r w:rsidR="00557F75" w:rsidRPr="00C00B80">
        <w:t xml:space="preserve"> (WGS84 ellipsoid) projection covering the Earth. Its legend is compatible with the GLC2000 </w:t>
      </w:r>
      <w:r w:rsidR="003F3AF3">
        <w:t>(</w:t>
      </w:r>
      <w:proofErr w:type="spellStart"/>
      <w:r w:rsidR="00557F75" w:rsidRPr="00C00B80">
        <w:t>Bartholome</w:t>
      </w:r>
      <w:proofErr w:type="spellEnd"/>
      <w:r w:rsidR="00557F75" w:rsidRPr="00C00B80">
        <w:t xml:space="preserve"> and </w:t>
      </w:r>
      <w:proofErr w:type="spellStart"/>
      <w:r w:rsidR="00557F75" w:rsidRPr="00C00B80">
        <w:t>Belward</w:t>
      </w:r>
      <w:proofErr w:type="spellEnd"/>
      <w:r w:rsidR="00557F75" w:rsidRPr="00C00B80">
        <w:t>, 2005</w:t>
      </w:r>
      <w:r w:rsidR="003F3AF3">
        <w:t>)</w:t>
      </w:r>
      <w:r w:rsidR="00557F75" w:rsidRPr="00C00B80">
        <w:t xml:space="preserve"> global land cover classification and </w:t>
      </w:r>
      <w:r w:rsidR="00A538DD">
        <w:t>ac</w:t>
      </w:r>
      <w:r w:rsidR="00557F75" w:rsidRPr="00C00B80">
        <w:t>counts</w:t>
      </w:r>
      <w:r w:rsidR="00A538DD">
        <w:t xml:space="preserve"> for</w:t>
      </w:r>
      <w:r w:rsidR="00557F75" w:rsidRPr="00C00B80">
        <w:t xml:space="preserve"> 22 land cover classes defined with the United Nations (UN) Land Cover Classification System (LCCS). A 23rd class (coded as “230”) has been added to the final legend to account for pixel </w:t>
      </w:r>
      <w:r w:rsidR="00A538DD">
        <w:t xml:space="preserve">with </w:t>
      </w:r>
      <w:r w:rsidR="00A538DD" w:rsidRPr="00C00B80">
        <w:t xml:space="preserve">no data </w:t>
      </w:r>
      <w:r w:rsidR="003F3AF3">
        <w:t>(</w:t>
      </w:r>
      <w:r w:rsidR="00557F75" w:rsidRPr="00C00B80">
        <w:t>Bontemps et al, 2011</w:t>
      </w:r>
      <w:r w:rsidR="003F3AF3">
        <w:t>)</w:t>
      </w:r>
      <w:r w:rsidR="00557F75" w:rsidRPr="00C00B80">
        <w:t xml:space="preserve">. </w:t>
      </w:r>
      <w:proofErr w:type="spellStart"/>
      <w:r w:rsidR="00557F75" w:rsidRPr="00C00B80">
        <w:t>GlobCover</w:t>
      </w:r>
      <w:proofErr w:type="spellEnd"/>
      <w:r w:rsidR="00557F75" w:rsidRPr="00C00B80">
        <w:t xml:space="preserve"> 2009 land cover map is available from </w:t>
      </w:r>
      <w:r w:rsidR="00A538DD" w:rsidRPr="00C00B80">
        <w:t xml:space="preserve">60 °S </w:t>
      </w:r>
      <w:r w:rsidR="00A538DD">
        <w:t xml:space="preserve">to </w:t>
      </w:r>
      <w:r w:rsidR="00557F75" w:rsidRPr="00C00B80">
        <w:t>85 °N</w:t>
      </w:r>
      <w:r w:rsidR="00A538DD">
        <w:t>,</w:t>
      </w:r>
      <w:r w:rsidR="00557F75" w:rsidRPr="00C00B80">
        <w:t xml:space="preserve"> </w:t>
      </w:r>
      <w:r w:rsidR="00A538DD">
        <w:t>but</w:t>
      </w:r>
      <w:r w:rsidR="00557F75" w:rsidRPr="00C00B80">
        <w:t xml:space="preserve"> contain</w:t>
      </w:r>
      <w:r w:rsidR="00A538DD">
        <w:t>s</w:t>
      </w:r>
      <w:r w:rsidR="00557F75" w:rsidRPr="00C00B80">
        <w:t xml:space="preserve"> only one “water” cover type, </w:t>
      </w:r>
      <w:r w:rsidR="00A538DD">
        <w:t xml:space="preserve">and hence </w:t>
      </w:r>
      <w:r w:rsidR="00557F75" w:rsidRPr="00C00B80">
        <w:t>does not distinguish between ocean (sea) and inland water bodies (lakes, rivers, etc.).</w:t>
      </w:r>
    </w:p>
    <w:p w14:paraId="55344E15" w14:textId="0C1A7816" w:rsidR="00557F75" w:rsidRPr="00C00B80" w:rsidRDefault="00557F75" w:rsidP="00557F75">
      <w:r w:rsidRPr="00C00B80">
        <w:t>Over polar regions, for</w:t>
      </w:r>
      <w:r w:rsidR="008726DD">
        <w:t xml:space="preserve"> the land cover map ECMWF uses t</w:t>
      </w:r>
      <w:r w:rsidRPr="00C00B80">
        <w:t xml:space="preserve">he high-resolution </w:t>
      </w:r>
      <w:proofErr w:type="spellStart"/>
      <w:r w:rsidRPr="00C00B80">
        <w:t>Radarsat</w:t>
      </w:r>
      <w:proofErr w:type="spellEnd"/>
      <w:r w:rsidRPr="00C00B80">
        <w:t xml:space="preserve"> Antarctic Mapping Project (RAMP) Digital Elevation Model (DEM) Version 2 (RAMP2) data </w:t>
      </w:r>
      <w:r w:rsidR="003F3AF3">
        <w:t>(</w:t>
      </w:r>
      <w:r w:rsidRPr="00C00B80">
        <w:t>Liu et al., 2015</w:t>
      </w:r>
      <w:r w:rsidR="003F3AF3">
        <w:t>)</w:t>
      </w:r>
      <w:r w:rsidRPr="00C00B80">
        <w:t xml:space="preserve"> for Antarctica. These data are on a 1 km (30") grid in Polar Stereographic coordinates </w:t>
      </w:r>
      <w:r w:rsidR="003F3AF3">
        <w:t>(</w:t>
      </w:r>
      <w:r w:rsidRPr="00C00B80">
        <w:t>IFS Documentation, 2017</w:t>
      </w:r>
      <w:r w:rsidR="003F3AF3">
        <w:t>)</w:t>
      </w:r>
      <w:r w:rsidRPr="00C00B80">
        <w:t xml:space="preserve"> and are provided as raw binary (</w:t>
      </w:r>
      <w:r w:rsidR="00607F4C" w:rsidRPr="00C00B80">
        <w:t xml:space="preserve">the only values </w:t>
      </w:r>
      <w:r w:rsidR="00AC241B" w:rsidRPr="00C00B80">
        <w:t>0 =</w:t>
      </w:r>
      <w:r w:rsidRPr="00C00B80">
        <w:t xml:space="preserve"> water and 1</w:t>
      </w:r>
      <w:r w:rsidR="00AC241B" w:rsidRPr="00C00B80">
        <w:t xml:space="preserve"> =</w:t>
      </w:r>
      <w:r w:rsidRPr="00C00B80">
        <w:t xml:space="preserve"> land). In the Arctic, </w:t>
      </w:r>
      <w:r w:rsidR="00B16661">
        <w:t>n</w:t>
      </w:r>
      <w:r w:rsidRPr="00C00B80">
        <w:t>orth of 85 °N no land is assumed.</w:t>
      </w:r>
    </w:p>
    <w:p w14:paraId="52A450E6" w14:textId="3BDAA59F" w:rsidR="00557F75" w:rsidRPr="00C00B80" w:rsidRDefault="00557F75" w:rsidP="00557F75">
      <w:r w:rsidRPr="00C00B80">
        <w:t xml:space="preserve">For the upgrade of lake location in selected places, Digital map database of Iceland and Global Surface Water Explorer data </w:t>
      </w:r>
      <w:r w:rsidR="009A5D7C">
        <w:t>are</w:t>
      </w:r>
      <w:r w:rsidRPr="00C00B80">
        <w:t xml:space="preserve"> used. National Land Survey of Iceland are constantly reviewing and processing the Digital map database of Iceland (IS 50V). It is based on a variety of sources and data such as GPS-tracking for roads, aerial photographs, SPOT-5 satellite images and data from other agencies and municipalities. IS 50V consists of 8 layers, including hydrology and coastline. Layers are </w:t>
      </w:r>
      <w:r w:rsidRPr="00C00B80">
        <w:lastRenderedPageBreak/>
        <w:t>presented in conical Lambert projection (reference is ISN93 or ISN2004). For our purposes</w:t>
      </w:r>
      <w:r w:rsidR="002B5F3D">
        <w:t>,</w:t>
      </w:r>
      <w:r w:rsidRPr="00C00B80">
        <w:t xml:space="preserve"> </w:t>
      </w:r>
      <w:r w:rsidR="009A5D7C">
        <w:t xml:space="preserve">only </w:t>
      </w:r>
      <w:r w:rsidRPr="00C00B80">
        <w:t xml:space="preserve">coastline and hydrology layers </w:t>
      </w:r>
      <w:r w:rsidR="009A5D7C">
        <w:t>are</w:t>
      </w:r>
      <w:r w:rsidRPr="00C00B80">
        <w:t xml:space="preserve"> used to update water distribution for Iceland</w:t>
      </w:r>
      <w:r w:rsidR="006C15EE">
        <w:t>, these were</w:t>
      </w:r>
      <w:r w:rsidRPr="00C00B80">
        <w:t xml:space="preserve"> processed by </w:t>
      </w:r>
      <w:r w:rsidR="00B96AB1">
        <w:t xml:space="preserve">the </w:t>
      </w:r>
      <w:r w:rsidRPr="00C00B80">
        <w:t>Icelandic Meteo</w:t>
      </w:r>
      <w:r w:rsidR="008726DD">
        <w:t>rological Office</w:t>
      </w:r>
      <w:r w:rsidRPr="00C00B80">
        <w:t xml:space="preserve"> (</w:t>
      </w:r>
      <w:proofErr w:type="spellStart"/>
      <w:r w:rsidRPr="00C00B80">
        <w:t>Bolli</w:t>
      </w:r>
      <w:proofErr w:type="spellEnd"/>
      <w:r w:rsidRPr="00C00B80">
        <w:t xml:space="preserve"> </w:t>
      </w:r>
      <w:proofErr w:type="spellStart"/>
      <w:r w:rsidRPr="00C00B80">
        <w:t>Palmason</w:t>
      </w:r>
      <w:proofErr w:type="spellEnd"/>
      <w:r w:rsidRPr="00C00B80">
        <w:t xml:space="preserve"> and Ragnar </w:t>
      </w:r>
      <w:proofErr w:type="spellStart"/>
      <w:r w:rsidRPr="00C00B80">
        <w:t>Heiðar</w:t>
      </w:r>
      <w:proofErr w:type="spellEnd"/>
      <w:r w:rsidRPr="00C00B80">
        <w:t xml:space="preserve"> </w:t>
      </w:r>
      <w:proofErr w:type="spellStart"/>
      <w:r w:rsidRPr="00C00B80">
        <w:t>Þrastarson</w:t>
      </w:r>
      <w:proofErr w:type="spellEnd"/>
      <w:r w:rsidRPr="00C00B80">
        <w:t>, personal communication 2018).</w:t>
      </w:r>
    </w:p>
    <w:p w14:paraId="4BF0CB45" w14:textId="7F437FFD" w:rsidR="0025271C" w:rsidRDefault="006C15EE" w:rsidP="00557F75">
      <w:r>
        <w:t xml:space="preserve">The </w:t>
      </w:r>
      <w:r w:rsidR="00557F75" w:rsidRPr="00C00B80">
        <w:t xml:space="preserve">Joint Research Centre (JRC) has created </w:t>
      </w:r>
      <w:r>
        <w:t xml:space="preserve">a </w:t>
      </w:r>
      <w:r w:rsidR="008726DD" w:rsidRPr="00C00B80">
        <w:t>30-meter</w:t>
      </w:r>
      <w:r w:rsidR="00557F75" w:rsidRPr="00C00B80">
        <w:t xml:space="preserve"> (1") horizontal resolution</w:t>
      </w:r>
      <w:r>
        <w:t xml:space="preserve"> </w:t>
      </w:r>
      <w:r w:rsidR="00557F75" w:rsidRPr="00C00B80">
        <w:t>Global Surface Water Explorer (GSWE) dataset by using Landsat 5, 7 and 8 individual full-resolution 185 km</w:t>
      </w:r>
      <w:r w:rsidR="00557F75" w:rsidRPr="009A5D7C">
        <w:rPr>
          <w:vertAlign w:val="superscript"/>
        </w:rPr>
        <w:t>2</w:t>
      </w:r>
      <w:r w:rsidR="00557F75" w:rsidRPr="00C00B80">
        <w:t xml:space="preserve"> global reference system II satellite images over the past 32 years (between March 1984 and October 2015) to map the spatial and temporal variability of global surface water and its long-term changes. </w:t>
      </w:r>
      <w:r>
        <w:t>These s</w:t>
      </w:r>
      <w:r w:rsidR="00557F75" w:rsidRPr="00C00B80">
        <w:t xml:space="preserve">atellites </w:t>
      </w:r>
      <w:r>
        <w:t>have</w:t>
      </w:r>
      <w:r w:rsidR="00557F75" w:rsidRPr="00C00B80">
        <w:t xml:space="preserve"> a near polar </w:t>
      </w:r>
      <w:r w:rsidR="00185A14" w:rsidRPr="00C00B80">
        <w:t>orbit and</w:t>
      </w:r>
      <w:r w:rsidR="00557F75" w:rsidRPr="00C00B80">
        <w:t xml:space="preserve"> provide global coverage every 16 days (the individual satellite orbits are such that when two operate concurrently there is an eight-day revisit period). Thermal imagery and the contrasting spectral properties of water and other features (including snow, clouds, shadows, bare rock and vegetated land) in the Landsat sensors' six visible, near and shortwave infrared channels were used within the expert system to separate pixels acquired over open water from those acquired over other surfaces. Validation of the system shows less than 1 % of false water detections and less than 5 % of missed water surfaces out of 40’000 control points from around the world and </w:t>
      </w:r>
      <w:r w:rsidR="009C697C">
        <w:t>during</w:t>
      </w:r>
      <w:r w:rsidR="00557F75" w:rsidRPr="00C00B80">
        <w:t xml:space="preserve"> the 32 years </w:t>
      </w:r>
      <w:r w:rsidR="003F3AF3">
        <w:t>(</w:t>
      </w:r>
      <w:proofErr w:type="spellStart"/>
      <w:r w:rsidR="00557F75" w:rsidRPr="00C00B80">
        <w:t>Pekel</w:t>
      </w:r>
      <w:proofErr w:type="spellEnd"/>
      <w:r w:rsidR="00557F75" w:rsidRPr="00C00B80">
        <w:t xml:space="preserve"> et al., 2016</w:t>
      </w:r>
      <w:r w:rsidR="003F3AF3">
        <w:t>)</w:t>
      </w:r>
      <w:r w:rsidR="00557F75" w:rsidRPr="00C00B80">
        <w:t xml:space="preserve">. GSWE consists of several datasets that show different facets of surface water dynamics. For </w:t>
      </w:r>
      <w:r w:rsidR="0007022E">
        <w:t xml:space="preserve">IFS </w:t>
      </w:r>
      <w:r w:rsidR="00557F75" w:rsidRPr="00C00B80">
        <w:t xml:space="preserve">lake information upgrade, the Water Transitions facet </w:t>
      </w:r>
      <w:r w:rsidR="0007022E">
        <w:t>i</w:t>
      </w:r>
      <w:r w:rsidR="00557F75" w:rsidRPr="00C00B80">
        <w:t xml:space="preserve">s used, which shows changes in water classes between the first and last years in which reliable observations were obtained. These are the following: </w:t>
      </w:r>
    </w:p>
    <w:p w14:paraId="12D0C87A" w14:textId="77777777" w:rsidR="0025271C" w:rsidRDefault="00557F75" w:rsidP="00557F75">
      <w:r w:rsidRPr="00C00B80">
        <w:t xml:space="preserve">(0) No water – water was not detected in this place, </w:t>
      </w:r>
    </w:p>
    <w:p w14:paraId="7EB6116E" w14:textId="77777777" w:rsidR="0025271C" w:rsidRDefault="00557F75" w:rsidP="00557F75">
      <w:r w:rsidRPr="00C00B80">
        <w:t xml:space="preserve">(1) Permanent – unchanging permanent water surfaces, </w:t>
      </w:r>
    </w:p>
    <w:p w14:paraId="579149C3" w14:textId="77777777" w:rsidR="0025271C" w:rsidRDefault="00557F75" w:rsidP="00557F75">
      <w:r w:rsidRPr="00C00B80">
        <w:t xml:space="preserve">(2) New Permanent – conversion of a no water place into a permanent water place, </w:t>
      </w:r>
    </w:p>
    <w:p w14:paraId="60F79087" w14:textId="77777777" w:rsidR="0025271C" w:rsidRDefault="00557F75" w:rsidP="00557F75">
      <w:r w:rsidRPr="00C00B80">
        <w:t xml:space="preserve">(3) Lost Permanent – conversion of a permanent water place into a no water place, </w:t>
      </w:r>
    </w:p>
    <w:p w14:paraId="58FCABCB" w14:textId="77777777" w:rsidR="0025271C" w:rsidRDefault="00557F75" w:rsidP="00557F75">
      <w:r w:rsidRPr="00C00B80">
        <w:t xml:space="preserve">(4) Seasonal – unchanging seasonal water surfaces, </w:t>
      </w:r>
    </w:p>
    <w:p w14:paraId="79331085" w14:textId="77777777" w:rsidR="0025271C" w:rsidRDefault="00557F75" w:rsidP="00557F75">
      <w:r w:rsidRPr="00C00B80">
        <w:t xml:space="preserve">(5) New Seasonal – conversion of a no water place into a seasonal water place, </w:t>
      </w:r>
    </w:p>
    <w:p w14:paraId="3C5CB144" w14:textId="77777777" w:rsidR="0025271C" w:rsidRDefault="00557F75" w:rsidP="00557F75">
      <w:r w:rsidRPr="00C00B80">
        <w:t xml:space="preserve">(6) Lost Seasonal – conversion of a seasonal water place into a no water place, </w:t>
      </w:r>
    </w:p>
    <w:p w14:paraId="7FE3BC64" w14:textId="77777777" w:rsidR="0025271C" w:rsidRDefault="00557F75" w:rsidP="00557F75">
      <w:r w:rsidRPr="00C00B80">
        <w:t xml:space="preserve">(7) Seasonal to Permanent – conversion of seasonal water into permanent water, </w:t>
      </w:r>
    </w:p>
    <w:p w14:paraId="4F29B69B" w14:textId="77777777" w:rsidR="0025271C" w:rsidRDefault="00557F75" w:rsidP="00557F75">
      <w:r w:rsidRPr="00C00B80">
        <w:t xml:space="preserve">(8) Permanent to Seasonal – conversion of permanent water into seasonal water, </w:t>
      </w:r>
    </w:p>
    <w:p w14:paraId="7370947A" w14:textId="77777777" w:rsidR="0025271C" w:rsidRDefault="00557F75" w:rsidP="00557F75">
      <w:r w:rsidRPr="00C00B80">
        <w:t xml:space="preserve">(9) Ephemeral Permanent – no water places replaced by permanent water that subsequently disappeared within the observation period, </w:t>
      </w:r>
    </w:p>
    <w:p w14:paraId="4D391821" w14:textId="77777777" w:rsidR="0025271C" w:rsidRDefault="00557F75" w:rsidP="00557F75">
      <w:r w:rsidRPr="00C00B80">
        <w:t xml:space="preserve">(10) Ephemeral Seasonal – no water places replaced by seasonal water that subsequently disappeared within the observation period, </w:t>
      </w:r>
    </w:p>
    <w:p w14:paraId="4FD7411B" w14:textId="77777777" w:rsidR="0025271C" w:rsidRDefault="00557F75" w:rsidP="00557F75">
      <w:r w:rsidRPr="00C00B80">
        <w:t>(255) No data – no reliable obse</w:t>
      </w:r>
      <w:r w:rsidR="008742F4" w:rsidRPr="00C00B80">
        <w:t xml:space="preserve">rvations were obtained. </w:t>
      </w:r>
    </w:p>
    <w:p w14:paraId="04C05629" w14:textId="0F6FD1FB" w:rsidR="00557F75" w:rsidRPr="00C00B80" w:rsidRDefault="00061EA9" w:rsidP="00557F75">
      <w:r>
        <w:t>This map is</w:t>
      </w:r>
      <w:r w:rsidR="00557F75" w:rsidRPr="00C00B80">
        <w:t xml:space="preserve"> used </w:t>
      </w:r>
      <w:r>
        <w:t xml:space="preserve">to upgrade </w:t>
      </w:r>
      <w:r w:rsidR="00557F75" w:rsidRPr="00C00B80">
        <w:t xml:space="preserve">only certain geographical regions (i.e. Australia, Aral Sea, </w:t>
      </w:r>
      <w:proofErr w:type="spellStart"/>
      <w:r w:rsidR="00557F75" w:rsidRPr="00C00B80">
        <w:t>Alqueva</w:t>
      </w:r>
      <w:proofErr w:type="spellEnd"/>
      <w:r w:rsidR="00557F75" w:rsidRPr="00C00B80">
        <w:t xml:space="preserve"> Reservoir).</w:t>
      </w:r>
    </w:p>
    <w:p w14:paraId="39DBBAD2" w14:textId="77777777" w:rsidR="0025271C" w:rsidRDefault="00557F75" w:rsidP="00557F75">
      <w:r w:rsidRPr="00C00B80">
        <w:t xml:space="preserve">The lake depth is specified according to Global Lake </w:t>
      </w:r>
      <w:proofErr w:type="spellStart"/>
      <w:r w:rsidRPr="00C00B80">
        <w:t>DataBase</w:t>
      </w:r>
      <w:proofErr w:type="spellEnd"/>
      <w:r w:rsidRPr="00C00B80">
        <w:t xml:space="preserve">, </w:t>
      </w:r>
      <w:r w:rsidR="005560B5">
        <w:t>v1 and v3, (</w:t>
      </w:r>
      <w:proofErr w:type="spellStart"/>
      <w:r w:rsidR="005560B5">
        <w:t>Kourzeneva</w:t>
      </w:r>
      <w:proofErr w:type="spellEnd"/>
      <w:r w:rsidR="005560B5">
        <w:t xml:space="preserve">, 2010) and (Choulga et al., 2014), for operational and upgraded versions respectively. </w:t>
      </w:r>
      <w:r w:rsidRPr="00C00B80">
        <w:t>In 2008 GLDBv1 was developed for implementation in lake parameterization schemes in NWP and climate mode</w:t>
      </w:r>
      <w:r w:rsidR="008726DD">
        <w:t>l</w:t>
      </w:r>
      <w:r w:rsidRPr="00C00B80">
        <w:t xml:space="preserve">ling </w:t>
      </w:r>
      <w:r w:rsidR="003F3AF3">
        <w:t>(</w:t>
      </w:r>
      <w:proofErr w:type="spellStart"/>
      <w:r w:rsidRPr="00C00B80">
        <w:t>Kourzeneva</w:t>
      </w:r>
      <w:proofErr w:type="spellEnd"/>
      <w:r w:rsidRPr="00C00B80">
        <w:t>, 2010</w:t>
      </w:r>
      <w:r w:rsidR="003F3AF3">
        <w:t>)</w:t>
      </w:r>
      <w:r w:rsidRPr="00C00B80">
        <w:t xml:space="preserve">. GLDBv1 uses: </w:t>
      </w:r>
    </w:p>
    <w:p w14:paraId="4B434FDE" w14:textId="77777777" w:rsidR="0025271C" w:rsidRDefault="00557F75" w:rsidP="00557F75">
      <w:r w:rsidRPr="00C00B80">
        <w:t>(</w:t>
      </w:r>
      <w:proofErr w:type="spellStart"/>
      <w:r w:rsidRPr="00C00B80">
        <w:t>i</w:t>
      </w:r>
      <w:proofErr w:type="spellEnd"/>
      <w:r w:rsidRPr="00C00B80">
        <w:t xml:space="preserve">) </w:t>
      </w:r>
      <w:r w:rsidR="00AD6A75">
        <w:t xml:space="preserve">the </w:t>
      </w:r>
      <w:r w:rsidRPr="00C00B80">
        <w:t xml:space="preserve">mean depth for individual lakes (~ 13’000 lakes) from different regional databases, </w:t>
      </w:r>
    </w:p>
    <w:p w14:paraId="1746CD7E" w14:textId="77777777" w:rsidR="0025271C" w:rsidRDefault="00557F75" w:rsidP="00557F75">
      <w:r w:rsidRPr="00C00B80">
        <w:lastRenderedPageBreak/>
        <w:t xml:space="preserve">(ii) the global lake mask created from Ecoclimap2 ecosystem dataset </w:t>
      </w:r>
      <w:r w:rsidR="003F3AF3">
        <w:t>(</w:t>
      </w:r>
      <w:proofErr w:type="spellStart"/>
      <w:r w:rsidRPr="00C00B80">
        <w:t>Champeaux</w:t>
      </w:r>
      <w:proofErr w:type="spellEnd"/>
      <w:r w:rsidRPr="00C00B80">
        <w:t xml:space="preserve"> et al., 2004</w:t>
      </w:r>
      <w:r w:rsidR="003F3AF3">
        <w:t>)</w:t>
      </w:r>
      <w:r w:rsidRPr="00C00B80">
        <w:t xml:space="preserve">, and </w:t>
      </w:r>
    </w:p>
    <w:p w14:paraId="084CCA9E" w14:textId="77777777" w:rsidR="0025271C" w:rsidRDefault="00557F75" w:rsidP="00557F75">
      <w:r w:rsidRPr="00C00B80">
        <w:t xml:space="preserve">(iii) bathymetry data for 36 large lakes from ETOPO1 </w:t>
      </w:r>
      <w:r w:rsidR="003F3AF3">
        <w:t>(</w:t>
      </w:r>
      <w:proofErr w:type="spellStart"/>
      <w:r w:rsidRPr="00C00B80">
        <w:t>Amante</w:t>
      </w:r>
      <w:proofErr w:type="spellEnd"/>
      <w:r w:rsidRPr="00C00B80">
        <w:t xml:space="preserve"> and Eakins, 2009</w:t>
      </w:r>
      <w:r w:rsidR="003F3AF3">
        <w:t>)</w:t>
      </w:r>
      <w:r w:rsidRPr="00C00B80">
        <w:t xml:space="preserve"> and digitized navigation and topographic maps. </w:t>
      </w:r>
    </w:p>
    <w:p w14:paraId="363F7336" w14:textId="54F8BA97" w:rsidR="0025271C" w:rsidRDefault="00557F75" w:rsidP="00557F75">
      <w:r w:rsidRPr="00C00B80">
        <w:t xml:space="preserve">To combine </w:t>
      </w:r>
      <w:r w:rsidR="00AD6A75" w:rsidRPr="00C00B80">
        <w:t xml:space="preserve">individual lake </w:t>
      </w:r>
      <w:r w:rsidRPr="00C00B80">
        <w:t xml:space="preserve">depth data with a raster cover map, an automatic probabilistic mapping method </w:t>
      </w:r>
      <w:r w:rsidR="005560B5">
        <w:t>is</w:t>
      </w:r>
      <w:r w:rsidRPr="00C00B80">
        <w:t xml:space="preserve"> used</w:t>
      </w:r>
      <w:r w:rsidR="005560B5">
        <w:t>,</w:t>
      </w:r>
      <w:r w:rsidRPr="00C00B80">
        <w:t xml:space="preserve"> </w:t>
      </w:r>
      <w:r w:rsidR="005560B5" w:rsidRPr="00C00B80">
        <w:t xml:space="preserve">see </w:t>
      </w:r>
      <w:r w:rsidR="005560B5">
        <w:t>(</w:t>
      </w:r>
      <w:proofErr w:type="spellStart"/>
      <w:r w:rsidR="005560B5" w:rsidRPr="00C00B80">
        <w:t>Kourzeneva</w:t>
      </w:r>
      <w:proofErr w:type="spellEnd"/>
      <w:r w:rsidR="005560B5" w:rsidRPr="00C00B80">
        <w:t xml:space="preserve"> et al., 2012</w:t>
      </w:r>
      <w:r w:rsidR="005560B5">
        <w:t xml:space="preserve">) </w:t>
      </w:r>
      <w:r w:rsidRPr="00C00B80">
        <w:t xml:space="preserve">for more information. The result </w:t>
      </w:r>
      <w:r w:rsidR="00AD6A75">
        <w:t>wa</w:t>
      </w:r>
      <w:r w:rsidRPr="00C00B80">
        <w:t xml:space="preserve">s a global lake depth data set on </w:t>
      </w:r>
      <w:r w:rsidR="009C697C">
        <w:t>a</w:t>
      </w:r>
      <w:r w:rsidRPr="00C00B80">
        <w:t xml:space="preserve"> 30" (~ 1 km) grid. When there </w:t>
      </w:r>
      <w:r w:rsidR="00AD6A75">
        <w:t>wa</w:t>
      </w:r>
      <w:r w:rsidRPr="00C00B80">
        <w:t xml:space="preserve">s a lake on the map, but its depth value </w:t>
      </w:r>
      <w:r w:rsidR="00AD6A75">
        <w:t>was</w:t>
      </w:r>
      <w:r w:rsidRPr="00C00B80">
        <w:t xml:space="preserve"> unknown from the individual lake dataset, the “default” depth of 10 m </w:t>
      </w:r>
      <w:r w:rsidR="00AD6A75">
        <w:t>wa</w:t>
      </w:r>
      <w:r w:rsidRPr="00C00B80">
        <w:t xml:space="preserve">s used. GLDBv1 is used in </w:t>
      </w:r>
      <w:r w:rsidR="009C697C">
        <w:t xml:space="preserve">the </w:t>
      </w:r>
      <w:r w:rsidRPr="00C00B80">
        <w:t xml:space="preserve">IFS operational setup. In GLDB later versions, the “default” depth was the main subject of study. GLDBv1 was upgraded with indirect mean depth estimates, depending on the geological origin of lake. </w:t>
      </w:r>
      <w:r w:rsidR="009C697C">
        <w:t>The g</w:t>
      </w:r>
      <w:r w:rsidRPr="00C00B80">
        <w:t xml:space="preserve">eological approach, </w:t>
      </w:r>
      <w:r w:rsidR="006C25FA">
        <w:t xml:space="preserve">used for </w:t>
      </w:r>
      <w:r w:rsidR="00E756A9">
        <w:t xml:space="preserve">the depth </w:t>
      </w:r>
      <w:r w:rsidR="006C25FA">
        <w:t>estimat</w:t>
      </w:r>
      <w:r w:rsidR="00E756A9">
        <w:t>ion</w:t>
      </w:r>
      <w:r w:rsidR="006C25FA">
        <w:t xml:space="preserve"> of uninspected </w:t>
      </w:r>
      <w:r w:rsidRPr="00C00B80">
        <w:t xml:space="preserve">freshwater lakes, assumes that water bodies of the same origin and the same age should have </w:t>
      </w:r>
      <w:r w:rsidR="00E46E24" w:rsidRPr="00C00B80">
        <w:t>similar morphological parameter</w:t>
      </w:r>
      <w:r w:rsidR="006C25FA">
        <w:t xml:space="preserve">s, </w:t>
      </w:r>
      <w:r w:rsidR="006C25FA" w:rsidRPr="00C00B80">
        <w:t xml:space="preserve">see </w:t>
      </w:r>
      <w:r w:rsidR="006C25FA">
        <w:t>(</w:t>
      </w:r>
      <w:r w:rsidR="006C25FA" w:rsidRPr="00C00B80">
        <w:t>Choulga et al., 2014</w:t>
      </w:r>
      <w:r w:rsidR="006C25FA">
        <w:t>)</w:t>
      </w:r>
      <w:r w:rsidRPr="00C00B80">
        <w:t xml:space="preserve"> for more information. An innovative algorithm, which combine</w:t>
      </w:r>
      <w:r w:rsidR="000F078B">
        <w:t>d</w:t>
      </w:r>
      <w:r w:rsidRPr="00C00B80">
        <w:t xml:space="preserve"> information about lake location</w:t>
      </w:r>
      <w:r w:rsidR="000F078B">
        <w:t xml:space="preserve"> and</w:t>
      </w:r>
      <w:r w:rsidRPr="00C00B80">
        <w:t xml:space="preserve"> morphological parameters</w:t>
      </w:r>
      <w:r w:rsidR="000F078B">
        <w:t>,</w:t>
      </w:r>
      <w:r w:rsidRPr="00C00B80">
        <w:t xml:space="preserve"> and surface geological and tectonic information was developed and applied. Globally 374 </w:t>
      </w:r>
      <w:r w:rsidR="000F078B" w:rsidRPr="00C00B80">
        <w:t xml:space="preserve">regions </w:t>
      </w:r>
      <w:r w:rsidRPr="00C00B80">
        <w:t>(141 for boreal climate zone</w:t>
      </w:r>
      <w:r w:rsidR="000F078B">
        <w:t xml:space="preserve"> and</w:t>
      </w:r>
      <w:r w:rsidRPr="00C00B80">
        <w:t xml:space="preserve"> 233 </w:t>
      </w:r>
      <w:r w:rsidR="000F078B">
        <w:t>for the rest of the globe</w:t>
      </w:r>
      <w:r w:rsidRPr="00C00B80">
        <w:t xml:space="preserve">) with </w:t>
      </w:r>
      <w:r w:rsidR="009C697C">
        <w:t xml:space="preserve">a </w:t>
      </w:r>
      <w:r w:rsidRPr="00C00B80">
        <w:t>homogeneous geological origin of lakes were outlined</w:t>
      </w:r>
      <w:r w:rsidR="006C25FA">
        <w:t>.</w:t>
      </w:r>
      <w:r w:rsidRPr="00C00B80">
        <w:t xml:space="preserve"> </w:t>
      </w:r>
      <w:r w:rsidR="006C25FA">
        <w:t xml:space="preserve">The </w:t>
      </w:r>
      <w:r w:rsidRPr="00C00B80">
        <w:t>typical lake depth</w:t>
      </w:r>
      <w:r w:rsidR="006C25FA">
        <w:t xml:space="preserve"> value</w:t>
      </w:r>
      <w:r w:rsidRPr="00C00B80">
        <w:t xml:space="preserve">s were derived </w:t>
      </w:r>
      <w:r w:rsidR="006C25FA">
        <w:t>from</w:t>
      </w:r>
      <w:r w:rsidRPr="00C00B80">
        <w:t xml:space="preserve"> (1) the individual lake </w:t>
      </w:r>
      <w:r w:rsidR="00E46E24">
        <w:t>dataset</w:t>
      </w:r>
      <w:r w:rsidRPr="00C00B80">
        <w:t xml:space="preserve"> and global gridded lake depth </w:t>
      </w:r>
      <w:r w:rsidR="00E477E4">
        <w:t>map</w:t>
      </w:r>
      <w:r w:rsidR="006C25FA" w:rsidRPr="006C25FA">
        <w:t xml:space="preserve"> </w:t>
      </w:r>
      <w:r w:rsidR="006C25FA" w:rsidRPr="00C00B80">
        <w:t>statistics</w:t>
      </w:r>
      <w:r w:rsidRPr="00C00B80">
        <w:t>, (2) expert judgment, and (3) lists with different lake types, exceptional for the region</w:t>
      </w:r>
      <w:r w:rsidR="00E477E4">
        <w:t xml:space="preserve"> </w:t>
      </w:r>
      <w:r w:rsidR="00E477E4" w:rsidRPr="00C00B80">
        <w:t xml:space="preserve">with </w:t>
      </w:r>
      <w:r w:rsidR="00E70058">
        <w:t xml:space="preserve">the </w:t>
      </w:r>
      <w:r w:rsidR="00E477E4">
        <w:t>same lake</w:t>
      </w:r>
      <w:r w:rsidR="00E477E4" w:rsidRPr="00C00B80">
        <w:t xml:space="preserve"> origin</w:t>
      </w:r>
      <w:r w:rsidRPr="00C00B80">
        <w:t xml:space="preserve">. </w:t>
      </w:r>
      <w:r w:rsidR="006C25FA">
        <w:t>The r</w:t>
      </w:r>
      <w:r w:rsidRPr="00C00B80">
        <w:t xml:space="preserve">ecent version of the dataset is GLDBv3. Its main differences from GLDBv1: </w:t>
      </w:r>
    </w:p>
    <w:p w14:paraId="1B4C8E99" w14:textId="77777777" w:rsidR="0025271C" w:rsidRDefault="00557F75" w:rsidP="00557F75">
      <w:r w:rsidRPr="00C00B80">
        <w:t>(</w:t>
      </w:r>
      <w:proofErr w:type="spellStart"/>
      <w:r w:rsidRPr="00C00B80">
        <w:t>i</w:t>
      </w:r>
      <w:proofErr w:type="spellEnd"/>
      <w:r w:rsidRPr="00C00B80">
        <w:t xml:space="preserve">) </w:t>
      </w:r>
      <w:r w:rsidR="00E70058">
        <w:t xml:space="preserve">increase of </w:t>
      </w:r>
      <w:r w:rsidRPr="00C00B80">
        <w:t xml:space="preserve">the individual lake list by ~ 1’500 lakes, </w:t>
      </w:r>
    </w:p>
    <w:p w14:paraId="7A1119D1" w14:textId="77777777" w:rsidR="0025271C" w:rsidRDefault="00557F75" w:rsidP="00557F75">
      <w:r w:rsidRPr="00C00B80">
        <w:t xml:space="preserve">(ii) </w:t>
      </w:r>
      <w:r w:rsidR="00E70058">
        <w:t xml:space="preserve">addition of </w:t>
      </w:r>
      <w:r w:rsidRPr="00C00B80">
        <w:t xml:space="preserve">extra bathymetry data for all navigable and most of non-navigable </w:t>
      </w:r>
      <w:r w:rsidR="007879CE">
        <w:t xml:space="preserve">Finish </w:t>
      </w:r>
      <w:r w:rsidRPr="00C00B80">
        <w:t xml:space="preserve">lakes, </w:t>
      </w:r>
    </w:p>
    <w:p w14:paraId="5BFA09B4" w14:textId="77777777" w:rsidR="0025271C" w:rsidRDefault="00557F75" w:rsidP="00557F75">
      <w:r w:rsidRPr="00C00B80">
        <w:t xml:space="preserve">(iii) </w:t>
      </w:r>
      <w:r w:rsidR="00F762C4">
        <w:t xml:space="preserve">addition of </w:t>
      </w:r>
      <w:r w:rsidRPr="00C00B80">
        <w:t xml:space="preserve">indirect mean depth estimates based on lake geological origin, </w:t>
      </w:r>
    </w:p>
    <w:p w14:paraId="338A8405" w14:textId="00350678" w:rsidR="0025271C" w:rsidRDefault="00557F75" w:rsidP="00557F75">
      <w:r w:rsidRPr="00C00B80">
        <w:t xml:space="preserve">(iv) </w:t>
      </w:r>
      <w:r w:rsidR="0021422A">
        <w:t xml:space="preserve">use of the </w:t>
      </w:r>
      <w:r w:rsidR="00F762C4">
        <w:t>deriv</w:t>
      </w:r>
      <w:r w:rsidR="0021422A">
        <w:t xml:space="preserve">ed </w:t>
      </w:r>
      <w:r w:rsidR="0021422A" w:rsidRPr="00C00B80">
        <w:t xml:space="preserve">analytical equations </w:t>
      </w:r>
      <w:r w:rsidR="0021422A">
        <w:t xml:space="preserve">to define the </w:t>
      </w:r>
      <w:r w:rsidR="00F762C4" w:rsidRPr="00C00B80">
        <w:t xml:space="preserve">lake mean depth </w:t>
      </w:r>
      <w:r w:rsidR="0021422A">
        <w:t>from the la</w:t>
      </w:r>
      <w:r w:rsidRPr="00C00B80">
        <w:t>ke</w:t>
      </w:r>
      <w:r w:rsidR="00F762C4">
        <w:t>s’</w:t>
      </w:r>
      <w:r w:rsidRPr="00C00B80">
        <w:t xml:space="preserve"> area and </w:t>
      </w:r>
      <w:r w:rsidR="000A654F">
        <w:t xml:space="preserve">boreal zones </w:t>
      </w:r>
      <w:r w:rsidRPr="00C00B80">
        <w:t xml:space="preserve">climate </w:t>
      </w:r>
      <w:r w:rsidR="000A654F">
        <w:t>type</w:t>
      </w:r>
      <w:r w:rsidR="00D65D0D">
        <w:t xml:space="preserve">, </w:t>
      </w:r>
      <w:bookmarkStart w:id="5" w:name="_Hlk14436476"/>
      <w:r w:rsidR="00D65D0D" w:rsidRPr="00C00B80">
        <w:t xml:space="preserve">see </w:t>
      </w:r>
      <w:r w:rsidR="00D65D0D">
        <w:t>(</w:t>
      </w:r>
      <w:r w:rsidR="00D65D0D" w:rsidRPr="00C00B80">
        <w:t>Choulga et al., 2014</w:t>
      </w:r>
      <w:r w:rsidR="00D65D0D">
        <w:t>)</w:t>
      </w:r>
      <w:r w:rsidR="00D65D0D" w:rsidRPr="00C00B80">
        <w:t xml:space="preserve"> for more </w:t>
      </w:r>
      <w:r w:rsidR="00D65D0D">
        <w:t xml:space="preserve">detailed </w:t>
      </w:r>
      <w:r w:rsidR="00D65D0D" w:rsidRPr="00C00B80">
        <w:t>information</w:t>
      </w:r>
      <w:bookmarkEnd w:id="5"/>
      <w:r w:rsidRPr="00C00B80">
        <w:t xml:space="preserve">, </w:t>
      </w:r>
    </w:p>
    <w:p w14:paraId="7AB0AB8C" w14:textId="00E940CF" w:rsidR="0025271C" w:rsidRDefault="00557F75" w:rsidP="00557F75">
      <w:r w:rsidRPr="00C00B80">
        <w:t xml:space="preserve">(v) </w:t>
      </w:r>
      <w:r w:rsidR="00F762C4">
        <w:t xml:space="preserve">introduction of </w:t>
      </w:r>
      <w:r w:rsidRPr="00C00B80">
        <w:t>freshwater/saline lake differentiation</w:t>
      </w:r>
      <w:r w:rsidR="000A654F">
        <w:t xml:space="preserve">: the </w:t>
      </w:r>
      <w:r w:rsidRPr="00840B51">
        <w:t>“default” depth for freshwater lakes is set</w:t>
      </w:r>
      <w:r w:rsidRPr="00C00B80">
        <w:t xml:space="preserve"> to 10 m, for saline lakes 5 m, </w:t>
      </w:r>
    </w:p>
    <w:p w14:paraId="096738CB" w14:textId="2D45DC20" w:rsidR="0025271C" w:rsidRDefault="00557F75" w:rsidP="00557F75">
      <w:r w:rsidRPr="00C00B80">
        <w:t xml:space="preserve">(vi) </w:t>
      </w:r>
      <w:r w:rsidR="005A4CBE" w:rsidRPr="00C00B80">
        <w:t>introduc</w:t>
      </w:r>
      <w:r w:rsidR="005A4CBE">
        <w:t>tion of</w:t>
      </w:r>
      <w:r w:rsidR="005A4CBE" w:rsidRPr="00C00B80">
        <w:t xml:space="preserve"> </w:t>
      </w:r>
      <w:r w:rsidRPr="00C00B80">
        <w:t xml:space="preserve">two lists </w:t>
      </w:r>
      <w:r w:rsidR="005A4CBE">
        <w:t>with</w:t>
      </w:r>
      <w:r w:rsidRPr="00C00B80">
        <w:t xml:space="preserve"> exceptions: artificial lakes (reservoirs) with unknown depths and crater (caldera) lakes </w:t>
      </w:r>
      <w:r w:rsidR="005A4CBE">
        <w:t>with</w:t>
      </w:r>
      <w:r w:rsidRPr="00C00B80">
        <w:t xml:space="preserve"> </w:t>
      </w:r>
      <w:r w:rsidR="000A654F">
        <w:t xml:space="preserve">the </w:t>
      </w:r>
      <w:r w:rsidRPr="00C00B80">
        <w:t xml:space="preserve">“default” depths </w:t>
      </w:r>
      <w:r w:rsidR="005A4CBE">
        <w:t>of</w:t>
      </w:r>
      <w:r w:rsidRPr="00C00B80">
        <w:t xml:space="preserve"> 10 and 50 m respectively. </w:t>
      </w:r>
    </w:p>
    <w:p w14:paraId="61B604C3" w14:textId="6DA83124" w:rsidR="00557F75" w:rsidRPr="00C00B80" w:rsidRDefault="00557F75" w:rsidP="00557F75">
      <w:r w:rsidRPr="00C00B80">
        <w:t xml:space="preserve">Verification of indirect depth estimates (based on geological origin) against new observations for 353 Finish lakes showed 52 % </w:t>
      </w:r>
      <w:r w:rsidR="00E47D15">
        <w:t>bias</w:t>
      </w:r>
      <w:r w:rsidRPr="00C00B80">
        <w:t xml:space="preserve"> reduction (from 5.4 m in GLDBv1 to 2.6 m in GLDBv3) and 34 % RMSE reduction (from 6.1 m in GLDBv1 to 4.0 m in GLDBv3); improvements in the depth estimates are proved to be statistically significant. </w:t>
      </w:r>
      <w:r w:rsidR="005A4CBE">
        <w:t>I</w:t>
      </w:r>
      <w:r w:rsidR="005A4CBE" w:rsidRPr="00C00B80">
        <w:t xml:space="preserve">n this study </w:t>
      </w:r>
      <w:r w:rsidRPr="00C00B80">
        <w:t xml:space="preserve">GLDBv3 is used to upgrade the </w:t>
      </w:r>
      <w:r w:rsidR="005A4CBE">
        <w:t xml:space="preserve">IFS </w:t>
      </w:r>
      <w:r w:rsidRPr="00C00B80">
        <w:t>lake information.</w:t>
      </w:r>
    </w:p>
    <w:p w14:paraId="1EE18A94" w14:textId="643CE5A1" w:rsidR="00557F75" w:rsidRPr="00C00B80" w:rsidRDefault="000A654F" w:rsidP="00557F75">
      <w:r>
        <w:t>O</w:t>
      </w:r>
      <w:r w:rsidR="00557F75" w:rsidRPr="00C00B80">
        <w:t>perational</w:t>
      </w:r>
      <w:r>
        <w:t>ly,</w:t>
      </w:r>
      <w:r w:rsidR="00B76127">
        <w:t xml:space="preserve"> the</w:t>
      </w:r>
      <w:r w:rsidR="00557F75" w:rsidRPr="00C00B80">
        <w:t xml:space="preserve"> Caspian Sea </w:t>
      </w:r>
      <w:r w:rsidR="00AD0FF1" w:rsidRPr="00C00B80">
        <w:t xml:space="preserve">bathymetry </w:t>
      </w:r>
      <w:r w:rsidR="00557F75" w:rsidRPr="00C00B80">
        <w:t xml:space="preserve">is from </w:t>
      </w:r>
      <w:r w:rsidR="00BC3F66">
        <w:t xml:space="preserve">~ </w:t>
      </w:r>
      <w:r w:rsidR="00557F75" w:rsidRPr="00C00B80">
        <w:t xml:space="preserve">4 km resolution digitalized </w:t>
      </w:r>
      <w:r w:rsidR="00AD0FF1" w:rsidRPr="00C00B80">
        <w:t xml:space="preserve">data </w:t>
      </w:r>
      <w:r w:rsidR="00557F75" w:rsidRPr="00C00B80">
        <w:t>(</w:t>
      </w:r>
      <w:proofErr w:type="spellStart"/>
      <w:r w:rsidR="00557F75" w:rsidRPr="00C00B80">
        <w:t>Cavaleri</w:t>
      </w:r>
      <w:proofErr w:type="spellEnd"/>
      <w:r w:rsidR="00557F75" w:rsidRPr="00C00B80">
        <w:t xml:space="preserve">, personal communication 2008); </w:t>
      </w:r>
      <w:r w:rsidR="00AD0FF1">
        <w:t xml:space="preserve">the </w:t>
      </w:r>
      <w:r w:rsidR="00557F75" w:rsidRPr="00C00B80">
        <w:t xml:space="preserve">Great Lakes, </w:t>
      </w:r>
      <w:r w:rsidR="00AD0FF1">
        <w:t xml:space="preserve">the </w:t>
      </w:r>
      <w:r w:rsidR="00557F75" w:rsidRPr="00C00B80">
        <w:t xml:space="preserve">Azov Sea and </w:t>
      </w:r>
      <w:r w:rsidR="00AD0FF1">
        <w:t xml:space="preserve">the </w:t>
      </w:r>
      <w:r w:rsidR="00557F75" w:rsidRPr="00C00B80">
        <w:t xml:space="preserve">ocean </w:t>
      </w:r>
      <w:r w:rsidR="008615F9" w:rsidRPr="00C00B80">
        <w:t>–</w:t>
      </w:r>
      <w:r w:rsidR="00557F75" w:rsidRPr="00C00B80">
        <w:t xml:space="preserve"> bathymetry from Global Relief Model ETOPO1 </w:t>
      </w:r>
      <w:r w:rsidR="003F3AF3">
        <w:t>(</w:t>
      </w:r>
      <w:proofErr w:type="spellStart"/>
      <w:r w:rsidR="00557F75" w:rsidRPr="00C00B80">
        <w:t>Amante</w:t>
      </w:r>
      <w:proofErr w:type="spellEnd"/>
      <w:r w:rsidR="00557F75" w:rsidRPr="00C00B80">
        <w:t xml:space="preserve"> and Eakins, 2009</w:t>
      </w:r>
      <w:r w:rsidR="003F3AF3">
        <w:t>)</w:t>
      </w:r>
      <w:r w:rsidR="00557F75" w:rsidRPr="00C00B80">
        <w:t xml:space="preserve"> with </w:t>
      </w:r>
      <w:r w:rsidR="00AD0FF1">
        <w:t xml:space="preserve">the </w:t>
      </w:r>
      <w:r w:rsidR="00557F75" w:rsidRPr="00C00B80">
        <w:t xml:space="preserve">horizontal resolution 1’ (~ 2 km). ETOPO1 consists of regional and global datasets, and bathymetry estimates from satellite altimetry for unsurveyed ocean areas. Horizontal and vertical datum of the model are WGS 84 geographic and “sea level” accordingly. </w:t>
      </w:r>
    </w:p>
    <w:p w14:paraId="4D8E0C28" w14:textId="2026EB3B" w:rsidR="00557F75" w:rsidRPr="00C00B80" w:rsidRDefault="00AD0FF1" w:rsidP="00557F75">
      <w:r>
        <w:lastRenderedPageBreak/>
        <w:t xml:space="preserve">The </w:t>
      </w:r>
      <w:r w:rsidR="00557F75" w:rsidRPr="00C00B80">
        <w:t xml:space="preserve">upgraded </w:t>
      </w:r>
      <w:r w:rsidRPr="00C00B80">
        <w:t xml:space="preserve">bathymetry </w:t>
      </w:r>
      <w:r>
        <w:t xml:space="preserve">for the </w:t>
      </w:r>
      <w:r w:rsidR="00557F75" w:rsidRPr="00C00B80">
        <w:t xml:space="preserve">Caspian Sea, </w:t>
      </w:r>
      <w:r>
        <w:t xml:space="preserve">the </w:t>
      </w:r>
      <w:r w:rsidR="00557F75" w:rsidRPr="00C00B80">
        <w:t xml:space="preserve">Azov Sea and </w:t>
      </w:r>
      <w:r>
        <w:t xml:space="preserve">the </w:t>
      </w:r>
      <w:r w:rsidR="00557F75" w:rsidRPr="00C00B80">
        <w:t xml:space="preserve">ocean </w:t>
      </w:r>
      <w:r>
        <w:t>is from</w:t>
      </w:r>
      <w:r w:rsidR="00557F75" w:rsidRPr="00C00B80">
        <w:t xml:space="preserve"> General Bathymetric Chart of the Oceans (GEBCO) </w:t>
      </w:r>
      <w:r w:rsidR="003F3AF3">
        <w:t>(</w:t>
      </w:r>
      <w:r w:rsidR="00557F75" w:rsidRPr="00C00B80">
        <w:t>Weatherall et al., 2015</w:t>
      </w:r>
      <w:r w:rsidR="003F3AF3">
        <w:t>)</w:t>
      </w:r>
      <w:r w:rsidR="00557F75" w:rsidRPr="00C00B80">
        <w:t xml:space="preserve">. Published in 2014, GEBCO </w:t>
      </w:r>
      <w:r w:rsidR="009C0A54">
        <w:t xml:space="preserve">is a </w:t>
      </w:r>
      <w:r w:rsidR="00557F75" w:rsidRPr="00C00B80">
        <w:t xml:space="preserve">global terrain model for ocean and land with </w:t>
      </w:r>
      <w:r w:rsidR="00A858B1">
        <w:t xml:space="preserve">a </w:t>
      </w:r>
      <w:r w:rsidR="00557F75" w:rsidRPr="00C00B80">
        <w:t xml:space="preserve">30" (~ 1 km) global grid of elevations. It is largely generated by combining new versions of regional bathymetric compilations from the International Bathymetric Chart of the Arctic Ocean, the International Bathymetric Chart of the Southern Ocean, the Baltic Sea Bathymetry Database, and data from the European Marine Observation and Data network bathymetry portal, quality-controlled ship depth soundings with interpolation between sounding points guided by satellite-derived gravity data. </w:t>
      </w:r>
      <w:r w:rsidR="00A858B1">
        <w:t>The d</w:t>
      </w:r>
      <w:r w:rsidR="00557F75" w:rsidRPr="00C00B80">
        <w:t xml:space="preserve">ataset is accompanied by </w:t>
      </w:r>
      <w:r w:rsidR="00D8331A" w:rsidRPr="00C00B80">
        <w:t>a</w:t>
      </w:r>
      <w:r w:rsidR="00D8331A">
        <w:t>u</w:t>
      </w:r>
      <w:r w:rsidR="00D8331A" w:rsidRPr="00C00B80">
        <w:t>xiliary</w:t>
      </w:r>
      <w:r w:rsidR="00557F75" w:rsidRPr="00C00B80">
        <w:t xml:space="preserve"> data, where each cells value is identified as based on actual depth values or predicted ones.</w:t>
      </w:r>
      <w:r w:rsidR="00271BD5" w:rsidRPr="00C00B80">
        <w:t xml:space="preserve"> </w:t>
      </w:r>
    </w:p>
    <w:p w14:paraId="5D7543CE" w14:textId="77777777" w:rsidR="00557F75" w:rsidRPr="00C00B80" w:rsidRDefault="0029360D" w:rsidP="0029360D">
      <w:pPr>
        <w:pStyle w:val="Heading1"/>
      </w:pPr>
      <w:r w:rsidRPr="00C00B80">
        <w:t>3 Methods</w:t>
      </w:r>
    </w:p>
    <w:p w14:paraId="76B7178A" w14:textId="77777777" w:rsidR="0029360D" w:rsidRPr="00C00B80" w:rsidRDefault="0029360D" w:rsidP="0029360D">
      <w:pPr>
        <w:pStyle w:val="Heading2"/>
      </w:pPr>
      <w:r w:rsidRPr="00C00B80">
        <w:t>3.1 Current status</w:t>
      </w:r>
    </w:p>
    <w:p w14:paraId="690F03F0" w14:textId="5CF3E2C2" w:rsidR="00021F75" w:rsidRPr="00C00B80" w:rsidRDefault="00A858B1" w:rsidP="00021F75">
      <w:r>
        <w:t xml:space="preserve">The </w:t>
      </w:r>
      <w:r w:rsidR="00021F75" w:rsidRPr="00C00B80">
        <w:t>IFS is a global model, and according to its design</w:t>
      </w:r>
      <w:r w:rsidR="00096774">
        <w:t>,</w:t>
      </w:r>
      <w:r w:rsidR="00021F75" w:rsidRPr="00C00B80">
        <w:t xml:space="preserve"> lake parameterization runs on each surface grid-point, whether the simulation results in this point are used </w:t>
      </w:r>
      <w:r w:rsidR="007B3C61" w:rsidRPr="00C00B80">
        <w:t>later</w:t>
      </w:r>
      <w:r w:rsidR="00021F75" w:rsidRPr="00C00B80">
        <w:t xml:space="preserve"> or not. Independently on </w:t>
      </w:r>
      <w:r w:rsidR="00631010">
        <w:t xml:space="preserve">the </w:t>
      </w:r>
      <w:r w:rsidR="00021F75" w:rsidRPr="00C00B80">
        <w:t xml:space="preserve">resolution, missing values are </w:t>
      </w:r>
      <w:r w:rsidR="007B3C61">
        <w:t xml:space="preserve">not </w:t>
      </w:r>
      <w:r w:rsidR="00021F75" w:rsidRPr="00C00B80">
        <w:t>allowed</w:t>
      </w:r>
      <w:r w:rsidR="007B3C61">
        <w:t xml:space="preserve"> to</w:t>
      </w:r>
      <w:r w:rsidR="00021F75" w:rsidRPr="00C00B80">
        <w:t xml:space="preserve"> ease the interoperability of the output at diverse spatial resolutions of IFS model. </w:t>
      </w:r>
    </w:p>
    <w:p w14:paraId="0017034E" w14:textId="2B52F186" w:rsidR="00021F75" w:rsidRPr="00C00B80" w:rsidRDefault="007B3C61" w:rsidP="00021F75">
      <w:r>
        <w:t>Main</w:t>
      </w:r>
      <w:r w:rsidR="00021F75" w:rsidRPr="00C00B80">
        <w:t xml:space="preserve"> physiographic fields </w:t>
      </w:r>
      <w:r>
        <w:t>that</w:t>
      </w:r>
      <w:r w:rsidR="00021F75" w:rsidRPr="00C00B80">
        <w:t xml:space="preserve"> govern use of all land-surface parameterization</w:t>
      </w:r>
      <w:r>
        <w:t xml:space="preserve"> results</w:t>
      </w:r>
      <w:r w:rsidR="00021F75" w:rsidRPr="00C00B80">
        <w:t xml:space="preserve"> in </w:t>
      </w:r>
      <w:r w:rsidR="00A858B1">
        <w:t xml:space="preserve">the </w:t>
      </w:r>
      <w:r w:rsidR="00021F75" w:rsidRPr="00C00B80">
        <w:t>IFS are the land fraction (</w:t>
      </w:r>
      <w:proofErr w:type="spellStart"/>
      <w:r w:rsidR="00021F75" w:rsidRPr="00C00B80">
        <w:rPr>
          <w:i/>
        </w:rPr>
        <w:t>Fr_land</w:t>
      </w:r>
      <w:proofErr w:type="spellEnd"/>
      <w:r w:rsidR="00021F75" w:rsidRPr="00C00B80">
        <w:t xml:space="preserve">) and corresponding land-water </w:t>
      </w:r>
      <w:r w:rsidRPr="00C00B80">
        <w:t xml:space="preserve">binary </w:t>
      </w:r>
      <w:r w:rsidR="00021F75" w:rsidRPr="00C00B80">
        <w:t>mask (</w:t>
      </w:r>
      <w:r w:rsidR="00021F75" w:rsidRPr="00C00B80">
        <w:rPr>
          <w:i/>
        </w:rPr>
        <w:t>LWM</w:t>
      </w:r>
      <w:r w:rsidR="00021F75" w:rsidRPr="00C00B80">
        <w:t>, 0 = water</w:t>
      </w:r>
      <w:r w:rsidR="004C05F5">
        <w:t xml:space="preserve"> and</w:t>
      </w:r>
      <w:r w:rsidR="00021F75" w:rsidRPr="00C00B80">
        <w:t xml:space="preserve"> 1 = land). </w:t>
      </w:r>
      <w:proofErr w:type="spellStart"/>
      <w:r w:rsidR="00021F75" w:rsidRPr="00C00B80">
        <w:rPr>
          <w:i/>
        </w:rPr>
        <w:t>Fr_land</w:t>
      </w:r>
      <w:proofErr w:type="spellEnd"/>
      <w:r w:rsidR="00021F75" w:rsidRPr="00C00B80">
        <w:t xml:space="preserve"> provides information about land and water (oceans, seas, lakes, rivers, etc.) fraction in each </w:t>
      </w:r>
      <w:r w:rsidR="004C05F5">
        <w:t xml:space="preserve">model </w:t>
      </w:r>
      <w:r w:rsidR="00021F75" w:rsidRPr="00C00B80">
        <w:t>grid</w:t>
      </w:r>
      <w:r w:rsidR="004C05F5">
        <w:t>-</w:t>
      </w:r>
      <w:r w:rsidR="00021F75" w:rsidRPr="00C00B80">
        <w:t xml:space="preserve">box </w:t>
      </w:r>
      <w:r w:rsidR="004C05F5">
        <w:t>of</w:t>
      </w:r>
      <w:r w:rsidR="00021F75" w:rsidRPr="00C00B80">
        <w:t xml:space="preserve"> the underlying surface. In</w:t>
      </w:r>
      <w:r w:rsidR="00A858B1">
        <w:t xml:space="preserve"> the </w:t>
      </w:r>
      <w:r w:rsidR="00021F75" w:rsidRPr="00C00B80">
        <w:t xml:space="preserve">IFS, model grid-box is land dominated if more than 50 % of the actual surface is land </w:t>
      </w:r>
      <w:r w:rsidR="003F3AF3">
        <w:t>(</w:t>
      </w:r>
      <w:r w:rsidR="00021F75" w:rsidRPr="00C00B80">
        <w:t>Manrique-</w:t>
      </w:r>
      <w:proofErr w:type="spellStart"/>
      <w:r w:rsidR="00021F75" w:rsidRPr="00C00B80">
        <w:t>Sunen</w:t>
      </w:r>
      <w:proofErr w:type="spellEnd"/>
      <w:r w:rsidR="00021F75" w:rsidRPr="00C00B80">
        <w:t xml:space="preserve"> et al., 2013</w:t>
      </w:r>
      <w:r w:rsidR="003F3AF3">
        <w:t>)</w:t>
      </w:r>
      <w:r w:rsidR="00021F75" w:rsidRPr="00C00B80">
        <w:t xml:space="preserve"> (i.e. </w:t>
      </w:r>
      <w:proofErr w:type="spellStart"/>
      <w:r w:rsidR="00021F75" w:rsidRPr="00C00B80">
        <w:rPr>
          <w:i/>
        </w:rPr>
        <w:t>Fr_land</w:t>
      </w:r>
      <w:proofErr w:type="spellEnd"/>
      <w:r w:rsidR="00021F75" w:rsidRPr="00C00B80">
        <w:t xml:space="preserve"> &gt; 50 % → </w:t>
      </w:r>
      <w:r w:rsidR="00021F75" w:rsidRPr="00C00B80">
        <w:rPr>
          <w:i/>
        </w:rPr>
        <w:t>LWM</w:t>
      </w:r>
      <w:r w:rsidR="00021F75" w:rsidRPr="00C00B80">
        <w:t xml:space="preserve"> = 1). All sub-grid water in the land-dominating case is treated as lake water (simulated by FLake). If a grid-box is water dominated (i.e. </w:t>
      </w:r>
      <w:proofErr w:type="spellStart"/>
      <w:r w:rsidR="00021F75" w:rsidRPr="00C00B80">
        <w:rPr>
          <w:i/>
        </w:rPr>
        <w:t>Fr_land</w:t>
      </w:r>
      <w:proofErr w:type="spellEnd"/>
      <w:r w:rsidR="00021F75" w:rsidRPr="00C00B80">
        <w:t xml:space="preserve"> ≤ 50</w:t>
      </w:r>
      <w:r w:rsidR="004C05F5">
        <w:t xml:space="preserve"> </w:t>
      </w:r>
      <w:r w:rsidR="00021F75" w:rsidRPr="00C00B80">
        <w:t xml:space="preserve">% → </w:t>
      </w:r>
      <w:r w:rsidR="00021F75" w:rsidRPr="00C00B80">
        <w:rPr>
          <w:i/>
        </w:rPr>
        <w:t>LWM</w:t>
      </w:r>
      <w:r w:rsidR="00021F75" w:rsidRPr="00C00B80">
        <w:t xml:space="preserve"> = 0), then extra knowledge of water type is </w:t>
      </w:r>
      <w:r w:rsidR="004C05F5">
        <w:t>required</w:t>
      </w:r>
      <w:r w:rsidR="00021F75" w:rsidRPr="00C00B80">
        <w:t>, as salt ocean and dominantly freshwater lakes and rivers have different physic</w:t>
      </w:r>
      <w:r w:rsidR="00D8331A">
        <w:t>al properties</w:t>
      </w:r>
      <w:r w:rsidR="00021F75" w:rsidRPr="00C00B80">
        <w:t xml:space="preserve"> and are treated with different model parameterizations. Both </w:t>
      </w:r>
      <w:proofErr w:type="spellStart"/>
      <w:r w:rsidR="00021F75" w:rsidRPr="00C00B80">
        <w:rPr>
          <w:i/>
        </w:rPr>
        <w:t>Fr_land</w:t>
      </w:r>
      <w:proofErr w:type="spellEnd"/>
      <w:r w:rsidR="00021F75" w:rsidRPr="00C00B80">
        <w:t xml:space="preserve"> and </w:t>
      </w:r>
      <w:r w:rsidR="00021F75" w:rsidRPr="00C00B80">
        <w:rPr>
          <w:i/>
        </w:rPr>
        <w:t>LWM</w:t>
      </w:r>
      <w:r w:rsidR="00021F75" w:rsidRPr="00C00B80">
        <w:t xml:space="preserve"> are grid-dependent. Primarily, </w:t>
      </w:r>
      <w:proofErr w:type="spellStart"/>
      <w:r w:rsidR="00021F75" w:rsidRPr="00C00B80">
        <w:rPr>
          <w:i/>
        </w:rPr>
        <w:t>Fr_land</w:t>
      </w:r>
      <w:proofErr w:type="spellEnd"/>
      <w:r w:rsidR="00021F75" w:rsidRPr="00C00B80">
        <w:t xml:space="preserve"> is calculated from the land-cover maps (</w:t>
      </w:r>
      <w:r w:rsidR="00E27CEA">
        <w:t>operationally from</w:t>
      </w:r>
      <w:r w:rsidR="00021F75" w:rsidRPr="00C00B80">
        <w:t xml:space="preserve"> </w:t>
      </w:r>
      <w:proofErr w:type="spellStart"/>
      <w:r w:rsidR="00021F75" w:rsidRPr="00C00B80">
        <w:t>GlobCover</w:t>
      </w:r>
      <w:proofErr w:type="spellEnd"/>
      <w:r w:rsidR="00021F75" w:rsidRPr="00C00B80">
        <w:t xml:space="preserve"> 2009 and RAMP2) by aggregati</w:t>
      </w:r>
      <w:r w:rsidR="00E27CEA">
        <w:t>ng</w:t>
      </w:r>
      <w:r w:rsidR="00021F75" w:rsidRPr="00C00B80">
        <w:t xml:space="preserve"> </w:t>
      </w:r>
      <w:r w:rsidR="00E27CEA">
        <w:t xml:space="preserve">the </w:t>
      </w:r>
      <w:r w:rsidR="00021F75" w:rsidRPr="00C00B80">
        <w:t xml:space="preserve">“land”-type information on a </w:t>
      </w:r>
      <w:r w:rsidR="00E27CEA">
        <w:t>certain</w:t>
      </w:r>
      <w:r w:rsidR="00021F75" w:rsidRPr="00C00B80">
        <w:t xml:space="preserve"> grid. Then </w:t>
      </w:r>
      <w:r w:rsidR="00021F75" w:rsidRPr="00C00B80">
        <w:rPr>
          <w:i/>
        </w:rPr>
        <w:t>LWM</w:t>
      </w:r>
      <w:r w:rsidR="00021F75" w:rsidRPr="00C00B80">
        <w:t xml:space="preserve"> is produced. Note that since </w:t>
      </w:r>
      <w:proofErr w:type="spellStart"/>
      <w:r w:rsidR="00021F75" w:rsidRPr="00C00B80">
        <w:t>GlobCover</w:t>
      </w:r>
      <w:proofErr w:type="spellEnd"/>
      <w:r w:rsidR="00021F75" w:rsidRPr="00C00B80">
        <w:t xml:space="preserve"> 2009 does not distinguish between ocean (sea) and inland water, </w:t>
      </w:r>
      <w:r w:rsidR="00021F75" w:rsidRPr="00C00B80">
        <w:rPr>
          <w:i/>
        </w:rPr>
        <w:t>LWM</w:t>
      </w:r>
      <w:r w:rsidR="00021F75" w:rsidRPr="00C00B80">
        <w:t xml:space="preserve"> also do</w:t>
      </w:r>
      <w:r w:rsidR="00096774">
        <w:t>es</w:t>
      </w:r>
      <w:r w:rsidR="00021F75" w:rsidRPr="00C00B80">
        <w:t xml:space="preserve"> not distinguish between them.</w:t>
      </w:r>
    </w:p>
    <w:p w14:paraId="0DE67725" w14:textId="5820157A" w:rsidR="00021F75" w:rsidRPr="00C00B80" w:rsidRDefault="00021F75" w:rsidP="00021F75">
      <w:r w:rsidRPr="00C00B80">
        <w:t xml:space="preserve">To distinguish between </w:t>
      </w:r>
      <w:r w:rsidR="00E27CEA" w:rsidRPr="00C00B80">
        <w:t xml:space="preserve">ocean </w:t>
      </w:r>
      <w:r w:rsidRPr="00C00B80">
        <w:t xml:space="preserve">and </w:t>
      </w:r>
      <w:r w:rsidR="00E27CEA">
        <w:t xml:space="preserve">inland </w:t>
      </w:r>
      <w:r w:rsidRPr="00C00B80">
        <w:t>water, a binary lake mask (</w:t>
      </w:r>
      <w:r w:rsidRPr="00C00B80">
        <w:rPr>
          <w:i/>
        </w:rPr>
        <w:t>LKM</w:t>
      </w:r>
      <w:r w:rsidR="00DC11B0">
        <w:t>, 0 = no</w:t>
      </w:r>
      <w:r w:rsidR="00E27CEA">
        <w:t>n-</w:t>
      </w:r>
      <w:r w:rsidRPr="00C00B80">
        <w:t>lake</w:t>
      </w:r>
      <w:r w:rsidR="00E27CEA">
        <w:t xml:space="preserve"> and</w:t>
      </w:r>
      <w:r w:rsidRPr="00C00B80">
        <w:t xml:space="preserve"> 1 = lake) is produced from </w:t>
      </w:r>
      <w:r w:rsidRPr="00C00B80">
        <w:rPr>
          <w:i/>
        </w:rPr>
        <w:t>LWM</w:t>
      </w:r>
      <w:r w:rsidRPr="00C00B80">
        <w:t xml:space="preserve"> using a flood-filling algorithm for different resolutions and grids. The idea of this algorithm is to start from a seed somewhere in the open ocean on </w:t>
      </w:r>
      <w:r w:rsidRPr="00C00B80">
        <w:rPr>
          <w:i/>
        </w:rPr>
        <w:t>LWM</w:t>
      </w:r>
      <w:r w:rsidRPr="00C00B80">
        <w:t xml:space="preserve"> and let the flood-filling procedure </w:t>
      </w:r>
      <w:r w:rsidR="003F3AF3">
        <w:t>(</w:t>
      </w:r>
      <w:bookmarkStart w:id="6" w:name="_Hlk14436515"/>
      <w:r w:rsidRPr="00C00B80">
        <w:t>IFS Documentation, 2017</w:t>
      </w:r>
      <w:bookmarkEnd w:id="6"/>
      <w:r w:rsidR="003F3AF3">
        <w:t>)</w:t>
      </w:r>
      <w:r w:rsidRPr="00C00B80">
        <w:t xml:space="preserve"> march through all connected water points (</w:t>
      </w:r>
      <w:r w:rsidR="00BA6A4D">
        <w:t xml:space="preserve">i.e. where </w:t>
      </w:r>
      <w:r w:rsidRPr="00C00B80">
        <w:rPr>
          <w:i/>
        </w:rPr>
        <w:t>LWM</w:t>
      </w:r>
      <w:r w:rsidRPr="00C00B80">
        <w:t xml:space="preserve"> = 0) marking them as </w:t>
      </w:r>
      <w:r w:rsidR="00DC11B0" w:rsidRPr="00C00B80">
        <w:t>non-lake</w:t>
      </w:r>
      <w:r w:rsidRPr="00C00B80">
        <w:t xml:space="preserve"> (</w:t>
      </w:r>
      <w:r w:rsidR="00BA6A4D">
        <w:t xml:space="preserve">i.e. with </w:t>
      </w:r>
      <w:r w:rsidRPr="00C00B80">
        <w:rPr>
          <w:i/>
        </w:rPr>
        <w:t>LKM</w:t>
      </w:r>
      <w:r w:rsidRPr="00C00B80">
        <w:t xml:space="preserve"> = 0); unmarked points with </w:t>
      </w:r>
      <w:r w:rsidRPr="00C00B80">
        <w:rPr>
          <w:i/>
        </w:rPr>
        <w:t>LWM</w:t>
      </w:r>
      <w:r w:rsidRPr="00C00B80">
        <w:t xml:space="preserve"> = 0 are not connected to the ocean and stand for </w:t>
      </w:r>
      <w:r w:rsidR="00631010">
        <w:t xml:space="preserve">the </w:t>
      </w:r>
      <w:r w:rsidRPr="00C00B80">
        <w:t>inland water bodies (</w:t>
      </w:r>
      <w:r w:rsidR="00BA6A4D">
        <w:t xml:space="preserve">i.e. </w:t>
      </w:r>
      <w:r w:rsidRPr="00C00B80">
        <w:rPr>
          <w:i/>
        </w:rPr>
        <w:t>LKM</w:t>
      </w:r>
      <w:r w:rsidRPr="00C00B80">
        <w:t xml:space="preserve"> = 1). The reasons for applying this method instead of using </w:t>
      </w:r>
      <w:r w:rsidRPr="00C00B80">
        <w:rPr>
          <w:i/>
        </w:rPr>
        <w:t>LKM</w:t>
      </w:r>
      <w:r w:rsidRPr="00C00B80">
        <w:t xml:space="preserve"> produced from external sources (e.g., from GLDBv1) are the following. Various sources of information almost always have some compatibility errors, in this case – spatial distribution errors – inland water bodies from different inventories can have variations in location, shape and size. It is vital to have </w:t>
      </w:r>
      <w:r w:rsidRPr="00C00B80">
        <w:rPr>
          <w:i/>
        </w:rPr>
        <w:t>LKM</w:t>
      </w:r>
      <w:r w:rsidRPr="00C00B80">
        <w:t xml:space="preserve"> consistent with </w:t>
      </w:r>
      <w:r w:rsidRPr="00C00B80">
        <w:rPr>
          <w:i/>
        </w:rPr>
        <w:t>LWM</w:t>
      </w:r>
      <w:r w:rsidRPr="00C00B80">
        <w:t xml:space="preserve">, otherwise ocean water can surprisingly appear </w:t>
      </w:r>
      <w:r w:rsidR="00D8331A">
        <w:t>on the</w:t>
      </w:r>
      <w:r w:rsidRPr="00C00B80">
        <w:t xml:space="preserve"> Tibetan Plato. Also, a new high resolution updated </w:t>
      </w:r>
      <w:r w:rsidRPr="00C00B80">
        <w:rPr>
          <w:i/>
        </w:rPr>
        <w:t>LWM</w:t>
      </w:r>
      <w:r w:rsidRPr="00C00B80">
        <w:t xml:space="preserve"> appear much earlier than </w:t>
      </w:r>
      <w:r w:rsidRPr="00C00B80">
        <w:rPr>
          <w:i/>
        </w:rPr>
        <w:t>LKM</w:t>
      </w:r>
      <w:r w:rsidRPr="00C00B80">
        <w:t xml:space="preserve"> based on them, </w:t>
      </w:r>
      <w:r w:rsidR="00185DEB">
        <w:t xml:space="preserve">which are </w:t>
      </w:r>
      <w:r w:rsidR="009D1A1D">
        <w:t xml:space="preserve">usually with lower </w:t>
      </w:r>
      <w:r w:rsidRPr="00C00B80">
        <w:t xml:space="preserve">resolution. As in NWP the quality (accuracy and reliability) of water land data is </w:t>
      </w:r>
      <w:r w:rsidR="009D1A1D">
        <w:t>extremely important</w:t>
      </w:r>
      <w:r w:rsidRPr="00C00B80">
        <w:t xml:space="preserve">, </w:t>
      </w:r>
      <w:r w:rsidRPr="00C00B80">
        <w:lastRenderedPageBreak/>
        <w:t xml:space="preserve">having an up-to-date high resolution </w:t>
      </w:r>
      <w:r w:rsidRPr="00C00B80">
        <w:rPr>
          <w:i/>
        </w:rPr>
        <w:t>LWM</w:t>
      </w:r>
      <w:r w:rsidRPr="00C00B80">
        <w:t xml:space="preserve"> is very appealing. This leads to necessity of </w:t>
      </w:r>
      <w:r w:rsidR="00BA6A4D">
        <w:t xml:space="preserve">an </w:t>
      </w:r>
      <w:r w:rsidRPr="00C00B80">
        <w:t>in</w:t>
      </w:r>
      <w:r w:rsidR="00BA6A4D">
        <w:t>-</w:t>
      </w:r>
      <w:r w:rsidRPr="00C00B80">
        <w:t xml:space="preserve">house algorithm to generate </w:t>
      </w:r>
      <w:r w:rsidRPr="00C00B80">
        <w:rPr>
          <w:i/>
        </w:rPr>
        <w:t>LKM</w:t>
      </w:r>
      <w:r w:rsidRPr="00C00B80">
        <w:t xml:space="preserve"> from the chosen </w:t>
      </w:r>
      <w:r w:rsidRPr="00C00B80">
        <w:rPr>
          <w:i/>
        </w:rPr>
        <w:t>LWM</w:t>
      </w:r>
      <w:r w:rsidRPr="00C00B80">
        <w:t xml:space="preserve"> dataset. Issues here are grid-dependency and low accuracy. Some lakes are very close to the sea, and especially for low resolutions, the flood-filling algorithm just fills them up as ocean. Issue was resolved by </w:t>
      </w:r>
      <w:r w:rsidR="009D1A1D">
        <w:t xml:space="preserve">manually </w:t>
      </w:r>
      <w:r w:rsidRPr="00C00B80">
        <w:t xml:space="preserve">blocking </w:t>
      </w:r>
      <w:r w:rsidR="009D1A1D">
        <w:t xml:space="preserve">coastal </w:t>
      </w:r>
      <w:r w:rsidRPr="00C00B80">
        <w:t xml:space="preserve">lakes. Another issue was that some narrow parts of the ocean (e.g. fjords in Norway and Greenland) were not filled up by the flood-filling algorithm (leaving them to freeze as freshwater bodies). Solution here was to use a latitude-dependent threshold for </w:t>
      </w:r>
      <w:r w:rsidRPr="00C00B80">
        <w:rPr>
          <w:i/>
        </w:rPr>
        <w:t>LWM</w:t>
      </w:r>
      <w:r w:rsidRPr="00C00B80">
        <w:t xml:space="preserve"> (to distinguish water from land) while using the flood-filling algorithm, with lower values in mid- and low-latitudes, and higher values at high latitudes </w:t>
      </w:r>
      <w:r w:rsidR="003F3AF3">
        <w:t>(</w:t>
      </w:r>
      <w:r w:rsidRPr="00C00B80">
        <w:t>IFS Documentation, 2017</w:t>
      </w:r>
      <w:r w:rsidR="003F3AF3">
        <w:t>)</w:t>
      </w:r>
      <w:r w:rsidRPr="00C00B80">
        <w:t xml:space="preserve">. Finally, FLake results are used for the grid-boxes with </w:t>
      </w:r>
      <w:r w:rsidRPr="00C00B80">
        <w:rPr>
          <w:i/>
        </w:rPr>
        <w:t>LWM</w:t>
      </w:r>
      <w:r w:rsidRPr="00C00B80">
        <w:t xml:space="preserve"> = 1 or with </w:t>
      </w:r>
      <w:r w:rsidRPr="00C00B80">
        <w:rPr>
          <w:i/>
        </w:rPr>
        <w:t>LWM</w:t>
      </w:r>
      <w:r w:rsidRPr="00C00B80">
        <w:t xml:space="preserve"> = 0 &amp; </w:t>
      </w:r>
      <w:r w:rsidRPr="00C00B80">
        <w:rPr>
          <w:i/>
        </w:rPr>
        <w:t>LKM</w:t>
      </w:r>
      <w:r w:rsidRPr="00C00B80">
        <w:t xml:space="preserve"> = 1, using</w:t>
      </w:r>
      <w:r w:rsidR="00FB542A">
        <w:t xml:space="preserve"> </w:t>
      </w:r>
      <w:proofErr w:type="spellStart"/>
      <w:r w:rsidR="00FB542A" w:rsidRPr="00C00B80">
        <w:rPr>
          <w:i/>
        </w:rPr>
        <w:t>Fr_lake</w:t>
      </w:r>
      <w:proofErr w:type="spellEnd"/>
      <w:r w:rsidR="00FB542A">
        <w:t> = </w:t>
      </w:r>
      <w:r w:rsidRPr="00C00B80">
        <w:t>1</w:t>
      </w:r>
      <w:r w:rsidR="00FB542A">
        <w:t> </w:t>
      </w:r>
      <w:r w:rsidR="00FB542A" w:rsidRPr="00C00B80">
        <w:t>–</w:t>
      </w:r>
      <w:r w:rsidR="00FB542A">
        <w:t> </w:t>
      </w:r>
      <w:proofErr w:type="spellStart"/>
      <w:r w:rsidRPr="00C00B80">
        <w:rPr>
          <w:i/>
        </w:rPr>
        <w:t>Fr_land</w:t>
      </w:r>
      <w:proofErr w:type="spellEnd"/>
      <w:r w:rsidRPr="00C00B80">
        <w:t xml:space="preserve">. This algorithm is applied separately for each IFS grid with different horizontal resolutions (operational </w:t>
      </w:r>
      <w:r w:rsidR="00946CDB">
        <w:t>(</w:t>
      </w:r>
      <w:r w:rsidR="000470A2">
        <w:t>~</w:t>
      </w:r>
      <w:r w:rsidRPr="00C00B80">
        <w:t xml:space="preserve"> 9 km</w:t>
      </w:r>
      <w:r w:rsidR="000470A2">
        <w:t xml:space="preserve">, </w:t>
      </w:r>
      <w:r w:rsidRPr="00C00B80">
        <w:t>Tco1279), climate, ocean, and ensemble).</w:t>
      </w:r>
    </w:p>
    <w:p w14:paraId="5D757592" w14:textId="12D75326" w:rsidR="00557F75" w:rsidRDefault="00021F75" w:rsidP="00021F75">
      <w:r w:rsidRPr="00C00B80">
        <w:t xml:space="preserve">Since FLake runs in each grid box independently on </w:t>
      </w:r>
      <w:proofErr w:type="spellStart"/>
      <w:r w:rsidRPr="00C00B80">
        <w:rPr>
          <w:i/>
        </w:rPr>
        <w:t>Fr_lake</w:t>
      </w:r>
      <w:proofErr w:type="spellEnd"/>
      <w:r w:rsidRPr="00C00B80">
        <w:t xml:space="preserve">, </w:t>
      </w:r>
      <w:proofErr w:type="spellStart"/>
      <w:r w:rsidRPr="00C00B80">
        <w:rPr>
          <w:i/>
        </w:rPr>
        <w:t>D_water</w:t>
      </w:r>
      <w:proofErr w:type="spellEnd"/>
      <w:r w:rsidRPr="00C00B80">
        <w:t xml:space="preserve"> </w:t>
      </w:r>
      <w:r w:rsidR="000470A2">
        <w:t xml:space="preserve">field </w:t>
      </w:r>
      <w:r w:rsidRPr="00C00B80">
        <w:t>should be global</w:t>
      </w:r>
      <w:r w:rsidR="00096774">
        <w:t xml:space="preserve"> and realistic</w:t>
      </w:r>
      <w:r w:rsidRPr="00C00B80">
        <w:t xml:space="preserve">, even if </w:t>
      </w:r>
      <w:proofErr w:type="spellStart"/>
      <w:r w:rsidRPr="00C00B80">
        <w:rPr>
          <w:i/>
        </w:rPr>
        <w:t>D_water</w:t>
      </w:r>
      <w:proofErr w:type="spellEnd"/>
      <w:r w:rsidRPr="00C00B80">
        <w:t xml:space="preserve"> values </w:t>
      </w:r>
      <w:r w:rsidR="000470A2">
        <w:t>for</w:t>
      </w:r>
      <w:r w:rsidRPr="00C00B80">
        <w:t xml:space="preserve"> some points are </w:t>
      </w:r>
      <w:proofErr w:type="gramStart"/>
      <w:r w:rsidR="00096774">
        <w:t xml:space="preserve">actually </w:t>
      </w:r>
      <w:r w:rsidRPr="00C00B80">
        <w:t>dummy</w:t>
      </w:r>
      <w:proofErr w:type="gramEnd"/>
      <w:r w:rsidRPr="00C00B80">
        <w:t>. To obtain the global depth f</w:t>
      </w:r>
      <w:r w:rsidR="00631010">
        <w:t>ield with the</w:t>
      </w:r>
      <w:r w:rsidRPr="00C00B80">
        <w:t xml:space="preserve"> ocean/lake depth in each grid-box and no missing values, the following steps </w:t>
      </w:r>
      <w:r w:rsidR="00096774">
        <w:t>a</w:t>
      </w:r>
      <w:r w:rsidRPr="00C00B80">
        <w:t xml:space="preserve">re made: (1) data from GLDBv1 with 1 km native resolution </w:t>
      </w:r>
      <w:r w:rsidR="00096774">
        <w:t>a</w:t>
      </w:r>
      <w:r w:rsidRPr="00C00B80">
        <w:t>re aggregated to a 5</w:t>
      </w:r>
      <w:r w:rsidR="000470A2" w:rsidRPr="00C00B80">
        <w:t>’</w:t>
      </w:r>
      <w:r w:rsidRPr="00C00B80">
        <w:t xml:space="preserve"> grid, (2) in all inland points where </w:t>
      </w:r>
      <w:r w:rsidR="00631010" w:rsidRPr="00C00B80">
        <w:t>GLDBv1</w:t>
      </w:r>
      <w:r w:rsidR="00631010">
        <w:t xml:space="preserve"> </w:t>
      </w:r>
      <w:r w:rsidRPr="00C00B80">
        <w:t>has no information</w:t>
      </w:r>
      <w:r w:rsidR="00096774">
        <w:t>,</w:t>
      </w:r>
      <w:r w:rsidRPr="00C00B80">
        <w:t xml:space="preserve"> a default value of 25 m is assumed</w:t>
      </w:r>
      <w:r w:rsidR="002D2F5A">
        <w:t>,</w:t>
      </w:r>
      <w:r w:rsidRPr="00C00B80">
        <w:t xml:space="preserve"> (3) </w:t>
      </w:r>
      <w:r w:rsidR="002D2F5A">
        <w:t xml:space="preserve">the </w:t>
      </w:r>
      <w:r w:rsidR="002D2F5A" w:rsidRPr="00C00B80">
        <w:t xml:space="preserve">minimum </w:t>
      </w:r>
      <w:r w:rsidRPr="00C00B80">
        <w:t xml:space="preserve">depth value is set to 2 m; </w:t>
      </w:r>
      <w:r w:rsidR="002D2F5A">
        <w:t xml:space="preserve">the </w:t>
      </w:r>
      <w:r w:rsidRPr="00C00B80">
        <w:t xml:space="preserve">Great lakes, </w:t>
      </w:r>
      <w:r w:rsidR="002D2F5A">
        <w:t xml:space="preserve">the </w:t>
      </w:r>
      <w:r w:rsidRPr="00C00B80">
        <w:t xml:space="preserve">Azov Sea and </w:t>
      </w:r>
      <w:r w:rsidR="002D2F5A">
        <w:t xml:space="preserve">the </w:t>
      </w:r>
      <w:r w:rsidRPr="00C00B80">
        <w:t xml:space="preserve">Caspian Sea are treated as lakes with (4) </w:t>
      </w:r>
      <w:r w:rsidR="002D2F5A">
        <w:t xml:space="preserve">the </w:t>
      </w:r>
      <w:r w:rsidRPr="00C00B80">
        <w:t xml:space="preserve">Caspian Sea </w:t>
      </w:r>
      <w:r w:rsidR="002D2F5A">
        <w:t>bathymetry</w:t>
      </w:r>
      <w:r w:rsidRPr="00C00B80">
        <w:t xml:space="preserve"> from </w:t>
      </w:r>
      <w:r w:rsidR="00834AFD">
        <w:t xml:space="preserve">~ </w:t>
      </w:r>
      <w:r w:rsidRPr="00C00B80">
        <w:t xml:space="preserve">4 km resolution digitalized </w:t>
      </w:r>
      <w:r w:rsidR="002D2F5A">
        <w:t>data</w:t>
      </w:r>
      <w:r w:rsidRPr="00C00B80">
        <w:t xml:space="preserve"> (</w:t>
      </w:r>
      <w:proofErr w:type="spellStart"/>
      <w:r w:rsidRPr="00C00B80">
        <w:t>Cavaleri</w:t>
      </w:r>
      <w:proofErr w:type="spellEnd"/>
      <w:r w:rsidRPr="00C00B80">
        <w:t xml:space="preserve">, personal communication 2008), and (5) </w:t>
      </w:r>
      <w:r w:rsidR="002D2F5A">
        <w:t xml:space="preserve">the </w:t>
      </w:r>
      <w:r w:rsidRPr="00C00B80">
        <w:t xml:space="preserve">Great lakes, </w:t>
      </w:r>
      <w:r w:rsidR="002D2F5A">
        <w:t xml:space="preserve">the </w:t>
      </w:r>
      <w:r w:rsidRPr="00C00B80">
        <w:t xml:space="preserve">Azov Sea and </w:t>
      </w:r>
      <w:r w:rsidR="002D2F5A">
        <w:t xml:space="preserve">the </w:t>
      </w:r>
      <w:r w:rsidRPr="00C00B80">
        <w:t xml:space="preserve">ocean bathymetry are from ETOPO1 </w:t>
      </w:r>
      <w:r w:rsidR="003F3AF3">
        <w:t>(</w:t>
      </w:r>
      <w:r w:rsidRPr="00C00B80">
        <w:t>Balsamo et al., 2012; IFS Documentation, 2017</w:t>
      </w:r>
      <w:r w:rsidR="003F3AF3">
        <w:t>)</w:t>
      </w:r>
      <w:r w:rsidRPr="00C00B80">
        <w:t xml:space="preserve">. </w:t>
      </w:r>
      <w:r w:rsidR="00D207CE">
        <w:t>Finally</w:t>
      </w:r>
      <w:r w:rsidR="002D2F5A">
        <w:t>,</w:t>
      </w:r>
      <w:r w:rsidR="00D207CE">
        <w:t xml:space="preserve"> </w:t>
      </w:r>
      <w:r w:rsidR="002D2F5A">
        <w:t xml:space="preserve">the </w:t>
      </w:r>
      <w:r w:rsidR="00D207CE">
        <w:t xml:space="preserve">resulting </w:t>
      </w:r>
      <w:r w:rsidR="002D2F5A">
        <w:t>field</w:t>
      </w:r>
      <w:r w:rsidR="00D207CE">
        <w:t xml:space="preserve"> </w:t>
      </w:r>
      <w:r w:rsidR="002D2F5A">
        <w:t>is</w:t>
      </w:r>
      <w:r w:rsidRPr="00C00B80">
        <w:t xml:space="preserve"> interpolated on various IFS grids and resolutions.</w:t>
      </w:r>
    </w:p>
    <w:p w14:paraId="445729DE" w14:textId="4F4D4ECA" w:rsidR="00A776F3" w:rsidRPr="00110DA1" w:rsidRDefault="00A776F3" w:rsidP="00021F75">
      <w:r w:rsidRPr="00C00B80">
        <w:t xml:space="preserve">Main disadvantage of </w:t>
      </w:r>
      <w:r w:rsidR="002D2F5A">
        <w:t xml:space="preserve">the </w:t>
      </w:r>
      <w:r w:rsidRPr="00C00B80">
        <w:t>current ocean</w:t>
      </w:r>
      <w:r>
        <w:t>/</w:t>
      </w:r>
      <w:r w:rsidRPr="00C00B80">
        <w:t xml:space="preserve">inland water separating </w:t>
      </w:r>
      <w:r>
        <w:t>procedure</w:t>
      </w:r>
      <w:r w:rsidRPr="00C00B80">
        <w:t xml:space="preserve"> is simplification of a complex coastline (e.g. Finland, Norway) and </w:t>
      </w:r>
      <w:r>
        <w:t xml:space="preserve">neglect </w:t>
      </w:r>
      <w:r w:rsidRPr="00C00B80">
        <w:t xml:space="preserve">of small islands. </w:t>
      </w:r>
      <w:r>
        <w:t>On c</w:t>
      </w:r>
      <w:r w:rsidRPr="00C00B80">
        <w:t xml:space="preserve">oarser resolution narrow land parts </w:t>
      </w:r>
      <w:r>
        <w:t xml:space="preserve">that </w:t>
      </w:r>
      <w:r w:rsidRPr="00C00B80">
        <w:t>separat</w:t>
      </w:r>
      <w:r>
        <w:t>e</w:t>
      </w:r>
      <w:r w:rsidRPr="00C00B80">
        <w:t xml:space="preserve"> freshwater lakes </w:t>
      </w:r>
      <w:r>
        <w:t>and</w:t>
      </w:r>
      <w:r w:rsidRPr="00C00B80">
        <w:t xml:space="preserve"> saline ocean disappear (land fraction becomes too small) and coastal lakes and wide estuaries are treated as ocean (the surface temperature is </w:t>
      </w:r>
      <w:r w:rsidR="00421922">
        <w:t xml:space="preserve">extrapolated from </w:t>
      </w:r>
      <w:r w:rsidRPr="00C00B80">
        <w:t xml:space="preserve">Sea Surface Temperature </w:t>
      </w:r>
      <w:r w:rsidR="00421922">
        <w:t>of the</w:t>
      </w:r>
      <w:r w:rsidRPr="00C00B80">
        <w:t xml:space="preserve"> nearest ocean grid point), which can lead to no ice conditions during winter in high latitudes or rather low temperatures and almost no diurnal cycle during summer.</w:t>
      </w:r>
      <w:r w:rsidR="000E17CA">
        <w:t xml:space="preserve"> </w:t>
      </w:r>
      <w:r w:rsidR="000E17CA" w:rsidRPr="00C00B80">
        <w:t xml:space="preserve">One example is disappearing islands that separate freshwater </w:t>
      </w:r>
      <w:r w:rsidR="000E17CA">
        <w:t>l</w:t>
      </w:r>
      <w:r w:rsidR="000E17CA" w:rsidRPr="00C00B80">
        <w:t xml:space="preserve">ake Alexandrina in South Australia from saline Great Australian Bight (Indian Ocean), which results </w:t>
      </w:r>
      <w:r w:rsidR="000E17CA">
        <w:t>in</w:t>
      </w:r>
      <w:r w:rsidR="000E17CA" w:rsidRPr="00C00B80">
        <w:t>to flooding of the freshwater lake with saline ocean, and in modelling perspective to the completely different surface temperature</w:t>
      </w:r>
      <w:r w:rsidR="000E17CA" w:rsidRPr="00110DA1">
        <w:t xml:space="preserve">. </w:t>
      </w:r>
      <w:bookmarkStart w:id="7" w:name="_Hlk8407485"/>
      <w:r w:rsidR="000E53E0" w:rsidRPr="00110DA1">
        <w:t>Figure</w:t>
      </w:r>
      <w:r w:rsidR="00573B1F" w:rsidRPr="00110DA1">
        <w:t>s</w:t>
      </w:r>
      <w:r w:rsidR="000C3B40" w:rsidRPr="00110DA1">
        <w:t xml:space="preserve"> 1 </w:t>
      </w:r>
      <w:r w:rsidR="00573B1F" w:rsidRPr="00110DA1">
        <w:t xml:space="preserve">and 2 left columns </w:t>
      </w:r>
      <w:r w:rsidR="000C3B40" w:rsidRPr="00110DA1">
        <w:t>show</w:t>
      </w:r>
      <w:r w:rsidR="00573B1F" w:rsidRPr="00110DA1">
        <w:t xml:space="preserve"> results of </w:t>
      </w:r>
      <w:r w:rsidR="008B2A32" w:rsidRPr="00110DA1">
        <w:t xml:space="preserve">operational </w:t>
      </w:r>
      <w:proofErr w:type="spellStart"/>
      <w:r w:rsidR="008B2A32" w:rsidRPr="00110DA1">
        <w:rPr>
          <w:i/>
        </w:rPr>
        <w:t>Fr_land</w:t>
      </w:r>
      <w:proofErr w:type="spellEnd"/>
      <w:r w:rsidR="008B2A32" w:rsidRPr="00110DA1">
        <w:t xml:space="preserve"> and </w:t>
      </w:r>
      <w:proofErr w:type="spellStart"/>
      <w:r w:rsidR="008B2A32" w:rsidRPr="00110DA1">
        <w:rPr>
          <w:i/>
        </w:rPr>
        <w:t>Fr_lake</w:t>
      </w:r>
      <w:proofErr w:type="spellEnd"/>
      <w:r w:rsidR="008B2A32" w:rsidRPr="00110DA1">
        <w:t xml:space="preserve"> fields </w:t>
      </w:r>
      <w:r w:rsidR="00573B1F" w:rsidRPr="00110DA1">
        <w:t xml:space="preserve">combination </w:t>
      </w:r>
      <w:r w:rsidR="00001414">
        <w:t>(</w:t>
      </w:r>
      <w:r w:rsidR="00573B1F" w:rsidRPr="00110DA1">
        <w:t>remaining fractional ocean part</w:t>
      </w:r>
      <w:r w:rsidR="00001414">
        <w:t>)</w:t>
      </w:r>
      <w:r w:rsidR="00A82BD6" w:rsidRPr="00110DA1">
        <w:t xml:space="preserve"> at 9 km (Tco1279, upper plots) and 32 km (Tco319, lower plots) horizontal resolutions </w:t>
      </w:r>
      <w:r w:rsidR="008B2A32" w:rsidRPr="00110DA1">
        <w:t>over Finland and North-Western Russia (59-72 °N, 20-42 °E)</w:t>
      </w:r>
      <w:r w:rsidR="00A82BD6" w:rsidRPr="00110DA1">
        <w:t xml:space="preserve"> and North-Eastern Russia (60-74 °N, 122-163 °E) </w:t>
      </w:r>
      <w:r w:rsidR="000E17CA" w:rsidRPr="00110DA1">
        <w:t xml:space="preserve">regions </w:t>
      </w:r>
      <w:r w:rsidR="00A82BD6" w:rsidRPr="00110DA1">
        <w:t xml:space="preserve">respectively. </w:t>
      </w:r>
      <w:r w:rsidR="000E17CA" w:rsidRPr="00110DA1">
        <w:t>These plots show how use of the current ocean/inland water separating procedure leads to deep ocean penetration into land and/or separated ocean parts over the land</w:t>
      </w:r>
      <w:r w:rsidR="005558E5" w:rsidRPr="00110DA1">
        <w:t xml:space="preserve"> at coarser resolutions</w:t>
      </w:r>
      <w:r w:rsidR="000E17CA" w:rsidRPr="00110DA1">
        <w:t xml:space="preserve">. </w:t>
      </w:r>
      <w:bookmarkEnd w:id="7"/>
      <w:r w:rsidR="000F1426">
        <w:t>For example</w:t>
      </w:r>
      <w:r w:rsidR="00001414">
        <w:t>,</w:t>
      </w:r>
      <w:r w:rsidR="000F1426">
        <w:t xml:space="preserve"> </w:t>
      </w:r>
      <w:r w:rsidR="00001414">
        <w:t xml:space="preserve">Fig. 1 </w:t>
      </w:r>
      <w:r w:rsidR="00590983">
        <w:t xml:space="preserve">left column </w:t>
      </w:r>
      <w:r w:rsidR="00001414">
        <w:t xml:space="preserve">upper plot at 9 km resolution shows neat separation of inland water and ocean, </w:t>
      </w:r>
      <w:r w:rsidR="00590983">
        <w:t xml:space="preserve">and </w:t>
      </w:r>
      <w:r w:rsidR="00001414">
        <w:t xml:space="preserve">Fig. 1 </w:t>
      </w:r>
      <w:r w:rsidR="00590983">
        <w:t xml:space="preserve">left column </w:t>
      </w:r>
      <w:r w:rsidR="00001414">
        <w:t xml:space="preserve">lower plot at 32 km resolution shows that same water separation procedure leads to </w:t>
      </w:r>
      <w:r w:rsidR="00590983">
        <w:t xml:space="preserve">deep </w:t>
      </w:r>
      <w:r w:rsidR="00001414">
        <w:t xml:space="preserve">ocean penetration </w:t>
      </w:r>
      <w:r w:rsidR="00590983">
        <w:t xml:space="preserve">inlands filling </w:t>
      </w:r>
      <w:r w:rsidR="00001414">
        <w:t xml:space="preserve">lake Saimaa </w:t>
      </w:r>
      <w:r w:rsidR="00590983">
        <w:t>with salt water through pixel, that became not land dominated on coarser resolution.</w:t>
      </w:r>
      <w:r w:rsidR="00001414">
        <w:t xml:space="preserve"> </w:t>
      </w:r>
      <w:r w:rsidRPr="00110DA1">
        <w:t xml:space="preserve">In addition, several inaccuracies were reported in inland water distribution, </w:t>
      </w:r>
      <w:r w:rsidR="00421922" w:rsidRPr="00110DA1">
        <w:t>such as</w:t>
      </w:r>
      <w:r w:rsidRPr="00110DA1">
        <w:t xml:space="preserve"> too wet Australia and omission of </w:t>
      </w:r>
      <w:proofErr w:type="spellStart"/>
      <w:r w:rsidRPr="00110DA1">
        <w:t>Alqueva</w:t>
      </w:r>
      <w:proofErr w:type="spellEnd"/>
      <w:r w:rsidRPr="00110DA1">
        <w:t xml:space="preserve"> Reservoir – the biggest man-made lake in Western Europe. All these features required an urgent update. </w:t>
      </w:r>
    </w:p>
    <w:p w14:paraId="7E2C5332" w14:textId="77777777" w:rsidR="009556EE" w:rsidRPr="00110DA1" w:rsidRDefault="00021F75" w:rsidP="00021F75">
      <w:pPr>
        <w:pStyle w:val="Heading2"/>
      </w:pPr>
      <w:r w:rsidRPr="00110DA1">
        <w:lastRenderedPageBreak/>
        <w:t>3.2 Updates</w:t>
      </w:r>
    </w:p>
    <w:p w14:paraId="33BF3409" w14:textId="3CB6E6EB" w:rsidR="00021F75" w:rsidRPr="00C00B80" w:rsidRDefault="00021F75" w:rsidP="00021F75">
      <w:r w:rsidRPr="00110DA1">
        <w:t xml:space="preserve">The </w:t>
      </w:r>
      <w:r w:rsidR="003D0CEE">
        <w:t>proposed</w:t>
      </w:r>
      <w:r w:rsidRPr="00110DA1">
        <w:t xml:space="preserve"> way of creating lake fields is </w:t>
      </w:r>
      <w:r w:rsidR="0027387E" w:rsidRPr="00110DA1">
        <w:t xml:space="preserve">first to </w:t>
      </w:r>
      <w:r w:rsidRPr="00110DA1">
        <w:t>creat</w:t>
      </w:r>
      <w:r w:rsidR="0027387E" w:rsidRPr="00110DA1">
        <w:t>e</w:t>
      </w:r>
      <w:r w:rsidRPr="00110DA1">
        <w:t xml:space="preserve"> </w:t>
      </w:r>
      <w:r w:rsidRPr="00110DA1">
        <w:rPr>
          <w:i/>
        </w:rPr>
        <w:t>LKM</w:t>
      </w:r>
      <w:r w:rsidRPr="00110DA1">
        <w:t xml:space="preserve"> compatible with </w:t>
      </w:r>
      <w:r w:rsidRPr="00110DA1">
        <w:rPr>
          <w:i/>
        </w:rPr>
        <w:t>LWM</w:t>
      </w:r>
      <w:r w:rsidRPr="00110DA1">
        <w:t xml:space="preserve"> at 1 km resolution regular latitude longitude grid</w:t>
      </w:r>
      <w:r w:rsidR="00644EBA" w:rsidRPr="00110DA1">
        <w:t>,</w:t>
      </w:r>
      <w:r w:rsidRPr="00110DA1">
        <w:t xml:space="preserve"> then </w:t>
      </w:r>
      <w:r w:rsidR="00644EBA" w:rsidRPr="00110DA1">
        <w:t xml:space="preserve">to </w:t>
      </w:r>
      <w:r w:rsidRPr="00110DA1">
        <w:t>interpolat</w:t>
      </w:r>
      <w:r w:rsidR="00644EBA" w:rsidRPr="00110DA1">
        <w:t>e both</w:t>
      </w:r>
      <w:r w:rsidRPr="00110DA1">
        <w:t xml:space="preserve"> to </w:t>
      </w:r>
      <w:r w:rsidR="000C13F8">
        <w:t xml:space="preserve">the </w:t>
      </w:r>
      <w:r w:rsidRPr="00110DA1">
        <w:t>needed resolution</w:t>
      </w:r>
      <w:r w:rsidR="00644EBA" w:rsidRPr="00110DA1">
        <w:t xml:space="preserve"> and</w:t>
      </w:r>
      <w:r w:rsidRPr="00110DA1">
        <w:t xml:space="preserve"> grid. </w:t>
      </w:r>
      <w:r w:rsidR="00644EBA" w:rsidRPr="00110DA1">
        <w:t>This</w:t>
      </w:r>
      <w:r w:rsidRPr="00110DA1">
        <w:t xml:space="preserve"> will allow </w:t>
      </w:r>
      <w:r w:rsidR="00644EBA" w:rsidRPr="00110DA1">
        <w:t xml:space="preserve">to </w:t>
      </w:r>
      <w:r w:rsidRPr="00110DA1">
        <w:t>preserv</w:t>
      </w:r>
      <w:r w:rsidR="00644EBA" w:rsidRPr="00110DA1">
        <w:t>e</w:t>
      </w:r>
      <w:r w:rsidRPr="00110DA1">
        <w:t xml:space="preserve"> water fractions of both types</w:t>
      </w:r>
      <w:r w:rsidR="00644EBA" w:rsidRPr="00110DA1">
        <w:t xml:space="preserve"> at any resolution independently from </w:t>
      </w:r>
      <w:proofErr w:type="spellStart"/>
      <w:r w:rsidR="00A55A19" w:rsidRPr="00110DA1">
        <w:rPr>
          <w:i/>
        </w:rPr>
        <w:t>Fr_land</w:t>
      </w:r>
      <w:proofErr w:type="spellEnd"/>
      <w:r w:rsidRPr="00110DA1">
        <w:t xml:space="preserve">. </w:t>
      </w:r>
      <w:r w:rsidR="000E17CA" w:rsidRPr="00110DA1">
        <w:t xml:space="preserve">Figures 1 and 2 right columns </w:t>
      </w:r>
      <w:r w:rsidR="00D45EF5" w:rsidRPr="00110DA1">
        <w:t xml:space="preserve">give quick peek on </w:t>
      </w:r>
      <w:proofErr w:type="spellStart"/>
      <w:r w:rsidR="000E17CA" w:rsidRPr="00110DA1">
        <w:rPr>
          <w:i/>
        </w:rPr>
        <w:t>Fr_land</w:t>
      </w:r>
      <w:proofErr w:type="spellEnd"/>
      <w:r w:rsidR="000E17CA" w:rsidRPr="00110DA1">
        <w:t xml:space="preserve"> and </w:t>
      </w:r>
      <w:proofErr w:type="spellStart"/>
      <w:r w:rsidR="000E17CA" w:rsidRPr="00110DA1">
        <w:rPr>
          <w:i/>
        </w:rPr>
        <w:t>Fr_lake</w:t>
      </w:r>
      <w:proofErr w:type="spellEnd"/>
      <w:r w:rsidR="000E17CA" w:rsidRPr="00110DA1">
        <w:t xml:space="preserve"> fields combination</w:t>
      </w:r>
      <w:r w:rsidR="00D45EF5" w:rsidRPr="00110DA1">
        <w:t xml:space="preserve"> </w:t>
      </w:r>
      <w:r w:rsidR="00590983">
        <w:t>(</w:t>
      </w:r>
      <w:r w:rsidR="000E17CA" w:rsidRPr="00110DA1">
        <w:t>remaining fractional ocean part</w:t>
      </w:r>
      <w:r w:rsidR="00590983">
        <w:t>)</w:t>
      </w:r>
      <w:r w:rsidR="000E17CA" w:rsidRPr="00110DA1">
        <w:t xml:space="preserve"> </w:t>
      </w:r>
      <w:r w:rsidR="00D45EF5" w:rsidRPr="00110DA1">
        <w:t xml:space="preserve">created with the new way </w:t>
      </w:r>
      <w:r w:rsidR="000E17CA" w:rsidRPr="00110DA1">
        <w:t xml:space="preserve">at 9 km (Tco1279, upper plots) and 32 km (Tco319, lower plots) horizontal resolutions over Finland and North-Western Russia (59-72 °N, 20-42 °E) and North-Eastern Russia (60-74 °N, 122-163 °E) regions respectively. These plots show how use of the </w:t>
      </w:r>
      <w:r w:rsidR="00D45EF5" w:rsidRPr="00110DA1">
        <w:t>new</w:t>
      </w:r>
      <w:r w:rsidR="000E17CA" w:rsidRPr="00110DA1">
        <w:t xml:space="preserve"> ocean/inland water separating procedure </w:t>
      </w:r>
      <w:r w:rsidR="005558E5" w:rsidRPr="00110DA1">
        <w:t>prevents</w:t>
      </w:r>
      <w:r w:rsidR="000E17CA" w:rsidRPr="00110DA1">
        <w:t xml:space="preserve"> deep ocean penetration into land and/or separat</w:t>
      </w:r>
      <w:r w:rsidR="005558E5" w:rsidRPr="00110DA1">
        <w:t>ion of</w:t>
      </w:r>
      <w:r w:rsidR="000E17CA" w:rsidRPr="00110DA1">
        <w:t xml:space="preserve"> ocean parts over the land</w:t>
      </w:r>
      <w:r w:rsidR="005558E5" w:rsidRPr="00110DA1">
        <w:t xml:space="preserve"> at coarser resolutions</w:t>
      </w:r>
      <w:r w:rsidR="000E17CA" w:rsidRPr="00110DA1">
        <w:t>.</w:t>
      </w:r>
      <w:r w:rsidR="005558E5">
        <w:t xml:space="preserve"> </w:t>
      </w:r>
      <w:r w:rsidR="001F5F8A">
        <w:t xml:space="preserve">Proposed </w:t>
      </w:r>
      <w:r w:rsidRPr="00C00B80">
        <w:t xml:space="preserve">methodology is designed bearing in mind </w:t>
      </w:r>
      <w:r w:rsidR="001F5F8A" w:rsidRPr="00C00B80">
        <w:t xml:space="preserve">quite prompt update </w:t>
      </w:r>
      <w:r w:rsidR="001F5F8A">
        <w:t>of</w:t>
      </w:r>
      <w:r w:rsidRPr="00C00B80">
        <w:t xml:space="preserve"> global ecosystem maps: new </w:t>
      </w:r>
      <w:r w:rsidR="001F5F8A" w:rsidRPr="00C00B80">
        <w:t>satellite-based</w:t>
      </w:r>
      <w:r w:rsidRPr="00C00B80">
        <w:t xml:space="preserve"> products become freely available with higher and higher resolution more often. To ease the </w:t>
      </w:r>
      <w:r w:rsidR="001F5F8A" w:rsidRPr="00C00B80">
        <w:rPr>
          <w:i/>
        </w:rPr>
        <w:t>LKM</w:t>
      </w:r>
      <w:r w:rsidR="001F5F8A" w:rsidRPr="00C00B80">
        <w:t xml:space="preserve"> compatible with </w:t>
      </w:r>
      <w:r w:rsidR="001F5F8A" w:rsidRPr="00C00B80">
        <w:rPr>
          <w:i/>
        </w:rPr>
        <w:t>LWM</w:t>
      </w:r>
      <w:r w:rsidR="001F5F8A" w:rsidRPr="00C00B80">
        <w:t xml:space="preserve"> </w:t>
      </w:r>
      <w:r w:rsidRPr="00C00B80">
        <w:t xml:space="preserve">upgrade process, water type separation </w:t>
      </w:r>
      <w:r w:rsidR="001F5F8A">
        <w:t>procedure</w:t>
      </w:r>
      <w:r w:rsidRPr="00C00B80">
        <w:t xml:space="preserve"> is as automat</w:t>
      </w:r>
      <w:r w:rsidR="001F5F8A">
        <w:t>ed</w:t>
      </w:r>
      <w:r w:rsidRPr="00C00B80">
        <w:t xml:space="preserve"> as possible. </w:t>
      </w:r>
      <w:proofErr w:type="spellStart"/>
      <w:r w:rsidRPr="00C00B80">
        <w:rPr>
          <w:i/>
        </w:rPr>
        <w:t>D_water</w:t>
      </w:r>
      <w:proofErr w:type="spellEnd"/>
      <w:r w:rsidRPr="00C00B80">
        <w:t xml:space="preserve"> is the main parameter to drive lake parameterization. </w:t>
      </w:r>
      <w:r w:rsidR="001F5F8A">
        <w:t>I</w:t>
      </w:r>
      <w:r w:rsidRPr="00C00B80">
        <w:t xml:space="preserve">n IFS </w:t>
      </w:r>
      <w:r w:rsidR="001F5F8A" w:rsidRPr="00C00B80">
        <w:t xml:space="preserve">surface scheme </w:t>
      </w:r>
      <w:r w:rsidRPr="00C00B80">
        <w:t xml:space="preserve">FLake runs on each grid-point independently from the </w:t>
      </w:r>
      <w:proofErr w:type="spellStart"/>
      <w:r w:rsidRPr="00C00B80">
        <w:rPr>
          <w:i/>
        </w:rPr>
        <w:t>Fr_lake</w:t>
      </w:r>
      <w:proofErr w:type="spellEnd"/>
      <w:r w:rsidRPr="00C00B80">
        <w:t>,</w:t>
      </w:r>
      <w:r w:rsidR="00791408">
        <w:t xml:space="preserve"> so</w:t>
      </w:r>
      <w:r w:rsidRPr="00C00B80">
        <w:t xml:space="preserve"> </w:t>
      </w:r>
      <w:proofErr w:type="spellStart"/>
      <w:r w:rsidRPr="00C00B80">
        <w:rPr>
          <w:i/>
        </w:rPr>
        <w:t>D_water</w:t>
      </w:r>
      <w:proofErr w:type="spellEnd"/>
      <w:r w:rsidRPr="00C00B80">
        <w:t xml:space="preserve"> field should be global and as realistic as possible. To </w:t>
      </w:r>
      <w:r w:rsidR="00791408">
        <w:t>achieve this</w:t>
      </w:r>
      <w:r w:rsidRPr="00C00B80">
        <w:t xml:space="preserve">, newer </w:t>
      </w:r>
      <w:r w:rsidR="00791408" w:rsidRPr="00C00B80">
        <w:t>dataset</w:t>
      </w:r>
      <w:r w:rsidR="00791408">
        <w:t xml:space="preserve"> </w:t>
      </w:r>
      <w:r w:rsidRPr="00C00B80">
        <w:t xml:space="preserve">versions, various data source compilation and innovative approaches </w:t>
      </w:r>
      <w:r w:rsidR="00E56B9A">
        <w:t>were</w:t>
      </w:r>
      <w:r w:rsidRPr="00C00B80">
        <w:t xml:space="preserve"> used. </w:t>
      </w:r>
    </w:p>
    <w:p w14:paraId="493C17A2" w14:textId="09CDD71E" w:rsidR="00021F75" w:rsidRPr="00C00B80" w:rsidRDefault="00021F75" w:rsidP="00021F75">
      <w:r w:rsidRPr="00C00B80">
        <w:t xml:space="preserve">The new way of generating </w:t>
      </w:r>
      <w:r w:rsidRPr="00C00B80">
        <w:rPr>
          <w:i/>
        </w:rPr>
        <w:t>LKM</w:t>
      </w:r>
      <w:r w:rsidRPr="00C00B80">
        <w:t xml:space="preserve"> field </w:t>
      </w:r>
      <w:r w:rsidR="00F06CF2">
        <w:t>wa</w:t>
      </w:r>
      <w:r w:rsidRPr="00C00B80">
        <w:t xml:space="preserve">s (1) to start with 1 km </w:t>
      </w:r>
      <w:r w:rsidRPr="00C00B80">
        <w:rPr>
          <w:i/>
        </w:rPr>
        <w:t>LWM</w:t>
      </w:r>
      <w:r w:rsidRPr="00C00B80">
        <w:t xml:space="preserve"> </w:t>
      </w:r>
      <w:r w:rsidR="00791408">
        <w:t xml:space="preserve">and </w:t>
      </w:r>
      <w:r w:rsidRPr="00C00B80">
        <w:t xml:space="preserve">(2) </w:t>
      </w:r>
      <w:r w:rsidR="00A55A19">
        <w:t xml:space="preserve">to </w:t>
      </w:r>
      <w:r w:rsidRPr="00C00B80">
        <w:t xml:space="preserve">create </w:t>
      </w:r>
      <w:r w:rsidR="00A55A19">
        <w:t xml:space="preserve">a </w:t>
      </w:r>
      <w:r w:rsidRPr="00C00B80">
        <w:t xml:space="preserve">consistent 1 km </w:t>
      </w:r>
      <w:r w:rsidRPr="00C00B80">
        <w:rPr>
          <w:i/>
        </w:rPr>
        <w:t>LKM</w:t>
      </w:r>
      <w:r w:rsidRPr="00C00B80">
        <w:t xml:space="preserve">, then (3) to </w:t>
      </w:r>
      <w:r w:rsidR="00791408" w:rsidRPr="00C00B80">
        <w:t xml:space="preserve">convert binary </w:t>
      </w:r>
      <w:r w:rsidR="00791408" w:rsidRPr="00C00B80">
        <w:rPr>
          <w:i/>
        </w:rPr>
        <w:t>LKM</w:t>
      </w:r>
      <w:r w:rsidR="00791408" w:rsidRPr="00C00B80">
        <w:t xml:space="preserve"> field into fractional </w:t>
      </w:r>
      <w:proofErr w:type="spellStart"/>
      <w:r w:rsidR="00791408" w:rsidRPr="00C00B80">
        <w:rPr>
          <w:i/>
        </w:rPr>
        <w:t>Fr_lake</w:t>
      </w:r>
      <w:proofErr w:type="spellEnd"/>
      <w:r w:rsidR="00A55A19" w:rsidRPr="00A55A19">
        <w:t xml:space="preserve"> </w:t>
      </w:r>
      <w:r w:rsidR="00A55A19" w:rsidRPr="00C00B80">
        <w:t>field</w:t>
      </w:r>
      <w:r w:rsidR="00791408" w:rsidRPr="00C00B80">
        <w:t>, and finally (4)</w:t>
      </w:r>
      <w:r w:rsidR="00A55A19">
        <w:t xml:space="preserve"> to </w:t>
      </w:r>
      <w:r w:rsidRPr="00C00B80">
        <w:t>interpolate it</w:t>
      </w:r>
      <w:r w:rsidR="00A55A19">
        <w:t xml:space="preserve"> </w:t>
      </w:r>
      <w:r w:rsidRPr="00C00B80">
        <w:t xml:space="preserve">to all </w:t>
      </w:r>
      <w:r w:rsidR="00A55A19">
        <w:t xml:space="preserve">IFS grids and </w:t>
      </w:r>
      <w:r w:rsidRPr="00C00B80">
        <w:t>resolutions</w:t>
      </w:r>
      <w:r w:rsidR="00E214F5">
        <w:t>. In this case</w:t>
      </w:r>
      <w:r w:rsidR="001A3D43" w:rsidRPr="00C00B80">
        <w:t xml:space="preserve"> </w:t>
      </w:r>
      <w:r w:rsidRPr="00C00B80">
        <w:t xml:space="preserve">separation </w:t>
      </w:r>
      <w:r w:rsidR="00E214F5">
        <w:t xml:space="preserve">between </w:t>
      </w:r>
      <w:r w:rsidRPr="00C00B80">
        <w:t xml:space="preserve">ocean and inland water is done </w:t>
      </w:r>
      <w:r w:rsidR="001A3D43">
        <w:t xml:space="preserve">only </w:t>
      </w:r>
      <w:r w:rsidRPr="00C00B80">
        <w:t xml:space="preserve">once at </w:t>
      </w:r>
      <w:r w:rsidR="001A3D43">
        <w:t xml:space="preserve">rather high </w:t>
      </w:r>
      <w:r w:rsidRPr="00C00B80">
        <w:t xml:space="preserve">horizontal resolution </w:t>
      </w:r>
      <w:r w:rsidR="001A3D43">
        <w:t>(</w:t>
      </w:r>
      <w:r w:rsidRPr="00C00B80">
        <w:t>~ 1 km)</w:t>
      </w:r>
      <w:r w:rsidR="001A3D43">
        <w:t xml:space="preserve">, which </w:t>
      </w:r>
      <w:r w:rsidRPr="00C00B80">
        <w:t xml:space="preserve">still preserves a lot of coastal features, but is computationally (and in data handling sense) </w:t>
      </w:r>
      <w:r w:rsidR="00E214F5">
        <w:t>cheap</w:t>
      </w:r>
      <w:r w:rsidR="00E214F5" w:rsidRPr="00C00B80">
        <w:t>er</w:t>
      </w:r>
      <w:r w:rsidRPr="00C00B80">
        <w:t xml:space="preserve">, than </w:t>
      </w:r>
      <w:r w:rsidR="00E214F5">
        <w:t xml:space="preserve">the </w:t>
      </w:r>
      <w:r w:rsidR="00E214F5" w:rsidRPr="00C00B80">
        <w:t xml:space="preserve">nominal resolution of </w:t>
      </w:r>
      <w:proofErr w:type="spellStart"/>
      <w:r w:rsidR="00E214F5" w:rsidRPr="00C00B80">
        <w:t>GlobCover</w:t>
      </w:r>
      <w:proofErr w:type="spellEnd"/>
      <w:r w:rsidR="00E214F5" w:rsidRPr="00C00B80">
        <w:t xml:space="preserve"> 2009</w:t>
      </w:r>
      <w:r w:rsidR="00E214F5">
        <w:t xml:space="preserve"> </w:t>
      </w:r>
      <w:r w:rsidR="00E214F5" w:rsidRPr="00C00B80">
        <w:t xml:space="preserve">or GSWE </w:t>
      </w:r>
      <w:r w:rsidR="00E214F5">
        <w:t>(</w:t>
      </w:r>
      <w:r w:rsidRPr="00C00B80">
        <w:t xml:space="preserve">~ 300 meters </w:t>
      </w:r>
      <w:r w:rsidR="00E214F5">
        <w:t xml:space="preserve">and </w:t>
      </w:r>
      <w:r w:rsidRPr="00C00B80">
        <w:t xml:space="preserve">~ 30 meters </w:t>
      </w:r>
      <w:r w:rsidR="00E214F5">
        <w:t>respectively</w:t>
      </w:r>
      <w:r w:rsidRPr="00C00B80">
        <w:t>).</w:t>
      </w:r>
    </w:p>
    <w:p w14:paraId="21637DF1" w14:textId="5D36B94F" w:rsidR="00021F75" w:rsidRPr="00C00B80" w:rsidRDefault="001A3D43" w:rsidP="00021F75">
      <w:r>
        <w:t>F</w:t>
      </w:r>
      <w:r w:rsidR="00021F75" w:rsidRPr="00C00B80">
        <w:t xml:space="preserve">irst step </w:t>
      </w:r>
      <w:r w:rsidR="00E214F5">
        <w:t>wa</w:t>
      </w:r>
      <w:r w:rsidR="00021F75" w:rsidRPr="00C00B80">
        <w:t xml:space="preserve">s to aggregate </w:t>
      </w:r>
      <w:r w:rsidR="00E214F5">
        <w:t xml:space="preserve">the </w:t>
      </w:r>
      <w:r w:rsidR="00021F75" w:rsidRPr="00C00B80">
        <w:t xml:space="preserve">water cover from </w:t>
      </w:r>
      <w:r>
        <w:t>initial</w:t>
      </w:r>
      <w:r w:rsidRPr="00C00B80">
        <w:t xml:space="preserve"> </w:t>
      </w:r>
      <w:proofErr w:type="spellStart"/>
      <w:r w:rsidR="00021F75" w:rsidRPr="00C00B80">
        <w:t>GlobCover</w:t>
      </w:r>
      <w:proofErr w:type="spellEnd"/>
      <w:r w:rsidR="00021F75" w:rsidRPr="00C00B80">
        <w:t xml:space="preserve"> 2009 10</w:t>
      </w:r>
      <w:r w:rsidRPr="00C00B80">
        <w:t>"</w:t>
      </w:r>
      <w:r>
        <w:t xml:space="preserve"> </w:t>
      </w:r>
      <w:r w:rsidR="00E214F5">
        <w:t xml:space="preserve">map </w:t>
      </w:r>
      <w:r w:rsidR="00021F75" w:rsidRPr="00C00B80">
        <w:t>to 30" (43200/21600 grid-boxes along longitude/latitude) horizontal resolution. At th</w:t>
      </w:r>
      <w:r w:rsidR="00903FBC">
        <w:t xml:space="preserve">e end of this </w:t>
      </w:r>
      <w:r w:rsidR="00021F75" w:rsidRPr="00C00B80">
        <w:t>step</w:t>
      </w:r>
      <w:r w:rsidR="00903FBC">
        <w:t xml:space="preserve"> </w:t>
      </w:r>
      <w:r w:rsidR="00021F75" w:rsidRPr="00C00B80">
        <w:t xml:space="preserve">aggregated </w:t>
      </w:r>
      <w:r w:rsidR="0049128F" w:rsidRPr="0049128F">
        <w:rPr>
          <w:i/>
        </w:rPr>
        <w:t>L</w:t>
      </w:r>
      <w:r w:rsidR="0049128F">
        <w:rPr>
          <w:i/>
        </w:rPr>
        <w:t>W</w:t>
      </w:r>
      <w:r w:rsidR="0049128F" w:rsidRPr="0049128F">
        <w:rPr>
          <w:i/>
        </w:rPr>
        <w:t>M</w:t>
      </w:r>
      <w:r w:rsidR="00021F75" w:rsidRPr="00C00B80">
        <w:t xml:space="preserve"> </w:t>
      </w:r>
      <w:r w:rsidR="00E214F5">
        <w:t>wa</w:t>
      </w:r>
      <w:r w:rsidR="00021F75" w:rsidRPr="00C00B80">
        <w:t xml:space="preserve">s also corrected </w:t>
      </w:r>
      <w:r w:rsidR="00903FBC">
        <w:t xml:space="preserve">at certain </w:t>
      </w:r>
      <w:r w:rsidR="00021F75" w:rsidRPr="00C00B80">
        <w:t xml:space="preserve">regions where big water distribution errors were reported. </w:t>
      </w:r>
      <w:r w:rsidR="00903FBC">
        <w:t xml:space="preserve">Regions and sources are following. </w:t>
      </w:r>
    </w:p>
    <w:p w14:paraId="00E34319" w14:textId="1B0F8AC5" w:rsidR="00021F75" w:rsidRPr="00C00B80" w:rsidRDefault="00021F75" w:rsidP="00021F75">
      <w:r w:rsidRPr="00903FBC">
        <w:rPr>
          <w:u w:val="single"/>
        </w:rPr>
        <w:t>The Aral Sea</w:t>
      </w:r>
      <w:r w:rsidRPr="00C00B80">
        <w:t xml:space="preserve"> is an endorheic lake that used to be one of </w:t>
      </w:r>
      <w:r w:rsidR="002061E2">
        <w:t xml:space="preserve">the </w:t>
      </w:r>
      <w:r w:rsidRPr="00C00B80">
        <w:t>four largest lakes in the world. In 1960 its water surface area was 68’900 km</w:t>
      </w:r>
      <w:r w:rsidRPr="002061E2">
        <w:rPr>
          <w:vertAlign w:val="superscript"/>
        </w:rPr>
        <w:t>2</w:t>
      </w:r>
      <w:r w:rsidRPr="00C00B80">
        <w:t>. However, the Aral Sea is shrinking. According to historical records this process started at least in the middle of the 18</w:t>
      </w:r>
      <w:r w:rsidRPr="002061E2">
        <w:rPr>
          <w:vertAlign w:val="superscript"/>
        </w:rPr>
        <w:t>th</w:t>
      </w:r>
      <w:r w:rsidRPr="00C00B80">
        <w:t xml:space="preserve"> century and was accelerated in 1960’s after massive diversion of water for cotton and rice cultivation. </w:t>
      </w:r>
      <w:proofErr w:type="spellStart"/>
      <w:r w:rsidRPr="00C00B80">
        <w:t>GlobCover</w:t>
      </w:r>
      <w:proofErr w:type="spellEnd"/>
      <w:r w:rsidRPr="00C00B80">
        <w:t xml:space="preserve"> 2009 shows the Aral Sea for 1998 when its water surface area was 28’990 km</w:t>
      </w:r>
      <w:r w:rsidRPr="002061E2">
        <w:rPr>
          <w:vertAlign w:val="superscript"/>
        </w:rPr>
        <w:t>2</w:t>
      </w:r>
      <w:r w:rsidRPr="00C00B80">
        <w:t xml:space="preserve"> (less than a half of its initial size) </w:t>
      </w:r>
      <w:r w:rsidR="003F3AF3">
        <w:t>(</w:t>
      </w:r>
      <w:proofErr w:type="spellStart"/>
      <w:r w:rsidRPr="00C00B80">
        <w:t>Duhovny</w:t>
      </w:r>
      <w:proofErr w:type="spellEnd"/>
      <w:r w:rsidRPr="00C00B80">
        <w:t xml:space="preserve"> et al., 2017</w:t>
      </w:r>
      <w:r w:rsidR="003F3AF3">
        <w:t>)</w:t>
      </w:r>
      <w:r w:rsidRPr="00C00B80">
        <w:t>, see Fig</w:t>
      </w:r>
      <w:r w:rsidR="00EB1861">
        <w:t>.</w:t>
      </w:r>
      <w:r w:rsidRPr="00C00B80">
        <w:t xml:space="preserve"> </w:t>
      </w:r>
      <w:r w:rsidR="001F7B17">
        <w:t>3</w:t>
      </w:r>
      <w:r w:rsidRPr="00C00B80">
        <w:t xml:space="preserve"> upper left plot. Nevertheless after 1998 shrinking continued. The Aral Sea water surface area started stabilizing only in 2014 </w:t>
      </w:r>
      <w:r w:rsidR="002061E2">
        <w:t>at area</w:t>
      </w:r>
      <w:r w:rsidRPr="00C00B80">
        <w:t xml:space="preserve"> 7’660 km</w:t>
      </w:r>
      <w:r w:rsidRPr="002061E2">
        <w:rPr>
          <w:vertAlign w:val="superscript"/>
        </w:rPr>
        <w:t>2</w:t>
      </w:r>
      <w:r w:rsidRPr="00C00B80">
        <w:t xml:space="preserve"> (almost 9 times less of its initial size), due to the major Aral Sea recovery program launched in 2001 by </w:t>
      </w:r>
      <w:r w:rsidR="006F3584">
        <w:t>the p</w:t>
      </w:r>
      <w:r w:rsidR="006F3584" w:rsidRPr="00C00B80">
        <w:t xml:space="preserve">resident </w:t>
      </w:r>
      <w:r w:rsidR="006F3584">
        <w:t xml:space="preserve">of </w:t>
      </w:r>
      <w:r w:rsidRPr="00C00B80">
        <w:t xml:space="preserve">Kazakhstan and supported by the World Bank </w:t>
      </w:r>
      <w:r w:rsidR="003F3AF3">
        <w:t>(</w:t>
      </w:r>
      <w:r w:rsidRPr="00C00B80">
        <w:t>ENS, 2008</w:t>
      </w:r>
      <w:r w:rsidR="003F3AF3">
        <w:t>)</w:t>
      </w:r>
      <w:r w:rsidRPr="00C00B80">
        <w:t>, see Fig</w:t>
      </w:r>
      <w:r w:rsidR="00EB1861">
        <w:t>.</w:t>
      </w:r>
      <w:r w:rsidRPr="00C00B80">
        <w:t xml:space="preserve"> </w:t>
      </w:r>
      <w:r w:rsidR="001F7B17">
        <w:t>3</w:t>
      </w:r>
      <w:r w:rsidRPr="00C00B80">
        <w:t xml:space="preserve"> upper right plot. On the updated map, an up-to-date Aral Sea water distribution from GSWE replaced an outdated one from </w:t>
      </w:r>
      <w:proofErr w:type="spellStart"/>
      <w:r w:rsidRPr="00C00B80">
        <w:t>GlobCover</w:t>
      </w:r>
      <w:proofErr w:type="spellEnd"/>
      <w:r w:rsidRPr="00C00B80">
        <w:t xml:space="preserve"> 2009. </w:t>
      </w:r>
      <w:r w:rsidR="002061E2">
        <w:t>O</w:t>
      </w:r>
      <w:r w:rsidRPr="00C00B80">
        <w:t xml:space="preserve">nly currently present water types </w:t>
      </w:r>
      <w:r w:rsidR="00E214F5">
        <w:t>we</w:t>
      </w:r>
      <w:r w:rsidRPr="00C00B80">
        <w:t>re used</w:t>
      </w:r>
      <w:r w:rsidR="002061E2">
        <w:t>, i.e.</w:t>
      </w:r>
      <w:r w:rsidRPr="00C00B80">
        <w:t xml:space="preserve"> Permanent, New Permanent and Seasonal to Permanent.</w:t>
      </w:r>
    </w:p>
    <w:p w14:paraId="2991C091" w14:textId="67CF0EFA" w:rsidR="00021F75" w:rsidRPr="00C00B80" w:rsidRDefault="00021F75" w:rsidP="00021F75">
      <w:r w:rsidRPr="002061E2">
        <w:rPr>
          <w:u w:val="single"/>
        </w:rPr>
        <w:t xml:space="preserve">The </w:t>
      </w:r>
      <w:proofErr w:type="spellStart"/>
      <w:r w:rsidRPr="002061E2">
        <w:rPr>
          <w:u w:val="single"/>
        </w:rPr>
        <w:t>Alqueva</w:t>
      </w:r>
      <w:proofErr w:type="spellEnd"/>
      <w:r w:rsidRPr="002061E2">
        <w:rPr>
          <w:u w:val="single"/>
        </w:rPr>
        <w:t xml:space="preserve"> reservoir</w:t>
      </w:r>
      <w:r w:rsidRPr="00C00B80">
        <w:t xml:space="preserve"> is the largest man-made water body in western Europe, and </w:t>
      </w:r>
      <w:r w:rsidR="00E214F5">
        <w:t xml:space="preserve">it </w:t>
      </w:r>
      <w:r w:rsidRPr="00C00B80">
        <w:t xml:space="preserve">is completely omitted on </w:t>
      </w:r>
      <w:proofErr w:type="spellStart"/>
      <w:r w:rsidRPr="00C00B80">
        <w:t>GlobCover</w:t>
      </w:r>
      <w:proofErr w:type="spellEnd"/>
      <w:r w:rsidRPr="00C00B80">
        <w:t xml:space="preserve"> 2009, see Fig</w:t>
      </w:r>
      <w:r w:rsidR="00EB1861">
        <w:t>.</w:t>
      </w:r>
      <w:r w:rsidRPr="00C00B80">
        <w:t xml:space="preserve"> </w:t>
      </w:r>
      <w:r w:rsidR="00514658">
        <w:t>3</w:t>
      </w:r>
      <w:r w:rsidRPr="00C00B80">
        <w:t xml:space="preserve"> lower left plot. Its surface area is ~ 210 km</w:t>
      </w:r>
      <w:r w:rsidRPr="00A60030">
        <w:rPr>
          <w:vertAlign w:val="superscript"/>
        </w:rPr>
        <w:t>2</w:t>
      </w:r>
      <w:r w:rsidRPr="00C00B80">
        <w:t xml:space="preserve"> </w:t>
      </w:r>
      <w:r w:rsidR="009C7CB5">
        <w:t>with minor inter-/annual variability</w:t>
      </w:r>
      <w:r w:rsidRPr="00C00B80">
        <w:t xml:space="preserve"> (Miguel </w:t>
      </w:r>
      <w:proofErr w:type="spellStart"/>
      <w:r w:rsidRPr="00C00B80">
        <w:t>Potes</w:t>
      </w:r>
      <w:proofErr w:type="spellEnd"/>
      <w:r w:rsidRPr="00C00B80">
        <w:t xml:space="preserve"> and Rui </w:t>
      </w:r>
      <w:r w:rsidRPr="00C00B80">
        <w:lastRenderedPageBreak/>
        <w:t xml:space="preserve">Salgado, personal communication 2017). An up-to-date </w:t>
      </w:r>
      <w:proofErr w:type="spellStart"/>
      <w:r w:rsidRPr="00C00B80">
        <w:t>Alqueva</w:t>
      </w:r>
      <w:proofErr w:type="spellEnd"/>
      <w:r w:rsidRPr="00C00B80">
        <w:t xml:space="preserve"> reservoir water distribution from GSWE </w:t>
      </w:r>
      <w:r w:rsidR="009C7CB5">
        <w:t xml:space="preserve">based on </w:t>
      </w:r>
      <w:r w:rsidRPr="00C00B80">
        <w:t xml:space="preserve">Permanent, New Permanent and Seasonal to Permanent water types replaced one from </w:t>
      </w:r>
      <w:proofErr w:type="spellStart"/>
      <w:r w:rsidRPr="00C00B80">
        <w:t>GlobCover</w:t>
      </w:r>
      <w:proofErr w:type="spellEnd"/>
      <w:r w:rsidRPr="00C00B80">
        <w:t xml:space="preserve"> 2009, see Fig</w:t>
      </w:r>
      <w:r w:rsidR="00EB1861">
        <w:t>.</w:t>
      </w:r>
      <w:r w:rsidRPr="00C00B80">
        <w:t xml:space="preserve"> </w:t>
      </w:r>
      <w:r w:rsidR="00514658">
        <w:t>3</w:t>
      </w:r>
      <w:r w:rsidRPr="00C00B80">
        <w:t xml:space="preserve"> lower right plot.</w:t>
      </w:r>
    </w:p>
    <w:p w14:paraId="57955424" w14:textId="47D5E8BA" w:rsidR="00021F75" w:rsidRPr="00C00B80" w:rsidRDefault="00021F75" w:rsidP="00021F75">
      <w:r w:rsidRPr="009C7CB5">
        <w:rPr>
          <w:u w:val="single"/>
        </w:rPr>
        <w:t>Australia</w:t>
      </w:r>
      <w:r w:rsidRPr="00C00B80">
        <w:t xml:space="preserve"> is the 6</w:t>
      </w:r>
      <w:r w:rsidRPr="009C7CB5">
        <w:rPr>
          <w:vertAlign w:val="superscript"/>
        </w:rPr>
        <w:t>th</w:t>
      </w:r>
      <w:r w:rsidRPr="00C00B80">
        <w:t xml:space="preserve"> largest (by total area) country in the world with vast number of lakes. </w:t>
      </w:r>
      <w:r w:rsidR="009C7CB5">
        <w:t>Lakes</w:t>
      </w:r>
      <w:r w:rsidRPr="00C00B80">
        <w:t xml:space="preserve"> are predominantly dry and salt</w:t>
      </w:r>
      <w:r w:rsidR="009C7CB5">
        <w:t>,</w:t>
      </w:r>
      <w:r w:rsidRPr="00C00B80">
        <w:t xml:space="preserve"> located in the flat desert regions. Excess inland water on </w:t>
      </w:r>
      <w:proofErr w:type="spellStart"/>
      <w:r w:rsidRPr="00C00B80">
        <w:t>GlobCover</w:t>
      </w:r>
      <w:proofErr w:type="spellEnd"/>
      <w:r w:rsidRPr="00C00B80">
        <w:t xml:space="preserve"> 2009 map was reported for the South-East part of Western Australia and North part of South Australia (20-30 °S, 130-140 °E), as illustrated by Fig</w:t>
      </w:r>
      <w:r w:rsidR="00EB1861">
        <w:t>.</w:t>
      </w:r>
      <w:r w:rsidRPr="00C00B80">
        <w:t xml:space="preserve"> </w:t>
      </w:r>
      <w:r w:rsidR="00514658">
        <w:t>4</w:t>
      </w:r>
      <w:r w:rsidRPr="00C00B80">
        <w:t xml:space="preserve">. The left plot shows region in question on </w:t>
      </w:r>
      <w:proofErr w:type="spellStart"/>
      <w:r w:rsidRPr="00C00B80">
        <w:t>GlobCover</w:t>
      </w:r>
      <w:proofErr w:type="spellEnd"/>
      <w:r w:rsidRPr="00C00B80">
        <w:t xml:space="preserve"> 2009, with shallow endorheic Kati Thanda-Lake Eyre (28.37 °S, 137.37 °E) in its lower right corner. This lake fills on rare occasions, only few times a century. Here it is seen in its maximum extent. Right three plots show the same region on GSWE </w:t>
      </w:r>
      <w:r w:rsidR="0079328A" w:rsidRPr="00C00B80">
        <w:t xml:space="preserve">Water Transitions </w:t>
      </w:r>
      <w:r w:rsidRPr="00C00B80">
        <w:t xml:space="preserve">map with different water class combinations. The combination of permanent, new permanent and seasonal to permanent water classes reflects permanent water, see second from the left plot. </w:t>
      </w:r>
      <w:r w:rsidR="0079328A">
        <w:t>T</w:t>
      </w:r>
      <w:r w:rsidRPr="00C00B80">
        <w:t>his combination</w:t>
      </w:r>
      <w:r w:rsidR="0079328A">
        <w:t xml:space="preserve"> has</w:t>
      </w:r>
      <w:r w:rsidRPr="00C00B80">
        <w:t xml:space="preserve"> almost no inland water, except artificial </w:t>
      </w:r>
      <w:r w:rsidR="0079328A">
        <w:t>l</w:t>
      </w:r>
      <w:r w:rsidRPr="00C00B80">
        <w:t xml:space="preserve">ake </w:t>
      </w:r>
      <w:proofErr w:type="spellStart"/>
      <w:r w:rsidRPr="00C00B80">
        <w:t>Moondarra</w:t>
      </w:r>
      <w:proofErr w:type="spellEnd"/>
      <w:r w:rsidRPr="00C00B80">
        <w:t xml:space="preserve"> (20.59 °S, 139.54 °E) and </w:t>
      </w:r>
      <w:r w:rsidR="0079328A">
        <w:t>l</w:t>
      </w:r>
      <w:r w:rsidRPr="00C00B80">
        <w:t xml:space="preserve">ake </w:t>
      </w:r>
      <w:proofErr w:type="spellStart"/>
      <w:r w:rsidRPr="00C00B80">
        <w:t>Machattie</w:t>
      </w:r>
      <w:proofErr w:type="spellEnd"/>
      <w:r w:rsidRPr="00C00B80">
        <w:t xml:space="preserve"> area (24.90 °S, 139.50 °E), which consists of three lakes: </w:t>
      </w:r>
      <w:proofErr w:type="spellStart"/>
      <w:r w:rsidRPr="00C00B80">
        <w:t>Mipia</w:t>
      </w:r>
      <w:proofErr w:type="spellEnd"/>
      <w:r w:rsidRPr="00C00B80">
        <w:t xml:space="preserve"> (usually retains water until the following flood season), </w:t>
      </w:r>
      <w:proofErr w:type="spellStart"/>
      <w:r w:rsidRPr="00C00B80">
        <w:t>Koolivoo</w:t>
      </w:r>
      <w:proofErr w:type="spellEnd"/>
      <w:r w:rsidRPr="00C00B80">
        <w:t xml:space="preserve"> (usually dries up by early summer) and </w:t>
      </w:r>
      <w:proofErr w:type="spellStart"/>
      <w:r w:rsidRPr="00C00B80">
        <w:t>Machattie</w:t>
      </w:r>
      <w:proofErr w:type="spellEnd"/>
      <w:r w:rsidRPr="00C00B80">
        <w:t xml:space="preserve"> (flooded ~ once in three years). Lakes in </w:t>
      </w:r>
      <w:r w:rsidR="0079328A">
        <w:t>l</w:t>
      </w:r>
      <w:r w:rsidRPr="00C00B80">
        <w:t xml:space="preserve">ake </w:t>
      </w:r>
      <w:proofErr w:type="spellStart"/>
      <w:r w:rsidRPr="00C00B80">
        <w:t>Machattie</w:t>
      </w:r>
      <w:proofErr w:type="spellEnd"/>
      <w:r w:rsidRPr="00C00B80">
        <w:t xml:space="preserve"> area are fresh when filled by floods but become saline as they dry out. If seasonal, new seasonal and permanent to seasonal water classes (which reflect seasonal water) are added, see third from the left plot, </w:t>
      </w:r>
      <w:r w:rsidR="0079328A">
        <w:t xml:space="preserve">then </w:t>
      </w:r>
      <w:r w:rsidR="0079328A" w:rsidRPr="00C00B80">
        <w:t xml:space="preserve">region in question </w:t>
      </w:r>
      <w:r w:rsidR="0079328A">
        <w:t>has</w:t>
      </w:r>
      <w:r w:rsidRPr="00C00B80">
        <w:t xml:space="preserve"> more water, yet much less than on </w:t>
      </w:r>
      <w:proofErr w:type="spellStart"/>
      <w:r w:rsidRPr="00C00B80">
        <w:t>GlobCover</w:t>
      </w:r>
      <w:proofErr w:type="spellEnd"/>
      <w:r w:rsidRPr="00C00B80">
        <w:t xml:space="preserve"> 2009. If also ephemeral permanent and ephemeral seasonal water classes (which stay for ephemeral water) are added, see right plot, </w:t>
      </w:r>
      <w:r w:rsidR="007F16C5" w:rsidRPr="00C00B80">
        <w:t xml:space="preserve">region in question </w:t>
      </w:r>
      <w:r w:rsidR="007F16C5">
        <w:t>gets even more</w:t>
      </w:r>
      <w:r w:rsidRPr="00C00B80">
        <w:t xml:space="preserve"> water than</w:t>
      </w:r>
      <w:r w:rsidR="00DE43B9">
        <w:t xml:space="preserve"> on</w:t>
      </w:r>
      <w:r w:rsidRPr="00C00B80">
        <w:t xml:space="preserve"> </w:t>
      </w:r>
      <w:proofErr w:type="spellStart"/>
      <w:r w:rsidRPr="00C00B80">
        <w:t>GlobCover</w:t>
      </w:r>
      <w:proofErr w:type="spellEnd"/>
      <w:r w:rsidRPr="00C00B80">
        <w:t xml:space="preserve"> 2009, which was reported as too wet! To make </w:t>
      </w:r>
      <w:r w:rsidR="007F16C5">
        <w:t xml:space="preserve">a </w:t>
      </w:r>
      <w:r w:rsidRPr="00C00B80">
        <w:t xml:space="preserve">choice of all year-round </w:t>
      </w:r>
      <w:r w:rsidR="007F16C5" w:rsidRPr="00C00B80">
        <w:t xml:space="preserve">plausible </w:t>
      </w:r>
      <w:r w:rsidRPr="00C00B80">
        <w:t>water distribution for Australia, experts from Australian National University and Bureau of Meteorology were consulted. It was explained that there are large scale ephemeral inundations in inland Australia, but most of them are occasional rather than seasonal (Albert van Dijk, personal communication 2017).</w:t>
      </w:r>
      <w:r w:rsidR="006A5D8B">
        <w:t xml:space="preserve"> Based on this,</w:t>
      </w:r>
      <w:r w:rsidRPr="00C00B80">
        <w:t xml:space="preserve"> </w:t>
      </w:r>
      <w:r w:rsidR="006A5D8B">
        <w:t xml:space="preserve">it </w:t>
      </w:r>
      <w:r w:rsidR="00DE43B9">
        <w:t>wa</w:t>
      </w:r>
      <w:r w:rsidR="006A5D8B">
        <w:t xml:space="preserve">s decided to use </w:t>
      </w:r>
      <w:r w:rsidR="006A5D8B" w:rsidRPr="00C00B80">
        <w:t>the combination of permanent, new permanent and seasonal to permanent water classes</w:t>
      </w:r>
      <w:r w:rsidR="006A5D8B">
        <w:t xml:space="preserve"> from </w:t>
      </w:r>
      <w:r w:rsidR="006A5D8B" w:rsidRPr="00C00B80">
        <w:t>GSWE Water Transitions map</w:t>
      </w:r>
      <w:r w:rsidR="006A5D8B">
        <w:t xml:space="preserve"> as a</w:t>
      </w:r>
      <w:r w:rsidRPr="00C00B80">
        <w:t xml:space="preserve"> whole year static water distribution </w:t>
      </w:r>
      <w:r w:rsidR="006A5D8B">
        <w:t>for Australia</w:t>
      </w:r>
      <w:r w:rsidRPr="00C00B80">
        <w:t>, see Fig</w:t>
      </w:r>
      <w:r w:rsidR="00EB1861">
        <w:t>.</w:t>
      </w:r>
      <w:r w:rsidRPr="00C00B80">
        <w:t xml:space="preserve"> </w:t>
      </w:r>
      <w:r w:rsidR="00514658">
        <w:t>4</w:t>
      </w:r>
      <w:r w:rsidRPr="00C00B80">
        <w:t xml:space="preserve"> second from the left plot. This corresponds well with Water Observations from Space for Australia (see http://www.ga.gov.au/interactive-maps/#/theme/water/map/wofs).</w:t>
      </w:r>
    </w:p>
    <w:p w14:paraId="16C9C9C7" w14:textId="118ED508" w:rsidR="00021F75" w:rsidRPr="00C00B80" w:rsidRDefault="00021F75" w:rsidP="00021F75">
      <w:r w:rsidRPr="006A5D8B">
        <w:rPr>
          <w:u w:val="single"/>
        </w:rPr>
        <w:t>Iceland</w:t>
      </w:r>
      <w:r w:rsidRPr="00C00B80">
        <w:t xml:space="preserve"> is located </w:t>
      </w:r>
      <w:r w:rsidR="006F3584">
        <w:t>around</w:t>
      </w:r>
      <w:r w:rsidRPr="00C00B80">
        <w:t xml:space="preserve"> 63-67 °N which makes it quite poor for reliable satellite observations, also due to much cloud and cloud shadow conditions. Figure </w:t>
      </w:r>
      <w:r w:rsidR="00514658">
        <w:t>5</w:t>
      </w:r>
      <w:r w:rsidRPr="00C00B80">
        <w:t xml:space="preserve"> left plot shows the </w:t>
      </w:r>
      <w:proofErr w:type="spellStart"/>
      <w:r w:rsidRPr="00C00B80">
        <w:t>GlobCover</w:t>
      </w:r>
      <w:proofErr w:type="spellEnd"/>
      <w:r w:rsidRPr="00C00B80">
        <w:t xml:space="preserve"> 2009 water distribution</w:t>
      </w:r>
      <w:r w:rsidR="0049128F">
        <w:t xml:space="preserve"> for Iceland</w:t>
      </w:r>
      <w:r w:rsidRPr="00C00B80">
        <w:t xml:space="preserve">. If possible, it is good to compliment these data with ground observations (e.g. theodolite, lidar). </w:t>
      </w:r>
      <w:r w:rsidR="0049128F">
        <w:t>Here</w:t>
      </w:r>
      <w:r w:rsidRPr="00C00B80">
        <w:t>, Digital map database of Iceland provided by Icelandic Meteorological Office and referred as the best available for the region source of water distribution information (</w:t>
      </w:r>
      <w:proofErr w:type="spellStart"/>
      <w:r w:rsidRPr="00C00B80">
        <w:t>Bolli</w:t>
      </w:r>
      <w:proofErr w:type="spellEnd"/>
      <w:r w:rsidRPr="00C00B80">
        <w:t xml:space="preserve"> </w:t>
      </w:r>
      <w:proofErr w:type="spellStart"/>
      <w:r w:rsidRPr="00C00B80">
        <w:t>Palmason</w:t>
      </w:r>
      <w:proofErr w:type="spellEnd"/>
      <w:r w:rsidRPr="00C00B80">
        <w:t xml:space="preserve"> and Ragnar </w:t>
      </w:r>
      <w:proofErr w:type="spellStart"/>
      <w:r w:rsidRPr="00C00B80">
        <w:t>Heiðar</w:t>
      </w:r>
      <w:proofErr w:type="spellEnd"/>
      <w:r w:rsidRPr="00C00B80">
        <w:t xml:space="preserve"> </w:t>
      </w:r>
      <w:proofErr w:type="spellStart"/>
      <w:r w:rsidRPr="00C00B80">
        <w:t>Þrastarson</w:t>
      </w:r>
      <w:proofErr w:type="spellEnd"/>
      <w:r w:rsidRPr="00C00B80">
        <w:t>, personal communication 2018)</w:t>
      </w:r>
      <w:r w:rsidR="0049128F">
        <w:t xml:space="preserve"> </w:t>
      </w:r>
      <w:r w:rsidR="00DE43B9">
        <w:t>was</w:t>
      </w:r>
      <w:r w:rsidR="0049128F">
        <w:t xml:space="preserve"> used</w:t>
      </w:r>
      <w:r w:rsidRPr="00C00B80">
        <w:t>, see Fig</w:t>
      </w:r>
      <w:r w:rsidR="00EB1861">
        <w:t>.</w:t>
      </w:r>
      <w:r w:rsidRPr="00C00B80">
        <w:t xml:space="preserve"> </w:t>
      </w:r>
      <w:r w:rsidR="00514658">
        <w:t>5</w:t>
      </w:r>
      <w:r w:rsidRPr="00C00B80">
        <w:t xml:space="preserve"> right plot.</w:t>
      </w:r>
    </w:p>
    <w:p w14:paraId="564E873F" w14:textId="44B53657" w:rsidR="00021F75" w:rsidRPr="00C00B80" w:rsidRDefault="00021F75" w:rsidP="00021F75">
      <w:r w:rsidRPr="00C00B80">
        <w:t xml:space="preserve">Then corrected </w:t>
      </w:r>
      <w:r w:rsidRPr="00C00B80">
        <w:rPr>
          <w:i/>
        </w:rPr>
        <w:t>LWM</w:t>
      </w:r>
      <w:r w:rsidRPr="00C00B80">
        <w:t xml:space="preserve"> produced from </w:t>
      </w:r>
      <w:proofErr w:type="spellStart"/>
      <w:r w:rsidRPr="00C00B80">
        <w:t>GlobCover</w:t>
      </w:r>
      <w:proofErr w:type="spellEnd"/>
      <w:r w:rsidRPr="00C00B80">
        <w:t xml:space="preserve"> 2009 (which is available from 85 °N to 60 °S) </w:t>
      </w:r>
      <w:r w:rsidR="00DE43B9">
        <w:t>wa</w:t>
      </w:r>
      <w:r w:rsidRPr="00C00B80">
        <w:t xml:space="preserve">s combined with RAMP2 dataset over Antarctica and assumption of no land north of 85 °N. The resulting field is an updated </w:t>
      </w:r>
      <w:r w:rsidRPr="00C00B80">
        <w:rPr>
          <w:i/>
        </w:rPr>
        <w:t>LWM</w:t>
      </w:r>
      <w:r w:rsidRPr="00C00B80">
        <w:t xml:space="preserve">, </w:t>
      </w:r>
      <w:r w:rsidR="00B47C9E">
        <w:t xml:space="preserve">further </w:t>
      </w:r>
      <w:r w:rsidRPr="00C00B80">
        <w:t xml:space="preserve">used for </w:t>
      </w:r>
      <w:r w:rsidR="00B47C9E">
        <w:t xml:space="preserve">upgraded </w:t>
      </w:r>
      <w:r w:rsidRPr="00C00B80">
        <w:rPr>
          <w:i/>
        </w:rPr>
        <w:t>LKM</w:t>
      </w:r>
      <w:r w:rsidRPr="00C00B80">
        <w:t xml:space="preserve"> creation. </w:t>
      </w:r>
    </w:p>
    <w:p w14:paraId="1DA75F52" w14:textId="6510FC3D" w:rsidR="00021F75" w:rsidRPr="00C00B80" w:rsidRDefault="00B47C9E" w:rsidP="00021F75">
      <w:r>
        <w:t>N</w:t>
      </w:r>
      <w:r w:rsidR="00021F75" w:rsidRPr="00C00B80">
        <w:t xml:space="preserve">ext step is dividing </w:t>
      </w:r>
      <w:r w:rsidR="00DE43B9">
        <w:t xml:space="preserve">of </w:t>
      </w:r>
      <w:r w:rsidR="00021F75" w:rsidRPr="00C00B80">
        <w:rPr>
          <w:i/>
        </w:rPr>
        <w:t>LWM</w:t>
      </w:r>
      <w:r w:rsidR="00021F75" w:rsidRPr="00C00B80">
        <w:t xml:space="preserve"> </w:t>
      </w:r>
      <w:r>
        <w:t xml:space="preserve">water </w:t>
      </w:r>
      <w:r w:rsidR="00021F75" w:rsidRPr="00C00B80">
        <w:t xml:space="preserve">into </w:t>
      </w:r>
      <w:r w:rsidRPr="00C00B80">
        <w:t xml:space="preserve">inland and </w:t>
      </w:r>
      <w:r w:rsidR="00021F75" w:rsidRPr="00C00B80">
        <w:t xml:space="preserve">ocean parts. </w:t>
      </w:r>
      <w:r>
        <w:t xml:space="preserve">At the beginning </w:t>
      </w:r>
      <w:r w:rsidR="00021F75" w:rsidRPr="00C00B80">
        <w:t xml:space="preserve">the </w:t>
      </w:r>
      <w:r>
        <w:t xml:space="preserve">basic </w:t>
      </w:r>
      <w:r w:rsidR="00021F75" w:rsidRPr="00C00B80">
        <w:t xml:space="preserve">flood-filling algorithm </w:t>
      </w:r>
      <w:r w:rsidR="00DE43B9">
        <w:t>wa</w:t>
      </w:r>
      <w:r>
        <w:t>s used</w:t>
      </w:r>
      <w:r w:rsidR="00021F75" w:rsidRPr="00C00B80">
        <w:t xml:space="preserve">. However, with </w:t>
      </w:r>
      <w:r w:rsidR="00DE43B9">
        <w:t xml:space="preserve">the </w:t>
      </w:r>
      <w:r w:rsidR="00EE5A1A" w:rsidRPr="00C00B80">
        <w:t xml:space="preserve">fine ~ 1 km </w:t>
      </w:r>
      <w:r w:rsidR="00021F75" w:rsidRPr="00C00B80">
        <w:t xml:space="preserve">resolution problematic regions with </w:t>
      </w:r>
      <w:r w:rsidR="00DE43B9">
        <w:t xml:space="preserve">the </w:t>
      </w:r>
      <w:r w:rsidR="00021F75" w:rsidRPr="00C00B80">
        <w:t xml:space="preserve">deep ocean </w:t>
      </w:r>
      <w:r w:rsidR="00EE5A1A" w:rsidRPr="00C00B80">
        <w:t xml:space="preserve">into land </w:t>
      </w:r>
      <w:r w:rsidR="00021F75" w:rsidRPr="00C00B80">
        <w:t xml:space="preserve">penetration </w:t>
      </w:r>
      <w:r w:rsidR="00EE5A1A">
        <w:t>(through</w:t>
      </w:r>
      <w:r w:rsidR="00021F75" w:rsidRPr="00C00B80">
        <w:t xml:space="preserve"> river estuaries</w:t>
      </w:r>
      <w:r w:rsidR="00EE5A1A">
        <w:t>)</w:t>
      </w:r>
      <w:r w:rsidR="00021F75" w:rsidRPr="00C00B80">
        <w:t xml:space="preserve"> or merg</w:t>
      </w:r>
      <w:r w:rsidR="00EE5A1A">
        <w:t>e</w:t>
      </w:r>
      <w:r w:rsidR="00021F75" w:rsidRPr="00C00B80">
        <w:t xml:space="preserve"> of different inland water bodies </w:t>
      </w:r>
      <w:r w:rsidR="00DE43B9">
        <w:t>we</w:t>
      </w:r>
      <w:r w:rsidR="00EE5A1A">
        <w:t>re revealed</w:t>
      </w:r>
      <w:r w:rsidR="00021F75" w:rsidRPr="00C00B80">
        <w:t xml:space="preserve">. Figure </w:t>
      </w:r>
      <w:r w:rsidR="00514658">
        <w:t>6</w:t>
      </w:r>
      <w:r w:rsidR="00021F75" w:rsidRPr="00C00B80">
        <w:t xml:space="preserve"> </w:t>
      </w:r>
      <w:r w:rsidR="00EE5A1A">
        <w:t>show</w:t>
      </w:r>
      <w:r w:rsidR="00021F75" w:rsidRPr="00C00B80">
        <w:t xml:space="preserve">s </w:t>
      </w:r>
      <w:r w:rsidR="00061B6C">
        <w:t>results of water separation with different techniques at several geographical locations. U</w:t>
      </w:r>
      <w:r w:rsidR="00061B6C" w:rsidRPr="00C00B80">
        <w:t xml:space="preserve">pper row plots </w:t>
      </w:r>
      <w:r w:rsidR="00183819">
        <w:t xml:space="preserve">display </w:t>
      </w:r>
      <w:r w:rsidR="00021F75" w:rsidRPr="00C00B80">
        <w:t xml:space="preserve">no </w:t>
      </w:r>
      <w:r w:rsidR="00183819">
        <w:t>ocean/inland</w:t>
      </w:r>
      <w:r w:rsidR="00021F75" w:rsidRPr="00C00B80">
        <w:t xml:space="preserve"> water separation, </w:t>
      </w:r>
      <w:r w:rsidR="00183819">
        <w:t xml:space="preserve">and </w:t>
      </w:r>
      <w:r w:rsidR="00021F75" w:rsidRPr="00C00B80">
        <w:t xml:space="preserve">middle row plots </w:t>
      </w:r>
      <w:r w:rsidR="00183819" w:rsidRPr="00C00B80">
        <w:lastRenderedPageBreak/>
        <w:t>–</w:t>
      </w:r>
      <w:r w:rsidR="00183819">
        <w:t xml:space="preserve"> </w:t>
      </w:r>
      <w:r w:rsidR="00021F75" w:rsidRPr="00C00B80">
        <w:t xml:space="preserve">separation </w:t>
      </w:r>
      <w:r w:rsidR="00183819">
        <w:t>with</w:t>
      </w:r>
      <w:r w:rsidR="00021F75" w:rsidRPr="00C00B80">
        <w:t xml:space="preserve"> basic flood-filling algorithm. </w:t>
      </w:r>
      <w:r w:rsidR="00183819">
        <w:t>L</w:t>
      </w:r>
      <w:r w:rsidR="00021F75" w:rsidRPr="00C00B80">
        <w:t xml:space="preserve">eft column </w:t>
      </w:r>
      <w:r w:rsidR="00183819">
        <w:t xml:space="preserve">plots </w:t>
      </w:r>
      <w:r w:rsidR="00021F75" w:rsidRPr="00C00B80">
        <w:t xml:space="preserve">show region of Finland and North-Western part of Russia, where inland water is neatly separated by the basic flood-filling algorithm. </w:t>
      </w:r>
      <w:r w:rsidR="00183819">
        <w:t>M</w:t>
      </w:r>
      <w:r w:rsidR="00021F75" w:rsidRPr="00C00B80">
        <w:t xml:space="preserve">iddle column </w:t>
      </w:r>
      <w:r w:rsidR="00183819">
        <w:t xml:space="preserve">plots </w:t>
      </w:r>
      <w:r w:rsidR="00021F75" w:rsidRPr="00C00B80">
        <w:t xml:space="preserve">show </w:t>
      </w:r>
      <w:r w:rsidR="00760E0E">
        <w:t>region of</w:t>
      </w:r>
      <w:r w:rsidR="00021F75" w:rsidRPr="00C00B80">
        <w:t xml:space="preserve"> St Lawrence River with light ocean penetration into </w:t>
      </w:r>
      <w:r w:rsidR="000C13F8">
        <w:t xml:space="preserve">the </w:t>
      </w:r>
      <w:r w:rsidR="00021F75" w:rsidRPr="00C00B80">
        <w:t>land through the St Lawrence River and its lakes (i.e. Saint Pierre, Saint Louis</w:t>
      </w:r>
      <w:r w:rsidR="00760E0E">
        <w:t xml:space="preserve"> and</w:t>
      </w:r>
      <w:r w:rsidR="00021F75" w:rsidRPr="00C00B80">
        <w:t xml:space="preserve"> Two Mountains) and the Ottawa River. </w:t>
      </w:r>
      <w:r w:rsidR="00760E0E">
        <w:t>R</w:t>
      </w:r>
      <w:r w:rsidR="00021F75" w:rsidRPr="00C00B80">
        <w:t xml:space="preserve">ight column </w:t>
      </w:r>
      <w:r w:rsidR="00760E0E">
        <w:t>plots show</w:t>
      </w:r>
      <w:r w:rsidR="00021F75" w:rsidRPr="00C00B80">
        <w:t xml:space="preserve"> region of the Amazon River with deep ocean penetration into the land through the estuary of the Amazon River and nearby lakes (e.g. Grande do </w:t>
      </w:r>
      <w:proofErr w:type="spellStart"/>
      <w:r w:rsidR="00021F75" w:rsidRPr="00C00B80">
        <w:t>Curuai</w:t>
      </w:r>
      <w:proofErr w:type="spellEnd"/>
      <w:r w:rsidR="00021F75" w:rsidRPr="00C00B80">
        <w:t xml:space="preserve">, </w:t>
      </w:r>
      <w:proofErr w:type="spellStart"/>
      <w:r w:rsidR="00021F75" w:rsidRPr="00C00B80">
        <w:t>Itarim</w:t>
      </w:r>
      <w:proofErr w:type="spellEnd"/>
      <w:r w:rsidR="00021F75" w:rsidRPr="00C00B80">
        <w:t xml:space="preserve">, etc.), as well as the estuaries of the Xingu River and the Tocantins River with the </w:t>
      </w:r>
      <w:proofErr w:type="spellStart"/>
      <w:r w:rsidR="00021F75" w:rsidRPr="00C00B80">
        <w:t>Tucurui</w:t>
      </w:r>
      <w:proofErr w:type="spellEnd"/>
      <w:r w:rsidR="00021F75" w:rsidRPr="00C00B80">
        <w:t xml:space="preserve"> Reservoir. This Amazon River region example also shows </w:t>
      </w:r>
      <w:r w:rsidR="00AC001C">
        <w:t>several</w:t>
      </w:r>
      <w:r w:rsidR="00021F75" w:rsidRPr="00C00B80">
        <w:t xml:space="preserve"> inner waterbodies</w:t>
      </w:r>
      <w:r w:rsidR="00AC001C" w:rsidRPr="00AC001C">
        <w:t xml:space="preserve"> </w:t>
      </w:r>
      <w:r w:rsidR="00AC001C" w:rsidRPr="00C00B80">
        <w:t>merge</w:t>
      </w:r>
      <w:r w:rsidR="00021F75" w:rsidRPr="00C00B80">
        <w:t xml:space="preserve">, which makes it extremely challenging </w:t>
      </w:r>
      <w:r w:rsidR="00AC001C">
        <w:t xml:space="preserve">to </w:t>
      </w:r>
      <w:r w:rsidR="00021F75" w:rsidRPr="00C00B80">
        <w:t>automatic</w:t>
      </w:r>
      <w:r w:rsidR="00AC001C">
        <w:t>ally</w:t>
      </w:r>
      <w:r w:rsidR="00021F75" w:rsidRPr="00C00B80">
        <w:t xml:space="preserve"> </w:t>
      </w:r>
      <w:r w:rsidR="00AC001C">
        <w:t>map</w:t>
      </w:r>
      <w:r w:rsidR="00AC001C" w:rsidRPr="00C00B80">
        <w:t xml:space="preserve"> individual</w:t>
      </w:r>
      <w:r w:rsidR="00021F75" w:rsidRPr="00C00B80">
        <w:t xml:space="preserve"> lake depth </w:t>
      </w:r>
      <w:r w:rsidR="00AC001C">
        <w:t>with</w:t>
      </w:r>
      <w:r w:rsidR="00021F75" w:rsidRPr="00C00B80">
        <w:t xml:space="preserve"> each water body</w:t>
      </w:r>
      <w:r w:rsidR="00DE43B9">
        <w:t>,</w:t>
      </w:r>
      <w:r w:rsidR="00021F75" w:rsidRPr="00C00B80">
        <w:t xml:space="preserve"> as was done in </w:t>
      </w:r>
      <w:r w:rsidR="003F3AF3">
        <w:t>(</w:t>
      </w:r>
      <w:proofErr w:type="spellStart"/>
      <w:r w:rsidR="00021F75" w:rsidRPr="00C00B80">
        <w:t>Kourzeneva</w:t>
      </w:r>
      <w:proofErr w:type="spellEnd"/>
      <w:r w:rsidR="00021F75" w:rsidRPr="00C00B80">
        <w:t xml:space="preserve"> et al., 2012</w:t>
      </w:r>
      <w:r w:rsidR="003F3AF3">
        <w:t>)</w:t>
      </w:r>
      <w:r w:rsidR="00021F75" w:rsidRPr="00C00B80">
        <w:t xml:space="preserve"> for mapping lake</w:t>
      </w:r>
      <w:r w:rsidR="00AC001C">
        <w:t xml:space="preserve"> depths</w:t>
      </w:r>
      <w:r w:rsidR="00021F75" w:rsidRPr="00C00B80">
        <w:t xml:space="preserve"> for GLDB. </w:t>
      </w:r>
    </w:p>
    <w:p w14:paraId="4DAB0186" w14:textId="4AD6E5FC" w:rsidR="00A776F3" w:rsidRDefault="00AC001C" w:rsidP="00021F75">
      <w:r>
        <w:t xml:space="preserve">Specially for these </w:t>
      </w:r>
      <w:r w:rsidRPr="00C00B80">
        <w:t>complicated situations</w:t>
      </w:r>
      <w:r w:rsidR="00021F75" w:rsidRPr="00C00B80">
        <w:t xml:space="preserve">, when separation should be based on rather physical and geographical then geometrical features, the innovative </w:t>
      </w:r>
      <w:r w:rsidR="00E00F8F">
        <w:t xml:space="preserve">waterbody separation </w:t>
      </w:r>
      <w:r w:rsidR="00021F75" w:rsidRPr="00C00B80">
        <w:t xml:space="preserve">algorithm </w:t>
      </w:r>
      <w:r w:rsidR="00DE43B9">
        <w:t>wa</w:t>
      </w:r>
      <w:r w:rsidR="00021F75" w:rsidRPr="00C00B80">
        <w:t xml:space="preserve">s developed and applied. In general, </w:t>
      </w:r>
      <w:r w:rsidR="00DE43B9">
        <w:t xml:space="preserve">the </w:t>
      </w:r>
      <w:r w:rsidR="00021F75" w:rsidRPr="00C00B80">
        <w:t xml:space="preserve">algorithm allows </w:t>
      </w:r>
      <w:r w:rsidR="00E00F8F">
        <w:t xml:space="preserve">to </w:t>
      </w:r>
      <w:r w:rsidR="00021F75" w:rsidRPr="00C00B80">
        <w:t>separat</w:t>
      </w:r>
      <w:r w:rsidR="00E00F8F">
        <w:t>e</w:t>
      </w:r>
      <w:r w:rsidR="00021F75" w:rsidRPr="00C00B80">
        <w:t xml:space="preserve"> narrow rivers or bays from large water bodies (</w:t>
      </w:r>
      <w:r w:rsidR="00E00F8F">
        <w:t xml:space="preserve">e.g. </w:t>
      </w:r>
      <w:r w:rsidR="00021F75" w:rsidRPr="00C00B80">
        <w:t xml:space="preserve">lakes or seas). Since it is based on something more than </w:t>
      </w:r>
      <w:r w:rsidR="00E00F8F">
        <w:t>just</w:t>
      </w:r>
      <w:r w:rsidR="00021F75" w:rsidRPr="00C00B80">
        <w:t xml:space="preserve"> geometry, it contains 2 parameters, which depend on the resolution and complexity of the </w:t>
      </w:r>
      <w:r w:rsidR="00E00F8F" w:rsidRPr="00C00B80">
        <w:t>region</w:t>
      </w:r>
      <w:r w:rsidR="00E00F8F">
        <w:t>s’</w:t>
      </w:r>
      <w:r w:rsidR="00E00F8F" w:rsidRPr="00C00B80">
        <w:t xml:space="preserve"> </w:t>
      </w:r>
      <w:r w:rsidR="00021F75" w:rsidRPr="00C00B80">
        <w:t xml:space="preserve">coastline. </w:t>
      </w:r>
      <w:r w:rsidR="00E00F8F">
        <w:t xml:space="preserve">These parameters </w:t>
      </w:r>
      <w:r w:rsidR="00021F75" w:rsidRPr="00C00B80">
        <w:t>should be defined beforehand relying on the expert opinion (</w:t>
      </w:r>
      <w:r w:rsidR="00DA5B1E">
        <w:t xml:space="preserve">i.e. </w:t>
      </w:r>
      <w:r w:rsidR="00021F75" w:rsidRPr="00C00B80">
        <w:t xml:space="preserve">tuning parameters). The algorithm is </w:t>
      </w:r>
      <w:r w:rsidR="00DE43B9">
        <w:t>pixel-by-pixel</w:t>
      </w:r>
      <w:r w:rsidR="00DE43B9" w:rsidRPr="00C00B80">
        <w:t xml:space="preserve"> </w:t>
      </w:r>
      <w:r w:rsidR="00DE43B9">
        <w:t xml:space="preserve">and </w:t>
      </w:r>
      <w:r w:rsidR="00021F75" w:rsidRPr="00C00B80">
        <w:t xml:space="preserve">iterative. The parameters are </w:t>
      </w:r>
    </w:p>
    <w:p w14:paraId="2258D313" w14:textId="2BFEA0D2" w:rsidR="00A776F3" w:rsidRDefault="00021F75" w:rsidP="00021F75">
      <w:r w:rsidRPr="00C00B80">
        <w:t>(</w:t>
      </w:r>
      <w:proofErr w:type="spellStart"/>
      <w:r w:rsidRPr="00C00B80">
        <w:t>i</w:t>
      </w:r>
      <w:proofErr w:type="spellEnd"/>
      <w:r w:rsidRPr="00C00B80">
        <w:t xml:space="preserve">) the window width </w:t>
      </w:r>
      <w:r w:rsidRPr="00C00B80">
        <w:rPr>
          <w:i/>
        </w:rPr>
        <w:t>W</w:t>
      </w:r>
      <w:r w:rsidRPr="00C00B80">
        <w:t xml:space="preserve"> – the checking radius around the water pixel in question, defined in number of pixels (</w:t>
      </w:r>
      <w:r w:rsidR="006D4DF3">
        <w:t>in</w:t>
      </w:r>
      <w:r w:rsidR="006D4DF3" w:rsidRPr="00C00B80">
        <w:t xml:space="preserve"> </w:t>
      </w:r>
      <w:r w:rsidR="00DA5B1E" w:rsidRPr="00C00B80">
        <w:t>Fig</w:t>
      </w:r>
      <w:r w:rsidR="00DA5B1E">
        <w:t>.</w:t>
      </w:r>
      <w:r w:rsidR="00DA5B1E" w:rsidRPr="00C00B80">
        <w:t xml:space="preserve"> </w:t>
      </w:r>
      <w:r w:rsidR="00514658">
        <w:t>7</w:t>
      </w:r>
      <w:r w:rsidRPr="00C00B80">
        <w:t xml:space="preserve"> example </w:t>
      </w:r>
      <w:r w:rsidRPr="00C00B80">
        <w:rPr>
          <w:i/>
        </w:rPr>
        <w:t>W</w:t>
      </w:r>
      <w:r w:rsidRPr="00C00B80">
        <w:t xml:space="preserve"> = 1); and </w:t>
      </w:r>
    </w:p>
    <w:p w14:paraId="302D0A73" w14:textId="626C6A55" w:rsidR="00A776F3" w:rsidRDefault="00021F75" w:rsidP="00021F75">
      <w:r w:rsidRPr="00C00B80">
        <w:t xml:space="preserve">(ii) the number of iterations </w:t>
      </w:r>
      <w:r w:rsidRPr="00C00B80">
        <w:rPr>
          <w:i/>
        </w:rPr>
        <w:t>L</w:t>
      </w:r>
      <w:r w:rsidRPr="00C00B80">
        <w:t xml:space="preserve"> – how many times the algorithm must be applied over </w:t>
      </w:r>
      <w:r w:rsidR="00DA5B1E">
        <w:t xml:space="preserve">each </w:t>
      </w:r>
      <w:r w:rsidRPr="00C00B80">
        <w:t>water body (</w:t>
      </w:r>
      <w:r w:rsidR="006D4DF3">
        <w:t>in</w:t>
      </w:r>
      <w:r w:rsidR="006D4DF3" w:rsidRPr="00C00B80">
        <w:t xml:space="preserve"> </w:t>
      </w:r>
      <w:r w:rsidR="00DA5B1E" w:rsidRPr="00C00B80">
        <w:t>Fig</w:t>
      </w:r>
      <w:r w:rsidR="00DA5B1E">
        <w:t>.</w:t>
      </w:r>
      <w:r w:rsidR="00DA5B1E" w:rsidRPr="00C00B80">
        <w:t xml:space="preserve"> </w:t>
      </w:r>
      <w:r w:rsidR="00514658">
        <w:t>7</w:t>
      </w:r>
      <w:r w:rsidRPr="00C00B80">
        <w:t xml:space="preserve"> example </w:t>
      </w:r>
      <w:r w:rsidRPr="00C00B80">
        <w:rPr>
          <w:i/>
        </w:rPr>
        <w:t>L</w:t>
      </w:r>
      <w:r w:rsidRPr="00C00B80">
        <w:t xml:space="preserve"> = 2). </w:t>
      </w:r>
    </w:p>
    <w:p w14:paraId="390081B0" w14:textId="15597BD2" w:rsidR="00021F75" w:rsidRPr="00C00B80" w:rsidRDefault="00021F75" w:rsidP="00021F75">
      <w:r w:rsidRPr="00C00B80">
        <w:t xml:space="preserve">Step 0 of the new algorithm starts working from the results of the basic flood-filling algorithm. In this case the basic flood-filling algorithm should be applied so that it creates an individual water body mask, to avoid any mismatch between closely </w:t>
      </w:r>
      <w:r w:rsidR="003D0CEE">
        <w:t>loca</w:t>
      </w:r>
      <w:r w:rsidRPr="00C00B80">
        <w:t>ted water bodies. Then the new algorithm may be applied to each water body successively. Step 0 is shown in Fig</w:t>
      </w:r>
      <w:r w:rsidR="00EB1861">
        <w:t>.</w:t>
      </w:r>
      <w:r w:rsidRPr="00C00B80">
        <w:t xml:space="preserve"> </w:t>
      </w:r>
      <w:r w:rsidR="00514658">
        <w:t>7</w:t>
      </w:r>
      <w:r w:rsidRPr="00C00B80">
        <w:t xml:space="preserve"> left plot. At Step 0, each water pixel is marked with </w:t>
      </w:r>
      <w:r w:rsidR="0087554E">
        <w:t>“</w:t>
      </w:r>
      <w:r w:rsidRPr="0087554E">
        <w:rPr>
          <w:b/>
        </w:rPr>
        <w:t>x</w:t>
      </w:r>
      <w:r w:rsidR="0087554E" w:rsidRPr="0087554E">
        <w:t>”</w:t>
      </w:r>
      <w:r w:rsidRPr="00C00B80">
        <w:t xml:space="preserve"> if all pixels within the moving window of the </w:t>
      </w:r>
      <w:r w:rsidRPr="00C00B80">
        <w:rPr>
          <w:i/>
        </w:rPr>
        <w:t>W</w:t>
      </w:r>
      <w:r w:rsidRPr="00C00B80">
        <w:t xml:space="preserve"> width are water, or </w:t>
      </w:r>
      <w:r w:rsidR="0087554E">
        <w:t>“</w:t>
      </w:r>
      <w:r w:rsidRPr="00C00B80">
        <w:t>•</w:t>
      </w:r>
      <w:r w:rsidR="0087554E" w:rsidRPr="0087554E">
        <w:t>”</w:t>
      </w:r>
      <w:r w:rsidRPr="00C00B80">
        <w:t xml:space="preserve"> if at least one pixel in this window is non-water. Next starts the iteration phase, that will be repeated </w:t>
      </w:r>
      <w:r w:rsidRPr="00C00B80">
        <w:rPr>
          <w:i/>
        </w:rPr>
        <w:t>L</w:t>
      </w:r>
      <w:r w:rsidRPr="00C00B80">
        <w:t xml:space="preserve"> times. At the beginning of each iteration pixels with </w:t>
      </w:r>
      <w:r w:rsidR="0087554E">
        <w:t>“</w:t>
      </w:r>
      <w:r w:rsidRPr="00C00B80">
        <w:t>•</w:t>
      </w:r>
      <w:r w:rsidR="0087554E">
        <w:t>”</w:t>
      </w:r>
      <w:r w:rsidRPr="00C00B80">
        <w:t xml:space="preserve"> are checked again with the moving window of the </w:t>
      </w:r>
      <w:r w:rsidRPr="00C00B80">
        <w:rPr>
          <w:i/>
        </w:rPr>
        <w:t>W</w:t>
      </w:r>
      <w:r w:rsidRPr="00C00B80">
        <w:t xml:space="preserve"> width</w:t>
      </w:r>
      <w:r w:rsidR="0087554E">
        <w:t xml:space="preserve"> </w:t>
      </w:r>
      <w:r w:rsidR="0087554E" w:rsidRPr="00C00B80">
        <w:t>–</w:t>
      </w:r>
      <w:r w:rsidRPr="00C00B80">
        <w:t xml:space="preserve"> if around the pixel in question there is at least one </w:t>
      </w:r>
      <w:r w:rsidR="0087554E">
        <w:t>“</w:t>
      </w:r>
      <w:r w:rsidRPr="0087554E">
        <w:rPr>
          <w:b/>
        </w:rPr>
        <w:t>x</w:t>
      </w:r>
      <w:r w:rsidR="0087554E">
        <w:t>”</w:t>
      </w:r>
      <w:r w:rsidRPr="00C00B80">
        <w:t xml:space="preserve"> pixel, it is marked as </w:t>
      </w:r>
      <w:r w:rsidR="0087554E">
        <w:t>“</w:t>
      </w:r>
      <w:r w:rsidRPr="00C00B80">
        <w:t>••</w:t>
      </w:r>
      <w:r w:rsidR="0087554E">
        <w:t>”</w:t>
      </w:r>
      <w:r w:rsidRPr="00C00B80">
        <w:t>, see Fig</w:t>
      </w:r>
      <w:r w:rsidR="00EB1861">
        <w:t>.</w:t>
      </w:r>
      <w:r w:rsidRPr="00C00B80">
        <w:t xml:space="preserve"> </w:t>
      </w:r>
      <w:r w:rsidR="00514658">
        <w:t>7</w:t>
      </w:r>
      <w:r w:rsidRPr="00C00B80">
        <w:t xml:space="preserve"> second from the left plot. At the end of each iteration all </w:t>
      </w:r>
      <w:r w:rsidR="0087554E">
        <w:t>“</w:t>
      </w:r>
      <w:r w:rsidRPr="00C00B80">
        <w:t>••</w:t>
      </w:r>
      <w:r w:rsidR="0087554E">
        <w:t>”</w:t>
      </w:r>
      <w:r w:rsidRPr="00C00B80">
        <w:t xml:space="preserve"> pixels are changed into </w:t>
      </w:r>
      <w:r w:rsidR="0087554E">
        <w:t>“</w:t>
      </w:r>
      <w:r w:rsidRPr="0087554E">
        <w:rPr>
          <w:b/>
        </w:rPr>
        <w:t>x</w:t>
      </w:r>
      <w:r w:rsidR="0087554E">
        <w:t>”</w:t>
      </w:r>
      <w:r w:rsidRPr="00C00B80">
        <w:t xml:space="preserve">, and the next iteration starts if </w:t>
      </w:r>
      <w:r w:rsidR="0087554E">
        <w:t>required</w:t>
      </w:r>
      <w:r w:rsidRPr="00C00B80">
        <w:t>, see Fig</w:t>
      </w:r>
      <w:r w:rsidR="00EB1861">
        <w:t>.</w:t>
      </w:r>
      <w:r w:rsidRPr="00C00B80">
        <w:t xml:space="preserve"> </w:t>
      </w:r>
      <w:r w:rsidR="00514658">
        <w:t>7</w:t>
      </w:r>
      <w:r w:rsidRPr="00C00B80">
        <w:t xml:space="preserve"> third from the left plot. At the end of the iteration phase the considered water body will be divided into several ones, see Fig</w:t>
      </w:r>
      <w:r w:rsidR="00EB1861">
        <w:t>.</w:t>
      </w:r>
      <w:r w:rsidRPr="00C00B80">
        <w:t xml:space="preserve"> </w:t>
      </w:r>
      <w:r w:rsidR="00514658">
        <w:t>7</w:t>
      </w:r>
      <w:r w:rsidRPr="00C00B80">
        <w:t xml:space="preserve"> right plot</w:t>
      </w:r>
      <w:r w:rsidR="00FA1A88">
        <w:t xml:space="preserve"> </w:t>
      </w:r>
      <w:r w:rsidR="00FA1A88" w:rsidRPr="00C00B80">
        <w:t>–</w:t>
      </w:r>
      <w:r w:rsidRPr="00C00B80">
        <w:t xml:space="preserve"> </w:t>
      </w:r>
      <w:r w:rsidR="0087554E">
        <w:t>“</w:t>
      </w:r>
      <w:r w:rsidRPr="0087554E">
        <w:rPr>
          <w:b/>
        </w:rPr>
        <w:t>x</w:t>
      </w:r>
      <w:r w:rsidR="0087554E">
        <w:t>”</w:t>
      </w:r>
      <w:r w:rsidRPr="00C00B80">
        <w:t xml:space="preserve"> pixels will mark the main part of the water body, and </w:t>
      </w:r>
      <w:r w:rsidR="0087554E">
        <w:t>“</w:t>
      </w:r>
      <w:r w:rsidRPr="00C00B80">
        <w:t>•</w:t>
      </w:r>
      <w:r w:rsidR="0087554E">
        <w:t>”</w:t>
      </w:r>
      <w:r w:rsidRPr="00C00B80">
        <w:t xml:space="preserve"> pixels will mark the narrow rivers or bays. We applied this algorithm to separate automatically large rivers from the ocean </w:t>
      </w:r>
      <w:r w:rsidR="00FA1A88" w:rsidRPr="00C00B80">
        <w:t>–</w:t>
      </w:r>
      <w:r w:rsidRPr="00C00B80">
        <w:t xml:space="preserve"> to stop deep penetration of the salt ocean into the land. The </w:t>
      </w:r>
      <w:r w:rsidRPr="00C00B80">
        <w:rPr>
          <w:i/>
        </w:rPr>
        <w:t>W</w:t>
      </w:r>
      <w:r w:rsidRPr="00C00B80">
        <w:t xml:space="preserve"> and </w:t>
      </w:r>
      <w:r w:rsidRPr="00C00B80">
        <w:rPr>
          <w:i/>
        </w:rPr>
        <w:t>L</w:t>
      </w:r>
      <w:r w:rsidRPr="00C00B80">
        <w:t xml:space="preserve"> parameters are regionally and grid dependent. If they are unsuccessfully defined or coastal line is too complicated, the negative side effect of the algorithm will appear</w:t>
      </w:r>
      <w:r w:rsidR="00851D64">
        <w:t xml:space="preserve"> </w:t>
      </w:r>
      <w:r w:rsidR="00851D64" w:rsidRPr="00C00B80">
        <w:t>–</w:t>
      </w:r>
      <w:r w:rsidRPr="00C00B80">
        <w:t xml:space="preserve"> erroneous separation of fjords and bays from the ocean (e.g. in Norway, North Canada, Greece and on the West coast of USA). To stay </w:t>
      </w:r>
      <w:r w:rsidR="00851D64">
        <w:t>on the safe side</w:t>
      </w:r>
      <w:r w:rsidRPr="00C00B80">
        <w:t xml:space="preserve"> all </w:t>
      </w:r>
      <w:r w:rsidR="008104E3">
        <w:t xml:space="preserve">the </w:t>
      </w:r>
      <w:r w:rsidRPr="00C00B80">
        <w:t xml:space="preserve">separated water bodies with </w:t>
      </w:r>
      <w:r w:rsidR="008104E3">
        <w:t xml:space="preserve">the </w:t>
      </w:r>
      <w:r w:rsidRPr="00C00B80">
        <w:t>area less than 500 km</w:t>
      </w:r>
      <w:r w:rsidRPr="00851D64">
        <w:rPr>
          <w:vertAlign w:val="superscript"/>
        </w:rPr>
        <w:t>2</w:t>
      </w:r>
      <w:r w:rsidRPr="00C00B80">
        <w:t xml:space="preserve"> </w:t>
      </w:r>
      <w:r w:rsidR="008104E3">
        <w:t>we</w:t>
      </w:r>
      <w:r w:rsidRPr="00C00B80">
        <w:t xml:space="preserve">re converted back to ocean. To minimize the tuning process, the </w:t>
      </w:r>
      <w:r w:rsidR="0024084B">
        <w:t xml:space="preserve">new </w:t>
      </w:r>
      <w:r w:rsidRPr="00C00B80">
        <w:t xml:space="preserve">algorithm was applied only for the specific geographical locations, where big river estuaries and lagoon type freshwater lakes are situated, see Table 1. </w:t>
      </w:r>
      <w:r w:rsidR="008104E3">
        <w:t xml:space="preserve">For the upgrade </w:t>
      </w:r>
      <w:r w:rsidR="008104E3" w:rsidRPr="00C00B80">
        <w:rPr>
          <w:i/>
        </w:rPr>
        <w:t>L</w:t>
      </w:r>
      <w:r w:rsidR="008104E3" w:rsidRPr="00C00B80">
        <w:t xml:space="preserve"> = 2</w:t>
      </w:r>
      <w:r w:rsidR="008104E3">
        <w:t xml:space="preserve"> and </w:t>
      </w:r>
      <w:r w:rsidR="008104E3" w:rsidRPr="00C00B80">
        <w:rPr>
          <w:i/>
        </w:rPr>
        <w:t>W</w:t>
      </w:r>
      <w:r w:rsidR="008104E3" w:rsidRPr="00C00B80">
        <w:t xml:space="preserve"> = 3 </w:t>
      </w:r>
      <w:r w:rsidR="008104E3">
        <w:t>we</w:t>
      </w:r>
      <w:r w:rsidR="008104E3" w:rsidRPr="00C00B80">
        <w:t>re used</w:t>
      </w:r>
      <w:r w:rsidR="008104E3">
        <w:t xml:space="preserve">. </w:t>
      </w:r>
      <w:r w:rsidR="0024084B" w:rsidRPr="00C00B80">
        <w:t>Fig</w:t>
      </w:r>
      <w:r w:rsidR="0024084B">
        <w:t>ure</w:t>
      </w:r>
      <w:r w:rsidR="0024084B" w:rsidRPr="00C00B80">
        <w:t xml:space="preserve"> </w:t>
      </w:r>
      <w:r w:rsidR="00514658">
        <w:t>6</w:t>
      </w:r>
      <w:r w:rsidR="0024084B" w:rsidRPr="00C00B80">
        <w:t xml:space="preserve"> lower </w:t>
      </w:r>
      <w:r w:rsidR="0024084B" w:rsidRPr="00C00B80">
        <w:lastRenderedPageBreak/>
        <w:t xml:space="preserve">row </w:t>
      </w:r>
      <w:r w:rsidR="0024084B">
        <w:t xml:space="preserve">plots show </w:t>
      </w:r>
      <w:r w:rsidRPr="00C00B80">
        <w:t>result</w:t>
      </w:r>
      <w:r w:rsidR="0024084B">
        <w:t>s</w:t>
      </w:r>
      <w:r w:rsidRPr="00C00B80">
        <w:t xml:space="preserve"> of </w:t>
      </w:r>
      <w:r w:rsidR="0024084B">
        <w:t xml:space="preserve">basic </w:t>
      </w:r>
      <w:r w:rsidRPr="00C00B80">
        <w:t xml:space="preserve">flood-filling </w:t>
      </w:r>
      <w:r w:rsidR="0024084B">
        <w:t>&amp;</w:t>
      </w:r>
      <w:r w:rsidRPr="00C00B80">
        <w:t xml:space="preserve"> newly developed pixel-by-pixel water separation algorithms </w:t>
      </w:r>
      <w:r w:rsidR="0024084B">
        <w:t>use</w:t>
      </w:r>
      <w:r w:rsidRPr="00C00B80">
        <w:t xml:space="preserve">. The left plot in this row </w:t>
      </w:r>
      <w:r w:rsidR="0024084B">
        <w:t>shows</w:t>
      </w:r>
      <w:r w:rsidRPr="00C00B80">
        <w:t xml:space="preserve"> the region of Finland and North-Western part of Russia </w:t>
      </w:r>
      <w:r w:rsidR="00C9581D">
        <w:t xml:space="preserve">which looks </w:t>
      </w:r>
      <w:r w:rsidRPr="00C00B80">
        <w:t xml:space="preserve">the same as with </w:t>
      </w:r>
      <w:r w:rsidR="00C9581D">
        <w:t>use of</w:t>
      </w:r>
      <w:r w:rsidR="008104E3">
        <w:t xml:space="preserve"> the </w:t>
      </w:r>
      <w:r w:rsidR="00C9581D">
        <w:t xml:space="preserve">basic </w:t>
      </w:r>
      <w:r w:rsidRPr="00C00B80">
        <w:t xml:space="preserve">flood-filling algorithm only, because this region has no big river estuaries. The middle plot </w:t>
      </w:r>
      <w:r w:rsidR="00C9581D">
        <w:t>in</w:t>
      </w:r>
      <w:r w:rsidR="008104E3">
        <w:t xml:space="preserve"> the</w:t>
      </w:r>
      <w:r w:rsidR="00C9581D">
        <w:t xml:space="preserve"> lower row shows </w:t>
      </w:r>
      <w:r w:rsidRPr="00C00B80">
        <w:t>the region of</w:t>
      </w:r>
      <w:r w:rsidR="008104E3">
        <w:t xml:space="preserve"> the</w:t>
      </w:r>
      <w:r w:rsidRPr="00C00B80">
        <w:t xml:space="preserve"> St Lawrence River with neat separation of the freshwater river and saline ocean next to the Orleans Island in Quebec (Île </w:t>
      </w:r>
      <w:proofErr w:type="spellStart"/>
      <w:r w:rsidRPr="00C00B80">
        <w:t>d'Orléan</w:t>
      </w:r>
      <w:proofErr w:type="spellEnd"/>
      <w:r w:rsidRPr="00C00B80">
        <w:t xml:space="preserve">). The right plot </w:t>
      </w:r>
      <w:r w:rsidR="00C9581D">
        <w:t xml:space="preserve">in </w:t>
      </w:r>
      <w:r w:rsidR="008104E3">
        <w:t xml:space="preserve">the </w:t>
      </w:r>
      <w:r w:rsidR="00C9581D">
        <w:t xml:space="preserve">lower row shows </w:t>
      </w:r>
      <w:r w:rsidRPr="00C00B80">
        <w:t xml:space="preserve">the region of the Amazon River </w:t>
      </w:r>
      <w:r w:rsidR="00C9581D">
        <w:t xml:space="preserve">with </w:t>
      </w:r>
      <w:r w:rsidR="008104E3">
        <w:t xml:space="preserve">the </w:t>
      </w:r>
      <w:r w:rsidRPr="00C00B80">
        <w:t>realistic separation of the ocean and river estuary.</w:t>
      </w:r>
    </w:p>
    <w:p w14:paraId="637C1FEA" w14:textId="19340A10" w:rsidR="00021F75" w:rsidRPr="00C00B80" w:rsidRDefault="00C9581D" w:rsidP="00021F75">
      <w:r>
        <w:t>F</w:t>
      </w:r>
      <w:r w:rsidR="00021F75" w:rsidRPr="00C00B80">
        <w:t xml:space="preserve">inal step in the </w:t>
      </w:r>
      <w:r w:rsidR="00021F75" w:rsidRPr="00C00B80">
        <w:rPr>
          <w:i/>
        </w:rPr>
        <w:t>LWM</w:t>
      </w:r>
      <w:r w:rsidR="00021F75" w:rsidRPr="00C00B80">
        <w:t xml:space="preserve"> water separation </w:t>
      </w:r>
      <w:r>
        <w:t>i</w:t>
      </w:r>
      <w:r w:rsidR="00021F75" w:rsidRPr="00C00B80">
        <w:t xml:space="preserve">s the visual check of the significant freshwater coastal lagoons and lakes over the globe, </w:t>
      </w:r>
      <w:r>
        <w:t xml:space="preserve">in case if </w:t>
      </w:r>
      <w:r w:rsidR="00021F75" w:rsidRPr="00C00B80">
        <w:t xml:space="preserve">some separating islands or spits </w:t>
      </w:r>
      <w:r>
        <w:t>are</w:t>
      </w:r>
      <w:r w:rsidR="00021F75" w:rsidRPr="00C00B80">
        <w:t xml:space="preserve"> missing on the initial ecosystem map. Also, some water bodies such as the Azov Sea </w:t>
      </w:r>
      <w:r w:rsidR="008104E3">
        <w:t xml:space="preserve">and the Caspian Sea </w:t>
      </w:r>
      <w:r w:rsidR="00021F75" w:rsidRPr="00C00B80">
        <w:t>are better represented as inland water than ocean due to current features of IFS. This lead</w:t>
      </w:r>
      <w:r w:rsidR="003D0D94">
        <w:t>s</w:t>
      </w:r>
      <w:r w:rsidR="00021F75" w:rsidRPr="00C00B80">
        <w:t xml:space="preserve"> to a list of exceptional water bodies (see Table 2), that </w:t>
      </w:r>
      <w:r w:rsidR="008104E3">
        <w:t>we</w:t>
      </w:r>
      <w:r w:rsidR="00021F75" w:rsidRPr="00C00B80">
        <w:t xml:space="preserve">re manually separated from the ocean </w:t>
      </w:r>
      <w:r w:rsidR="008104E3" w:rsidRPr="00C00B80">
        <w:t>(</w:t>
      </w:r>
      <w:r w:rsidR="00591A3B">
        <w:t>th</w:t>
      </w:r>
      <w:r w:rsidR="008104E3" w:rsidRPr="00C00B80">
        <w:t>e Caspian Sea is marked as a lake automatically)</w:t>
      </w:r>
      <w:r w:rsidR="00591A3B">
        <w:t xml:space="preserve">, </w:t>
      </w:r>
      <w:r w:rsidR="00021F75" w:rsidRPr="00C00B80">
        <w:t xml:space="preserve">and </w:t>
      </w:r>
      <w:r w:rsidR="00591A3B">
        <w:t xml:space="preserve">creation of </w:t>
      </w:r>
      <w:r w:rsidR="003D0D94">
        <w:t xml:space="preserve">an </w:t>
      </w:r>
      <w:r w:rsidR="00021F75" w:rsidRPr="00C00B80">
        <w:t xml:space="preserve">updated </w:t>
      </w:r>
      <w:r w:rsidR="00021F75" w:rsidRPr="00C00B80">
        <w:rPr>
          <w:i/>
        </w:rPr>
        <w:t>LKM</w:t>
      </w:r>
      <w:r w:rsidR="00021F75" w:rsidRPr="00C00B80">
        <w:t>.</w:t>
      </w:r>
    </w:p>
    <w:p w14:paraId="2BE15230" w14:textId="65E14FC6" w:rsidR="00021F75" w:rsidRPr="00C00B80" w:rsidRDefault="00021F75" w:rsidP="00021F75">
      <w:r w:rsidRPr="00C00B80">
        <w:t xml:space="preserve">The upgrade of the </w:t>
      </w:r>
      <w:proofErr w:type="spellStart"/>
      <w:r w:rsidRPr="00C00B80">
        <w:rPr>
          <w:i/>
        </w:rPr>
        <w:t>D_water</w:t>
      </w:r>
      <w:proofErr w:type="spellEnd"/>
      <w:r w:rsidRPr="00C00B80">
        <w:t xml:space="preserve"> field </w:t>
      </w:r>
      <w:r w:rsidR="00C465C1">
        <w:t>conclude</w:t>
      </w:r>
      <w:r w:rsidR="00591A3B">
        <w:t>d</w:t>
      </w:r>
      <w:r w:rsidR="00C465C1">
        <w:t xml:space="preserve"> in </w:t>
      </w:r>
      <w:r w:rsidRPr="00C00B80">
        <w:t>combin</w:t>
      </w:r>
      <w:r w:rsidR="00C465C1">
        <w:t>ation of</w:t>
      </w:r>
      <w:r w:rsidRPr="00C00B80">
        <w:t xml:space="preserve"> </w:t>
      </w:r>
      <w:r w:rsidR="00682DCD">
        <w:t>all</w:t>
      </w:r>
      <w:r w:rsidRPr="00C00B80">
        <w:t xml:space="preserve"> most up-to-date </w:t>
      </w:r>
      <w:r w:rsidR="003D0D94">
        <w:t xml:space="preserve">reliable </w:t>
      </w:r>
      <w:r w:rsidR="003D0D94" w:rsidRPr="00C00B80">
        <w:t>high-resolution</w:t>
      </w:r>
      <w:r w:rsidRPr="00C00B80">
        <w:t xml:space="preserve"> global datasets</w:t>
      </w:r>
      <w:r w:rsidR="00C465C1">
        <w:t>,</w:t>
      </w:r>
      <w:r w:rsidRPr="00C00B80">
        <w:t xml:space="preserve"> which are GLDBv3, ETOPO1 and GEBCO. Information from GLDBv3 </w:t>
      </w:r>
      <w:r w:rsidR="00C465C1">
        <w:t>i</w:t>
      </w:r>
      <w:r w:rsidRPr="00C00B80">
        <w:t xml:space="preserve">s used for the mean depth of the inland water bodies, bathymetry of 36 large lakes and majority of Finnish lakes, ETOPO1 </w:t>
      </w:r>
      <w:r w:rsidR="00C465C1">
        <w:t>i</w:t>
      </w:r>
      <w:r w:rsidRPr="00C00B80">
        <w:t xml:space="preserve">s used for the Great Lakes, and GEBCO </w:t>
      </w:r>
      <w:r w:rsidR="00C465C1">
        <w:t>i</w:t>
      </w:r>
      <w:r w:rsidRPr="00C00B80">
        <w:t xml:space="preserve">s used for </w:t>
      </w:r>
      <w:r w:rsidR="00591A3B">
        <w:t xml:space="preserve">the </w:t>
      </w:r>
      <w:r w:rsidRPr="00C00B80">
        <w:t xml:space="preserve">Azov Sea, </w:t>
      </w:r>
      <w:r w:rsidR="00591A3B">
        <w:t xml:space="preserve">the </w:t>
      </w:r>
      <w:r w:rsidRPr="00C00B80">
        <w:t xml:space="preserve">Caspian Sea and </w:t>
      </w:r>
      <w:r w:rsidR="00591A3B">
        <w:t xml:space="preserve">the </w:t>
      </w:r>
      <w:r w:rsidRPr="00C00B80">
        <w:t xml:space="preserve">ocean bathymetry. </w:t>
      </w:r>
      <w:r w:rsidR="00591A3B">
        <w:t xml:space="preserve">The </w:t>
      </w:r>
      <w:r w:rsidR="00C465C1">
        <w:t>“</w:t>
      </w:r>
      <w:r w:rsidR="00591A3B">
        <w:t>d</w:t>
      </w:r>
      <w:r w:rsidRPr="00C00B80">
        <w:t>efault</w:t>
      </w:r>
      <w:r w:rsidR="00C465C1">
        <w:t>” 25 m depth</w:t>
      </w:r>
      <w:r w:rsidRPr="00C00B80">
        <w:t xml:space="preserve"> </w:t>
      </w:r>
      <w:r w:rsidR="00591A3B">
        <w:t>wa</w:t>
      </w:r>
      <w:r w:rsidR="00C465C1">
        <w:t>s</w:t>
      </w:r>
      <w:r w:rsidRPr="00C00B80">
        <w:t xml:space="preserve"> substituted with depth </w:t>
      </w:r>
      <w:r w:rsidR="00C465C1">
        <w:t xml:space="preserve">estimates based on </w:t>
      </w:r>
      <w:r w:rsidRPr="00C00B80">
        <w:t xml:space="preserve">geological approach </w:t>
      </w:r>
      <w:r w:rsidR="003F3AF3">
        <w:t>(</w:t>
      </w:r>
      <w:r w:rsidRPr="00C00B80">
        <w:t>Choulga et al., 2014</w:t>
      </w:r>
      <w:r w:rsidR="003F3AF3">
        <w:t>)</w:t>
      </w:r>
      <w:r w:rsidRPr="00C00B80">
        <w:t xml:space="preserve">, which </w:t>
      </w:r>
      <w:r w:rsidR="00591A3B">
        <w:t>wa</w:t>
      </w:r>
      <w:r w:rsidRPr="00C00B80">
        <w:t xml:space="preserve">s implemented all around the globe. </w:t>
      </w:r>
      <w:r w:rsidR="00DA1978">
        <w:t>In rare cases w</w:t>
      </w:r>
      <w:r w:rsidRPr="00C00B80">
        <w:t xml:space="preserve">here geological approach </w:t>
      </w:r>
      <w:r w:rsidR="00DA1978">
        <w:t>ha</w:t>
      </w:r>
      <w:r w:rsidR="00591A3B">
        <w:t>d</w:t>
      </w:r>
      <w:r w:rsidR="00DA1978">
        <w:t xml:space="preserve"> no value</w:t>
      </w:r>
      <w:r w:rsidRPr="00C00B80">
        <w:t xml:space="preserve">, </w:t>
      </w:r>
      <w:r w:rsidR="00591A3B">
        <w:t xml:space="preserve">the </w:t>
      </w:r>
      <w:r w:rsidRPr="00C00B80">
        <w:t xml:space="preserve">“default” depth of 10 m </w:t>
      </w:r>
      <w:r w:rsidR="00591A3B">
        <w:t>wa</w:t>
      </w:r>
      <w:r w:rsidRPr="00C00B80">
        <w:t xml:space="preserve">s used. Figure </w:t>
      </w:r>
      <w:r w:rsidR="00514658">
        <w:t>8</w:t>
      </w:r>
      <w:r w:rsidRPr="00C00B80">
        <w:t xml:space="preserve"> shows </w:t>
      </w:r>
      <w:proofErr w:type="spellStart"/>
      <w:r w:rsidRPr="00C00B80">
        <w:rPr>
          <w:i/>
        </w:rPr>
        <w:t>D_water</w:t>
      </w:r>
      <w:proofErr w:type="spellEnd"/>
      <w:r w:rsidRPr="00C00B80">
        <w:t xml:space="preserve"> </w:t>
      </w:r>
      <w:r w:rsidR="00591A3B">
        <w:t xml:space="preserve">field </w:t>
      </w:r>
      <w:r w:rsidRPr="00C00B80">
        <w:t xml:space="preserve">at 9 km horizontal resolution (Tco1279): </w:t>
      </w:r>
      <w:r w:rsidR="00591A3B">
        <w:t xml:space="preserve">the </w:t>
      </w:r>
      <w:r w:rsidRPr="00C00B80">
        <w:t>upper plot – the operational version</w:t>
      </w:r>
      <w:r w:rsidR="00DA1978">
        <w:t>,</w:t>
      </w:r>
      <w:r w:rsidRPr="00C00B80">
        <w:t xml:space="preserve"> </w:t>
      </w:r>
      <w:r w:rsidR="00591A3B">
        <w:t xml:space="preserve">the </w:t>
      </w:r>
      <w:r w:rsidRPr="00C00B80">
        <w:t xml:space="preserve">lower plot – the new version. On average, all depths became shallower as the “default” depth of 25 m in </w:t>
      </w:r>
      <w:r w:rsidR="00DD20CE">
        <w:t xml:space="preserve">the </w:t>
      </w:r>
      <w:r w:rsidRPr="00C00B80">
        <w:t xml:space="preserve">operational version </w:t>
      </w:r>
      <w:r w:rsidR="00DD20CE">
        <w:t>wa</w:t>
      </w:r>
      <w:r w:rsidR="00DA1978">
        <w:t>s</w:t>
      </w:r>
      <w:r w:rsidRPr="00C00B80">
        <w:t xml:space="preserve"> substituted </w:t>
      </w:r>
      <w:r w:rsidR="00DA1978">
        <w:t xml:space="preserve">with </w:t>
      </w:r>
      <w:r w:rsidRPr="00C00B80">
        <w:t xml:space="preserve">more realistic values. </w:t>
      </w:r>
    </w:p>
    <w:p w14:paraId="7E1AD0C7" w14:textId="341873A2" w:rsidR="00021F75" w:rsidRDefault="00021F75" w:rsidP="00021F75">
      <w:r w:rsidRPr="00C00B80">
        <w:t xml:space="preserve">The depth aggregation algorithm </w:t>
      </w:r>
      <w:r w:rsidR="00DD20CE">
        <w:t>wa</w:t>
      </w:r>
      <w:r w:rsidRPr="00C00B80">
        <w:t xml:space="preserve">s also </w:t>
      </w:r>
      <w:r w:rsidR="00DA1978">
        <w:t>upgrad</w:t>
      </w:r>
      <w:r w:rsidRPr="00C00B80">
        <w:t>ed</w:t>
      </w:r>
      <w:r w:rsidR="00DD20CE">
        <w:t xml:space="preserve"> (from o</w:t>
      </w:r>
      <w:r w:rsidRPr="00C00B80">
        <w:t>perational simple averaging</w:t>
      </w:r>
      <w:r w:rsidR="00DD20CE">
        <w:t>)</w:t>
      </w:r>
      <w:r w:rsidRPr="00C00B80">
        <w:t>.</w:t>
      </w:r>
      <w:r w:rsidR="00DD20CE">
        <w:t xml:space="preserve"> T</w:t>
      </w:r>
      <w:r w:rsidRPr="00C00B80">
        <w:t xml:space="preserve">he lake depth is not a continuous field, like the air pressure or temperature, and averaging is not the most accurate way of treating it. The new lake depth aggregation is based on </w:t>
      </w:r>
      <w:r w:rsidR="00DD20CE">
        <w:t xml:space="preserve">the </w:t>
      </w:r>
      <w:r w:rsidRPr="00C00B80">
        <w:t xml:space="preserve">mode (most common) value and </w:t>
      </w:r>
      <w:r w:rsidR="00DD20CE">
        <w:t xml:space="preserve">the </w:t>
      </w:r>
      <w:r w:rsidRPr="00C00B80">
        <w:t xml:space="preserve">water type (ocean or inland water). Also, </w:t>
      </w:r>
      <w:r w:rsidR="00F1600D">
        <w:t xml:space="preserve">now </w:t>
      </w:r>
      <w:r w:rsidRPr="00C00B80">
        <w:t xml:space="preserve">the depth data source is </w:t>
      </w:r>
      <w:r w:rsidR="00DA1978" w:rsidRPr="00C00B80">
        <w:t>considered</w:t>
      </w:r>
      <w:r w:rsidRPr="00C00B80">
        <w:t xml:space="preserve">: if there are in-situ measurements, indirect estimates or “default” value. For the depth aggregation only </w:t>
      </w:r>
      <w:r w:rsidR="00F1600D" w:rsidRPr="00C00B80">
        <w:rPr>
          <w:i/>
        </w:rPr>
        <w:t>LWM</w:t>
      </w:r>
      <w:r w:rsidR="00F1600D" w:rsidRPr="00C00B80">
        <w:t xml:space="preserve"> </w:t>
      </w:r>
      <w:r w:rsidRPr="00C00B80">
        <w:t xml:space="preserve">water pixels </w:t>
      </w:r>
      <w:r w:rsidR="00DD20CE">
        <w:t>a</w:t>
      </w:r>
      <w:r w:rsidR="00F1600D" w:rsidRPr="00C00B80">
        <w:t>re used</w:t>
      </w:r>
      <w:r w:rsidRPr="00C00B80">
        <w:t xml:space="preserve">; ocean and inland water pixels are aggregated separately. In </w:t>
      </w:r>
      <w:r w:rsidR="00DD20CE">
        <w:t xml:space="preserve">the </w:t>
      </w:r>
      <w:r w:rsidRPr="00C00B80">
        <w:t xml:space="preserve">coastal regions, where both water types are present, </w:t>
      </w:r>
      <w:proofErr w:type="spellStart"/>
      <w:r w:rsidRPr="00C00B80">
        <w:rPr>
          <w:i/>
        </w:rPr>
        <w:t>D_water</w:t>
      </w:r>
      <w:proofErr w:type="spellEnd"/>
      <w:r w:rsidRPr="00C00B80">
        <w:t xml:space="preserve"> is averaged proportionally to the number of </w:t>
      </w:r>
      <w:r w:rsidR="00F1600D" w:rsidRPr="00C00B80">
        <w:t xml:space="preserve">each water type </w:t>
      </w:r>
      <w:r w:rsidRPr="00C00B80">
        <w:t>pixels. Ocean pixels are aggregated by averaging as the ocean bathymetry can be considered as a continuous field (values change smoothly from point to point). For aggregation of the inland water</w:t>
      </w:r>
      <w:r w:rsidR="00F1600D">
        <w:t>body</w:t>
      </w:r>
      <w:r w:rsidRPr="00C00B80">
        <w:t xml:space="preserve"> depth</w:t>
      </w:r>
      <w:r w:rsidR="00F1600D">
        <w:t>s</w:t>
      </w:r>
      <w:r w:rsidRPr="00C00B80">
        <w:t xml:space="preserve">, </w:t>
      </w:r>
      <w:r w:rsidR="002404A3">
        <w:t xml:space="preserve">the </w:t>
      </w:r>
      <w:r w:rsidRPr="00C00B80">
        <w:t xml:space="preserve">mode is used. </w:t>
      </w:r>
      <w:r w:rsidR="002404A3">
        <w:t>The m</w:t>
      </w:r>
      <w:r w:rsidRPr="00C00B80">
        <w:t xml:space="preserve">ode is calculated for each type of </w:t>
      </w:r>
      <w:r w:rsidR="002404A3">
        <w:t xml:space="preserve">the </w:t>
      </w:r>
      <w:r w:rsidRPr="00C00B80">
        <w:t xml:space="preserve">depth data separately and </w:t>
      </w:r>
      <w:r w:rsidR="002404A3">
        <w:t xml:space="preserve">the </w:t>
      </w:r>
      <w:r w:rsidRPr="00C00B80">
        <w:t xml:space="preserve">non-zero value with the highest priority is used as an aggregated grid-box depth; the highest priority is given to the value calculated only from the in-situ measurement, the second </w:t>
      </w:r>
      <w:r w:rsidR="00F1600D" w:rsidRPr="00C00B80">
        <w:t>–</w:t>
      </w:r>
      <w:r w:rsidRPr="00C00B80">
        <w:t xml:space="preserve"> to the value calculated only from the depth indirect estimates, the lowest </w:t>
      </w:r>
      <w:r w:rsidR="002803CB" w:rsidRPr="00C00B80">
        <w:t>–</w:t>
      </w:r>
      <w:r w:rsidRPr="00C00B80">
        <w:t xml:space="preserve"> to</w:t>
      </w:r>
      <w:r>
        <w:t xml:space="preserve"> </w:t>
      </w:r>
      <w:r w:rsidR="002803CB">
        <w:t xml:space="preserve">the </w:t>
      </w:r>
      <w:r>
        <w:t xml:space="preserve">“default” 10 m depth. This helps to preserve </w:t>
      </w:r>
      <w:r w:rsidR="002404A3">
        <w:t xml:space="preserve">the </w:t>
      </w:r>
      <w:r>
        <w:t>measured values at</w:t>
      </w:r>
      <w:r w:rsidR="002803CB">
        <w:t xml:space="preserve"> rather</w:t>
      </w:r>
      <w:r>
        <w:t xml:space="preserve"> high resolutions where the lake effect is the most pronounced.</w:t>
      </w:r>
    </w:p>
    <w:p w14:paraId="65C85E39" w14:textId="77777777" w:rsidR="00021F75" w:rsidRDefault="008A17B0" w:rsidP="000C52BD">
      <w:pPr>
        <w:pStyle w:val="Heading1"/>
      </w:pPr>
      <w:r>
        <w:lastRenderedPageBreak/>
        <w:t>4 Verification and discussion</w:t>
      </w:r>
    </w:p>
    <w:p w14:paraId="52D39B54" w14:textId="4DB00038" w:rsidR="00021F75" w:rsidRDefault="0022396C" w:rsidP="00C12105">
      <w:r w:rsidRPr="0022396C">
        <w:t xml:space="preserve">Upgraded lake related fields </w:t>
      </w:r>
      <w:r w:rsidR="0042576D" w:rsidRPr="0022396C">
        <w:t>must</w:t>
      </w:r>
      <w:r w:rsidRPr="0022396C">
        <w:t xml:space="preserve"> be tested prior operational implementation, as inland water bodies can have significant impact on local climate </w:t>
      </w:r>
      <w:r w:rsidR="008B2071">
        <w:t xml:space="preserve">and weather in terms of 2-meter temperature: </w:t>
      </w:r>
      <w:r w:rsidRPr="0022396C">
        <w:t xml:space="preserve">over 1 </w:t>
      </w:r>
      <w:r w:rsidR="00263C88">
        <w:t>K</w:t>
      </w:r>
      <w:r w:rsidRPr="0022396C">
        <w:t xml:space="preserve"> </w:t>
      </w:r>
      <w:r w:rsidR="003F3AF3">
        <w:t>(</w:t>
      </w:r>
      <w:r w:rsidRPr="0022396C">
        <w:t>Balsamo et al., 2012</w:t>
      </w:r>
      <w:r w:rsidR="003F3AF3">
        <w:t>)</w:t>
      </w:r>
      <w:r w:rsidRPr="0022396C">
        <w:t xml:space="preserve"> and up to 10 </w:t>
      </w:r>
      <w:r w:rsidR="00263C88">
        <w:t>K</w:t>
      </w:r>
      <w:r w:rsidRPr="0022396C">
        <w:t xml:space="preserve"> </w:t>
      </w:r>
      <w:r w:rsidR="003F3AF3">
        <w:t>(</w:t>
      </w:r>
      <w:proofErr w:type="spellStart"/>
      <w:r w:rsidRPr="0022396C">
        <w:t>Eerola</w:t>
      </w:r>
      <w:proofErr w:type="spellEnd"/>
      <w:r w:rsidRPr="0022396C">
        <w:t xml:space="preserve"> et at., 2014</w:t>
      </w:r>
      <w:r w:rsidR="003F3AF3">
        <w:t>)</w:t>
      </w:r>
      <w:r w:rsidR="008B2071">
        <w:t xml:space="preserve"> respectively</w:t>
      </w:r>
      <w:r w:rsidRPr="0022396C">
        <w:t xml:space="preserve">. FLake prognostic variables are: the mixed-layer temperature </w:t>
      </w:r>
      <w:r w:rsidRPr="0022396C">
        <w:rPr>
          <w:i/>
        </w:rPr>
        <w:t>T</w:t>
      </w:r>
      <w:r w:rsidRPr="0022396C">
        <w:rPr>
          <w:i/>
          <w:vertAlign w:val="subscript"/>
        </w:rPr>
        <w:t>ML</w:t>
      </w:r>
      <w:r w:rsidRPr="0022396C">
        <w:t xml:space="preserve">, the mixed-layer depth, the bottom temperature, the mean temperature of the total water column, the shape factor, the temperature at the ice upper surface, and the ice thickness </w:t>
      </w:r>
      <w:r w:rsidR="003F3AF3">
        <w:t>(</w:t>
      </w:r>
      <w:r w:rsidRPr="0022396C">
        <w:t>IFS Documentation, 2017</w:t>
      </w:r>
      <w:r w:rsidR="003F3AF3">
        <w:t>)</w:t>
      </w:r>
      <w:r w:rsidRPr="0022396C">
        <w:t xml:space="preserve">. Verification </w:t>
      </w:r>
      <w:r w:rsidR="0042576D">
        <w:t>i</w:t>
      </w:r>
      <w:r w:rsidRPr="0022396C">
        <w:t xml:space="preserve">s performed in terms of </w:t>
      </w:r>
      <w:r w:rsidRPr="0022396C">
        <w:rPr>
          <w:i/>
        </w:rPr>
        <w:t>T</w:t>
      </w:r>
      <w:r w:rsidRPr="0022396C">
        <w:rPr>
          <w:i/>
          <w:vertAlign w:val="subscript"/>
        </w:rPr>
        <w:t>ML</w:t>
      </w:r>
      <w:r w:rsidRPr="0022396C">
        <w:t xml:space="preserve"> and the </w:t>
      </w:r>
      <w:r w:rsidR="005D6826">
        <w:t>ice formation/disappearance</w:t>
      </w:r>
      <w:r w:rsidRPr="0022396C">
        <w:t xml:space="preserve"> dates. Model</w:t>
      </w:r>
      <w:r>
        <w:t>l</w:t>
      </w:r>
      <w:r w:rsidRPr="0022396C">
        <w:t xml:space="preserve">ing results </w:t>
      </w:r>
      <w:r w:rsidR="0042576D">
        <w:t>a</w:t>
      </w:r>
      <w:r w:rsidRPr="0022396C">
        <w:t xml:space="preserve">re verified against in-situ measurements of lake </w:t>
      </w:r>
      <w:r w:rsidR="0042576D" w:rsidRPr="0022396C">
        <w:t xml:space="preserve">water </w:t>
      </w:r>
      <w:r w:rsidRPr="0022396C">
        <w:t xml:space="preserve">surface temperature and </w:t>
      </w:r>
      <w:r w:rsidR="005D6826">
        <w:t>ice formation/disappearance</w:t>
      </w:r>
      <w:r w:rsidRPr="0022396C">
        <w:t xml:space="preserve"> dates recorded by Data and Information Centre of the Finnish Environment Institute (SYKE).</w:t>
      </w:r>
    </w:p>
    <w:p w14:paraId="1AFAD191" w14:textId="77777777" w:rsidR="008A17B0" w:rsidRDefault="000C52BD" w:rsidP="000C52BD">
      <w:pPr>
        <w:pStyle w:val="Heading2"/>
      </w:pPr>
      <w:r w:rsidRPr="003F3AF3">
        <w:t>4.1 Model experiment setup and verification methods</w:t>
      </w:r>
    </w:p>
    <w:p w14:paraId="2346584E" w14:textId="61E4DB0F" w:rsidR="0022396C" w:rsidRDefault="0022396C" w:rsidP="0022396C">
      <w:r w:rsidRPr="006A35DF">
        <w:rPr>
          <w:u w:val="single"/>
        </w:rPr>
        <w:t>Numerical experiments</w:t>
      </w:r>
      <w:r>
        <w:t xml:space="preserve"> with IFS model using operational and upgraded </w:t>
      </w:r>
      <w:r w:rsidRPr="003E28A9">
        <w:rPr>
          <w:i/>
        </w:rPr>
        <w:t>LKM</w:t>
      </w:r>
      <w:r>
        <w:t xml:space="preserve"> and </w:t>
      </w:r>
      <w:proofErr w:type="spellStart"/>
      <w:r w:rsidRPr="00A64E18">
        <w:rPr>
          <w:i/>
        </w:rPr>
        <w:t>D_water</w:t>
      </w:r>
      <w:proofErr w:type="spellEnd"/>
      <w:r>
        <w:t xml:space="preserve"> </w:t>
      </w:r>
      <w:r w:rsidR="00E149DB">
        <w:t>run</w:t>
      </w:r>
      <w:r>
        <w:t xml:space="preserve"> for 5 years from 2010.01.01 to 2014.12.31, with 3 months of model spin up from 2009.10.01 to 2009.12.31. Experiments </w:t>
      </w:r>
      <w:r w:rsidR="00E149DB">
        <w:t>start</w:t>
      </w:r>
      <w:r w:rsidR="00484CCC">
        <w:t>ed</w:t>
      </w:r>
      <w:r>
        <w:t xml:space="preserve"> in the middle of autumn 2009</w:t>
      </w:r>
      <w:r w:rsidR="00E149DB">
        <w:t>,</w:t>
      </w:r>
      <w:r>
        <w:t xml:space="preserve"> when all Finish lakes are mixed </w:t>
      </w:r>
      <w:r w:rsidR="00E149DB">
        <w:t>till</w:t>
      </w:r>
      <w:r>
        <w:t xml:space="preserve"> the bottom</w:t>
      </w:r>
      <w:r w:rsidR="00E149DB">
        <w:t xml:space="preserve">, </w:t>
      </w:r>
      <w:r>
        <w:t xml:space="preserve">to shorten the model spin up time and to get reliable results straight after ice melting in spring 2010. Experiments </w:t>
      </w:r>
      <w:r w:rsidR="00E149DB">
        <w:t>run</w:t>
      </w:r>
      <w:r>
        <w:t xml:space="preserve"> with IFS CY43R3 model on</w:t>
      </w:r>
      <w:r w:rsidR="00484CCC">
        <w:t xml:space="preserve"> the </w:t>
      </w:r>
      <w:r>
        <w:t xml:space="preserve">triangular cubic octahedral grid with the high horizontal resolution </w:t>
      </w:r>
      <w:r w:rsidR="00E149DB">
        <w:t>~</w:t>
      </w:r>
      <w:r>
        <w:t xml:space="preserve"> 9 km (i.e. Tco1279), in </w:t>
      </w:r>
      <w:r w:rsidR="00484CCC">
        <w:t xml:space="preserve">the </w:t>
      </w:r>
      <w:r>
        <w:t xml:space="preserve">surface off-line mode (i.e. no feedback of the surface to the atmosphere). For the forcing, the lowest model level variables </w:t>
      </w:r>
      <w:r w:rsidR="00484CCC">
        <w:t>we</w:t>
      </w:r>
      <w:r>
        <w:t>re taken from the newly available ERA5 reanalysis</w:t>
      </w:r>
      <w:r w:rsidR="007B00F9">
        <w:t xml:space="preserve"> (C3S, 2017)</w:t>
      </w:r>
      <w:r>
        <w:t xml:space="preserve">. In ERA5, the lake parameterization is included in the model. The experiments </w:t>
      </w:r>
      <w:r w:rsidRPr="002779D0">
        <w:rPr>
          <w:i/>
        </w:rPr>
        <w:t>GTZP</w:t>
      </w:r>
      <w:r w:rsidRPr="002779D0">
        <w:rPr>
          <w:i/>
          <w:vertAlign w:val="subscript"/>
        </w:rPr>
        <w:t>OPR</w:t>
      </w:r>
      <w:r>
        <w:t xml:space="preserve"> (red in all figures) and </w:t>
      </w:r>
      <w:r w:rsidRPr="00F01FF0">
        <w:rPr>
          <w:i/>
        </w:rPr>
        <w:t>GTZL</w:t>
      </w:r>
      <w:r w:rsidRPr="00F01FF0">
        <w:rPr>
          <w:i/>
          <w:vertAlign w:val="subscript"/>
        </w:rPr>
        <w:t>NEW</w:t>
      </w:r>
      <w:r>
        <w:t xml:space="preserve"> (blue in all figures) use</w:t>
      </w:r>
      <w:r w:rsidR="00484CCC">
        <w:t>d</w:t>
      </w:r>
      <w:r>
        <w:t xml:space="preserve"> operational and upgraded </w:t>
      </w:r>
      <w:proofErr w:type="spellStart"/>
      <w:r w:rsidR="00AB2BFC">
        <w:rPr>
          <w:i/>
        </w:rPr>
        <w:t>Fr_lake</w:t>
      </w:r>
      <w:proofErr w:type="spellEnd"/>
      <w:r>
        <w:t xml:space="preserve"> and </w:t>
      </w:r>
      <w:proofErr w:type="spellStart"/>
      <w:r w:rsidRPr="00A64E18">
        <w:rPr>
          <w:i/>
        </w:rPr>
        <w:t>D_water</w:t>
      </w:r>
      <w:proofErr w:type="spellEnd"/>
      <w:r>
        <w:t xml:space="preserve"> values respectively. </w:t>
      </w:r>
    </w:p>
    <w:p w14:paraId="5CB67DC1" w14:textId="639B5ECD" w:rsidR="008A17B0" w:rsidRDefault="0022396C" w:rsidP="0022396C">
      <w:r>
        <w:t xml:space="preserve">For verification, we used the standard scores: mean error </w:t>
      </w:r>
      <w:r w:rsidR="00315851">
        <w:t xml:space="preserve">or </w:t>
      </w:r>
      <w:r w:rsidR="00E47D15">
        <w:t>bias</w:t>
      </w:r>
      <w:r>
        <w:t xml:space="preserve"> </w:t>
      </w:r>
      <w:r w:rsidR="00315851">
        <w:t>(</w:t>
      </w:r>
      <w:r>
        <w:t xml:space="preserve">difference between observed and simulated values), </w:t>
      </w:r>
      <w:r w:rsidR="001106C2" w:rsidRPr="0087073E">
        <w:t>mean absolute error</w:t>
      </w:r>
      <w:r w:rsidR="001106C2">
        <w:t xml:space="preserve"> (</w:t>
      </w:r>
      <w:r w:rsidR="00B5432C">
        <w:t>MAE</w:t>
      </w:r>
      <w:r w:rsidR="001106C2">
        <w:t>)</w:t>
      </w:r>
      <w:r w:rsidR="007A5B8B">
        <w:t xml:space="preserve">, </w:t>
      </w:r>
      <w:r>
        <w:t xml:space="preserve">and </w:t>
      </w:r>
      <w:r w:rsidR="001106C2">
        <w:t xml:space="preserve">error </w:t>
      </w:r>
      <w:r w:rsidR="009B6E42">
        <w:t>st</w:t>
      </w:r>
      <w:r w:rsidR="00592495">
        <w:t xml:space="preserve">andard </w:t>
      </w:r>
      <w:r w:rsidR="009B6E42">
        <w:t>d</w:t>
      </w:r>
      <w:r w:rsidR="00592495">
        <w:t>eviation (STD)</w:t>
      </w:r>
      <w:r>
        <w:t xml:space="preserve">. The statistical significance of the difference in model errors between two experiments </w:t>
      </w:r>
      <w:r w:rsidR="00E03FA7">
        <w:t>was</w:t>
      </w:r>
      <w:r>
        <w:t xml:space="preserve"> checked with a non-parametric Kruskal-Wallis test </w:t>
      </w:r>
      <w:r w:rsidR="003F3AF3">
        <w:t>(</w:t>
      </w:r>
      <w:r>
        <w:t>Glantz, 2012</w:t>
      </w:r>
      <w:r w:rsidR="003F3AF3">
        <w:t>)</w:t>
      </w:r>
      <w:r>
        <w:t xml:space="preserve"> as prior it was noted that errors have </w:t>
      </w:r>
      <w:r w:rsidR="000C13F8">
        <w:t xml:space="preserve">a </w:t>
      </w:r>
      <w:r>
        <w:t xml:space="preserve">non-Gaussian distribution. For the Kruskal-Wallis test, data from all comparing groups are combined, sorted ascending and ranked, equal values are assigned with their mean rank. The Kruskal-Wallis test statistic </w:t>
      </w:r>
      <w:r w:rsidRPr="0001748F">
        <w:rPr>
          <w:i/>
        </w:rPr>
        <w:t>H</w:t>
      </w:r>
      <w:r>
        <w:t xml:space="preserve"> is:</w:t>
      </w:r>
    </w:p>
    <w:p w14:paraId="600331A6" w14:textId="77777777" w:rsidR="00D32352" w:rsidRPr="0073289D" w:rsidRDefault="0073289D" w:rsidP="003C0A62">
      <w:bookmarkStart w:id="8" w:name="_Hlk3821871"/>
      <w:bookmarkStart w:id="9" w:name="_Hlk3821847"/>
      <m:oMath>
        <m:r>
          <w:rPr>
            <w:rFonts w:ascii="Cambria Math" w:hAnsi="Cambria Math"/>
          </w:rPr>
          <m:t>H=</m:t>
        </m:r>
        <m:f>
          <m:fPr>
            <m:ctrlPr>
              <w:rPr>
                <w:rFonts w:ascii="Cambria Math" w:hAnsi="Cambria Math"/>
                <w:i/>
              </w:rPr>
            </m:ctrlPr>
          </m:fPr>
          <m:num>
            <m:r>
              <w:rPr>
                <w:rFonts w:ascii="Cambria Math" w:hAnsi="Cambria Math"/>
              </w:rPr>
              <m:t>12</m:t>
            </m:r>
          </m:num>
          <m:den>
            <m:r>
              <w:rPr>
                <w:rFonts w:ascii="Cambria Math" w:hAnsi="Cambria Math"/>
              </w:rPr>
              <m:t>N</m:t>
            </m:r>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k</m:t>
                    </m:r>
                  </m:sub>
                </m:sSub>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w:rPr>
                                    <w:rFonts w:ascii="Cambria Math" w:hAnsi="Cambria Math"/>
                                  </w:rPr>
                                  <m:t>k</m:t>
                                </m:r>
                              </m:sub>
                            </m:sSub>
                          </m:e>
                        </m:acc>
                        <m:r>
                          <w:rPr>
                            <w:rFonts w:ascii="Cambria Math" w:hAnsi="Cambria Math"/>
                          </w:rPr>
                          <m:t>-</m:t>
                        </m:r>
                        <m:acc>
                          <m:accPr>
                            <m:chr m:val="̅"/>
                            <m:ctrlPr>
                              <w:rPr>
                                <w:rFonts w:ascii="Cambria Math" w:hAnsi="Cambria Math"/>
                                <w:i/>
                              </w:rPr>
                            </m:ctrlPr>
                          </m:accPr>
                          <m:e>
                            <m:r>
                              <w:rPr>
                                <w:rFonts w:ascii="Cambria Math" w:hAnsi="Cambria Math"/>
                              </w:rPr>
                              <m:t>R</m:t>
                            </m:r>
                          </m:e>
                        </m:acc>
                      </m:e>
                    </m:d>
                  </m:e>
                  <m:sup>
                    <m:r>
                      <w:rPr>
                        <w:rFonts w:ascii="Cambria Math" w:hAnsi="Cambria Math"/>
                      </w:rPr>
                      <m:t>2</m:t>
                    </m:r>
                  </m:sup>
                </m:sSup>
              </m:e>
            </m:d>
          </m:e>
        </m:nary>
      </m:oMath>
      <w:bookmarkEnd w:id="8"/>
      <w:r w:rsidR="000A29BF">
        <w:t>,</w:t>
      </w:r>
      <w:r w:rsidR="000A29BF">
        <w:tab/>
      </w:r>
      <w:r w:rsidR="000A29BF">
        <w:tab/>
      </w:r>
      <w:r w:rsidR="000A29BF">
        <w:tab/>
      </w:r>
      <w:r w:rsidR="000A29BF">
        <w:tab/>
      </w:r>
      <w:r w:rsidR="000A29BF">
        <w:tab/>
      </w:r>
      <w:r w:rsidR="000A29BF">
        <w:tab/>
      </w:r>
      <w:r w:rsidR="000A29BF">
        <w:tab/>
      </w:r>
      <w:r w:rsidR="000A29BF">
        <w:tab/>
      </w:r>
      <w:r w:rsidR="00315851">
        <w:tab/>
      </w:r>
      <w:r w:rsidR="000A29BF">
        <w:tab/>
        <w:t>(4)</w:t>
      </w:r>
    </w:p>
    <w:p w14:paraId="759493A7" w14:textId="342A1B7B" w:rsidR="004747F7" w:rsidRDefault="000A29BF" w:rsidP="003C0A62">
      <w:r>
        <w:t xml:space="preserve">where </w:t>
      </w:r>
      <w:r w:rsidR="00D33AAF" w:rsidRPr="0001748F">
        <w:rPr>
          <w:i/>
        </w:rPr>
        <w:t>K</w:t>
      </w:r>
      <w:r w:rsidR="00D33AAF">
        <w:t xml:space="preserve"> </w:t>
      </w:r>
      <w:r w:rsidR="00315851" w:rsidRPr="00C00B80">
        <w:t>–</w:t>
      </w:r>
      <w:r w:rsidR="00D33AAF">
        <w:t xml:space="preserve"> number</w:t>
      </w:r>
      <w:r w:rsidR="0001748F">
        <w:t xml:space="preserve"> of groups</w:t>
      </w:r>
      <w:r w:rsidR="00D33AAF">
        <w:t xml:space="preserve">, </w:t>
      </w:r>
      <w:proofErr w:type="spellStart"/>
      <w:r w:rsidR="00D33AAF" w:rsidRPr="0001748F">
        <w:rPr>
          <w:i/>
        </w:rPr>
        <w:t>n</w:t>
      </w:r>
      <w:r w:rsidR="0001748F" w:rsidRPr="0001748F">
        <w:rPr>
          <w:i/>
          <w:vertAlign w:val="subscript"/>
        </w:rPr>
        <w:t>k</w:t>
      </w:r>
      <w:proofErr w:type="spellEnd"/>
      <w:r w:rsidR="00D33AAF">
        <w:t xml:space="preserve"> </w:t>
      </w:r>
      <w:r w:rsidR="00315851" w:rsidRPr="00C00B80">
        <w:t>–</w:t>
      </w:r>
      <w:r w:rsidR="00D33AAF">
        <w:t xml:space="preserve"> </w:t>
      </w:r>
      <w:r w:rsidR="0001748F">
        <w:t xml:space="preserve">sample volume for </w:t>
      </w:r>
      <w:r w:rsidR="002470EC">
        <w:t xml:space="preserve">the </w:t>
      </w:r>
      <w:r w:rsidR="0001748F">
        <w:t xml:space="preserve">group </w:t>
      </w:r>
      <w:r w:rsidR="0001748F" w:rsidRPr="0001748F">
        <w:rPr>
          <w:i/>
        </w:rPr>
        <w:t>k</w:t>
      </w:r>
      <w:r w:rsidR="00D33AAF">
        <w:t xml:space="preserve">, </w:t>
      </w:r>
      <w:r w:rsidR="00D33AAF" w:rsidRPr="0001748F">
        <w:rPr>
          <w:i/>
        </w:rPr>
        <w:t>N</w:t>
      </w:r>
      <w:r w:rsidR="00D33AAF">
        <w:t xml:space="preserve"> </w:t>
      </w:r>
      <w:r w:rsidR="00315851" w:rsidRPr="00C00B80">
        <w:t>–</w:t>
      </w:r>
      <w:r w:rsidR="00D33AAF">
        <w:t xml:space="preserve"> </w:t>
      </w:r>
      <w:r w:rsidR="002470EC">
        <w:t xml:space="preserve">the </w:t>
      </w:r>
      <w:r w:rsidR="00D33AAF">
        <w:t xml:space="preserve">total </w:t>
      </w:r>
      <w:r w:rsidR="0001748F">
        <w:t>volume</w:t>
      </w:r>
      <w:r w:rsidR="00D33AAF">
        <w:t xml:space="preserve"> of </w:t>
      </w:r>
      <w:r w:rsidR="0001748F">
        <w:t xml:space="preserve">all groups </w:t>
      </w:r>
      <w:r w:rsidR="00D33AAF">
        <w:t xml:space="preserve">combined </w:t>
      </w:r>
      <w:bookmarkStart w:id="10" w:name="_Hlk3821911"/>
      <m:oMath>
        <m:r>
          <w:rPr>
            <w:rFonts w:ascii="Cambria Math" w:hAnsi="Cambria Math"/>
          </w:rPr>
          <m:t>N=</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
              <m:sSubPr>
                <m:ctrlPr>
                  <w:rPr>
                    <w:rFonts w:ascii="Cambria Math" w:hAnsi="Cambria Math"/>
                    <w:i/>
                  </w:rPr>
                </m:ctrlPr>
              </m:sSubPr>
              <m:e>
                <m:r>
                  <w:rPr>
                    <w:rFonts w:ascii="Cambria Math" w:hAnsi="Cambria Math"/>
                  </w:rPr>
                  <m:t>n</m:t>
                </m:r>
              </m:e>
              <m:sub>
                <m:r>
                  <w:rPr>
                    <w:rFonts w:ascii="Cambria Math" w:hAnsi="Cambria Math"/>
                  </w:rPr>
                  <m:t>k</m:t>
                </m:r>
              </m:sub>
            </m:sSub>
          </m:e>
        </m:nary>
      </m:oMath>
      <w:bookmarkEnd w:id="10"/>
      <w:r w:rsidR="00555F84">
        <w:t xml:space="preserve">, </w:t>
      </w:r>
      <w:bookmarkStart w:id="11" w:name="_Hlk3821928"/>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w:rPr>
                    <w:rFonts w:ascii="Cambria Math" w:hAnsi="Cambria Math"/>
                  </w:rPr>
                  <m:t>k</m:t>
                </m:r>
              </m:sub>
            </m:sSub>
          </m:e>
        </m:acc>
      </m:oMath>
      <w:bookmarkEnd w:id="11"/>
      <w:r w:rsidR="00555F84">
        <w:t xml:space="preserve"> </w:t>
      </w:r>
      <w:r w:rsidR="00315851" w:rsidRPr="00C00B80">
        <w:t>–</w:t>
      </w:r>
      <w:r w:rsidR="00555F84">
        <w:t xml:space="preserve"> </w:t>
      </w:r>
      <w:r w:rsidR="002470EC">
        <w:t xml:space="preserve">the </w:t>
      </w:r>
      <w:r w:rsidR="00555F84">
        <w:t>average rank of the group</w:t>
      </w:r>
      <w:r w:rsidR="0001748F">
        <w:t xml:space="preserve"> </w:t>
      </w:r>
      <w:r w:rsidR="0001748F" w:rsidRPr="0001748F">
        <w:rPr>
          <w:i/>
        </w:rPr>
        <w:t>k</w:t>
      </w:r>
      <w:r w:rsidR="00555F84">
        <w:t xml:space="preserve">, </w:t>
      </w:r>
      <w:bookmarkStart w:id="12" w:name="_Hlk3821945"/>
      <m:oMath>
        <m:acc>
          <m:accPr>
            <m:chr m:val="̅"/>
            <m:ctrlPr>
              <w:rPr>
                <w:rFonts w:ascii="Cambria Math" w:hAnsi="Cambria Math"/>
                <w:i/>
              </w:rPr>
            </m:ctrlPr>
          </m:accPr>
          <m:e>
            <m:r>
              <w:rPr>
                <w:rFonts w:ascii="Cambria Math" w:hAnsi="Cambria Math"/>
              </w:rPr>
              <m:t>R</m:t>
            </m:r>
          </m:e>
        </m:acc>
      </m:oMath>
      <w:bookmarkEnd w:id="12"/>
      <w:r w:rsidR="00555F84">
        <w:t xml:space="preserve"> </w:t>
      </w:r>
      <w:r w:rsidR="00315851" w:rsidRPr="00C00B80">
        <w:t>–</w:t>
      </w:r>
      <w:r w:rsidR="00555F84">
        <w:t xml:space="preserve"> </w:t>
      </w:r>
      <w:r w:rsidR="002470EC">
        <w:t xml:space="preserve">the </w:t>
      </w:r>
      <w:r w:rsidR="00555F84">
        <w:t xml:space="preserve">average rank of combined groups </w:t>
      </w:r>
      <w:bookmarkStart w:id="13" w:name="_Hlk3821958"/>
      <m:oMath>
        <m:acc>
          <m:accPr>
            <m:chr m:val="̅"/>
            <m:ctrlPr>
              <w:rPr>
                <w:rFonts w:ascii="Cambria Math" w:hAnsi="Cambria Math"/>
                <w:i/>
              </w:rPr>
            </m:ctrlPr>
          </m:accPr>
          <m:e>
            <m:r>
              <w:rPr>
                <w:rFonts w:ascii="Cambria Math" w:hAnsi="Cambria Math"/>
              </w:rPr>
              <m:t>R</m:t>
            </m:r>
          </m:e>
        </m:acc>
        <m:r>
          <w:rPr>
            <w:rFonts w:ascii="Cambria Math" w:hAnsi="Cambria Math"/>
          </w:rPr>
          <m:t>=</m:t>
        </m:r>
        <m:f>
          <m:fPr>
            <m:ctrlPr>
              <w:rPr>
                <w:rFonts w:ascii="Cambria Math" w:hAnsi="Cambria Math"/>
                <w:i/>
              </w:rPr>
            </m:ctrlPr>
          </m:fPr>
          <m:num>
            <m:r>
              <w:rPr>
                <w:rFonts w:ascii="Cambria Math" w:hAnsi="Cambria Math"/>
              </w:rPr>
              <m:t>N+1</m:t>
            </m:r>
          </m:num>
          <m:den>
            <m:r>
              <w:rPr>
                <w:rFonts w:ascii="Cambria Math" w:hAnsi="Cambria Math"/>
              </w:rPr>
              <m:t>2</m:t>
            </m:r>
          </m:den>
        </m:f>
      </m:oMath>
      <w:bookmarkEnd w:id="13"/>
      <w:r w:rsidR="002455C9">
        <w:t xml:space="preserve">. </w:t>
      </w:r>
      <w:r w:rsidR="00417EB5" w:rsidRPr="00417EB5">
        <w:t xml:space="preserve">To estimate the statistical significance, </w:t>
      </w:r>
      <w:r w:rsidR="002455C9" w:rsidRPr="00417EB5">
        <w:rPr>
          <w:i/>
        </w:rPr>
        <w:t>H</w:t>
      </w:r>
      <w:r w:rsidR="002455C9">
        <w:t xml:space="preserve"> is compared with a critical value </w:t>
      </w:r>
      <w:bookmarkStart w:id="14" w:name="_Hlk3821972"/>
      <m:oMath>
        <m:sSup>
          <m:sSupPr>
            <m:ctrlPr>
              <w:rPr>
                <w:rFonts w:ascii="Cambria Math" w:hAnsi="Cambria Math"/>
                <w:i/>
              </w:rPr>
            </m:ctrlPr>
          </m:sSupPr>
          <m:e>
            <m:r>
              <w:rPr>
                <w:rFonts w:ascii="Cambria Math" w:hAnsi="Cambria Math"/>
              </w:rPr>
              <m:t>χ</m:t>
            </m:r>
          </m:e>
          <m:sup>
            <m:r>
              <w:rPr>
                <w:rFonts w:ascii="Cambria Math" w:hAnsi="Cambria Math"/>
              </w:rPr>
              <m:t>2</m:t>
            </m:r>
          </m:sup>
        </m:sSup>
      </m:oMath>
      <w:bookmarkEnd w:id="14"/>
      <w:r w:rsidR="002455C9">
        <w:t xml:space="preserve"> </w:t>
      </w:r>
      <w:r w:rsidR="004747F7">
        <w:t>for</w:t>
      </w:r>
      <w:r w:rsidR="001A3868">
        <w:t xml:space="preserve"> (</w:t>
      </w:r>
      <w:r w:rsidR="001A3868" w:rsidRPr="001A3868">
        <w:rPr>
          <w:i/>
        </w:rPr>
        <w:t>K</w:t>
      </w:r>
      <w:r w:rsidR="001A3868">
        <w:t> </w:t>
      </w:r>
      <w:r w:rsidR="001A3868" w:rsidRPr="00C00B80">
        <w:t>–</w:t>
      </w:r>
      <w:r w:rsidR="001A3868">
        <w:t> 1)</w:t>
      </w:r>
      <w:r w:rsidR="004747F7">
        <w:t xml:space="preserve"> groups </w:t>
      </w:r>
      <w:r w:rsidR="00417EB5">
        <w:t>with</w:t>
      </w:r>
      <w:r w:rsidR="004747F7">
        <w:t xml:space="preserve"> </w:t>
      </w:r>
      <w:r w:rsidR="002470EC">
        <w:t xml:space="preserve">the </w:t>
      </w:r>
      <w:r w:rsidR="004747F7">
        <w:t xml:space="preserve">significance level </w:t>
      </w:r>
      <w:r w:rsidR="004747F7" w:rsidRPr="00417EB5">
        <w:rPr>
          <w:i/>
        </w:rPr>
        <w:t>α</w:t>
      </w:r>
      <w:r w:rsidR="00741B3A">
        <w:t xml:space="preserve"> (if not stated differently</w:t>
      </w:r>
      <w:r w:rsidR="00417EB5">
        <w:t xml:space="preserve"> </w:t>
      </w:r>
      <w:r w:rsidR="00417EB5" w:rsidRPr="00417EB5">
        <w:rPr>
          <w:i/>
        </w:rPr>
        <w:t>α</w:t>
      </w:r>
      <w:r w:rsidR="00417EB5">
        <w:rPr>
          <w:i/>
        </w:rPr>
        <w:t xml:space="preserve"> </w:t>
      </w:r>
      <w:r w:rsidR="00417EB5">
        <w:t>= 0.05</w:t>
      </w:r>
      <w:r w:rsidR="00741B3A">
        <w:t xml:space="preserve">). </w:t>
      </w:r>
      <w:r w:rsidR="004747F7">
        <w:t>If</w:t>
      </w:r>
      <w:r w:rsidR="00417EB5">
        <w:t xml:space="preserve"> </w:t>
      </w:r>
      <w:r w:rsidR="00417EB5" w:rsidRPr="00417EB5">
        <w:rPr>
          <w:i/>
        </w:rPr>
        <w:t>H</w:t>
      </w:r>
      <w:r w:rsidR="00417EB5">
        <w:t xml:space="preserve"> &gt; </w:t>
      </w:r>
      <m:oMath>
        <m:sSup>
          <m:sSupPr>
            <m:ctrlPr>
              <w:rPr>
                <w:rFonts w:ascii="Cambria Math" w:hAnsi="Cambria Math"/>
                <w:i/>
              </w:rPr>
            </m:ctrlPr>
          </m:sSupPr>
          <m:e>
            <m:r>
              <w:rPr>
                <w:rFonts w:ascii="Cambria Math" w:hAnsi="Cambria Math"/>
              </w:rPr>
              <m:t>χ</m:t>
            </m:r>
          </m:e>
          <m:sup>
            <m:r>
              <w:rPr>
                <w:rFonts w:ascii="Cambria Math" w:hAnsi="Cambria Math"/>
              </w:rPr>
              <m:t>2</m:t>
            </m:r>
          </m:sup>
        </m:sSup>
      </m:oMath>
      <w:r w:rsidR="004747F7">
        <w:t>, then differences between groups are statistically significant.</w:t>
      </w:r>
    </w:p>
    <w:p w14:paraId="5FF17284" w14:textId="62350117" w:rsidR="009374DB" w:rsidRDefault="009374DB" w:rsidP="009374DB">
      <w:r w:rsidRPr="009374DB">
        <w:rPr>
          <w:u w:val="single"/>
        </w:rPr>
        <w:t>In-situ SYKE data</w:t>
      </w:r>
      <w:r>
        <w:t xml:space="preserve">. SYKE is responsible for producing, storing and distributing Finland’s national environmental information and spatial data </w:t>
      </w:r>
      <w:r w:rsidR="003F3AF3">
        <w:t>(</w:t>
      </w:r>
      <w:r>
        <w:t>SYKE, 2017</w:t>
      </w:r>
      <w:r w:rsidR="003F3AF3">
        <w:t>)</w:t>
      </w:r>
      <w:r>
        <w:t>. SYKE operates more than 30 regular lake and river water temperature measurement sites over Finland. In-situ lake water surface temperature measurements and on-shore observations of the lake visible area freeze</w:t>
      </w:r>
      <w:r w:rsidR="001A3868">
        <w:t>-</w:t>
      </w:r>
      <w:r>
        <w:t>up/break</w:t>
      </w:r>
      <w:r w:rsidR="001A3868">
        <w:t>-</w:t>
      </w:r>
      <w:r>
        <w:t xml:space="preserve">up dates collected by SYKE </w:t>
      </w:r>
      <w:r w:rsidR="001A3868">
        <w:t>a</w:t>
      </w:r>
      <w:r>
        <w:t xml:space="preserve">re used for the model verification. The water temperature is measured every morning during the ice-free season at 8.00 am local time, close to </w:t>
      </w:r>
      <w:r w:rsidR="000C13F8">
        <w:t xml:space="preserve">the </w:t>
      </w:r>
      <w:r>
        <w:t xml:space="preserve">shore, at 20 cm below the water surface </w:t>
      </w:r>
      <w:r w:rsidR="003F3AF3">
        <w:t>(</w:t>
      </w:r>
      <w:proofErr w:type="spellStart"/>
      <w:r>
        <w:t>Rontu</w:t>
      </w:r>
      <w:proofErr w:type="spellEnd"/>
      <w:r>
        <w:t xml:space="preserve"> et al., 2012, </w:t>
      </w:r>
      <w:proofErr w:type="spellStart"/>
      <w:r>
        <w:lastRenderedPageBreak/>
        <w:t>Kheyrollah</w:t>
      </w:r>
      <w:proofErr w:type="spellEnd"/>
      <w:r>
        <w:t xml:space="preserve"> Pour et al., 2017</w:t>
      </w:r>
      <w:r w:rsidR="003F3AF3">
        <w:t>)</w:t>
      </w:r>
      <w:r>
        <w:t xml:space="preserve">. Temperature measurements and </w:t>
      </w:r>
      <w:r w:rsidR="005D6826">
        <w:t>ice formation/disappearance</w:t>
      </w:r>
      <w:r>
        <w:t xml:space="preserve"> dates from 27 lakes for 2010-2014 </w:t>
      </w:r>
      <w:r w:rsidR="001A3868">
        <w:t>a</w:t>
      </w:r>
      <w:r>
        <w:t>re used for verification. Locations of the measurement points are shown in Fig</w:t>
      </w:r>
      <w:r w:rsidR="00EB1861">
        <w:t>.</w:t>
      </w:r>
      <w:r>
        <w:t xml:space="preserve"> </w:t>
      </w:r>
      <w:r w:rsidR="00514658">
        <w:t>9</w:t>
      </w:r>
      <w:r>
        <w:t xml:space="preserve">. </w:t>
      </w:r>
    </w:p>
    <w:p w14:paraId="4CC30DBD" w14:textId="6251D760" w:rsidR="009374DB" w:rsidRDefault="009374DB" w:rsidP="009374DB">
      <w:r>
        <w:t>The main morphological properties of lakes are given in Table 3 and Fig</w:t>
      </w:r>
      <w:r w:rsidR="00EB1861">
        <w:t>.</w:t>
      </w:r>
      <w:r>
        <w:t xml:space="preserve"> </w:t>
      </w:r>
      <w:r w:rsidR="00514658">
        <w:t>10</w:t>
      </w:r>
      <w:r>
        <w:t xml:space="preserve">. This table contains also </w:t>
      </w:r>
      <w:proofErr w:type="spellStart"/>
      <w:r w:rsidRPr="00A64E18">
        <w:rPr>
          <w:i/>
        </w:rPr>
        <w:t>D_water</w:t>
      </w:r>
      <w:proofErr w:type="spellEnd"/>
      <w:r>
        <w:t xml:space="preserve"> values from the model grid. Differences between in-situ depth measurements and </w:t>
      </w:r>
      <w:proofErr w:type="spellStart"/>
      <w:r w:rsidRPr="00A64E18">
        <w:rPr>
          <w:i/>
        </w:rPr>
        <w:t>D_water</w:t>
      </w:r>
      <w:proofErr w:type="spellEnd"/>
      <w:r>
        <w:t xml:space="preserve"> values from the model are due to horizontal resolution: </w:t>
      </w:r>
      <w:r w:rsidR="002470EC">
        <w:t xml:space="preserve">the </w:t>
      </w:r>
      <w:r>
        <w:t xml:space="preserve">in-situ depth values are from point measurements and the model depth values are from aggregated 9 by 9 km grid-boxes. During the </w:t>
      </w:r>
      <w:proofErr w:type="spellStart"/>
      <w:r w:rsidRPr="00A64E18">
        <w:rPr>
          <w:i/>
        </w:rPr>
        <w:t>D_water</w:t>
      </w:r>
      <w:proofErr w:type="spellEnd"/>
      <w:r>
        <w:t xml:space="preserve"> upgrade it was noted that </w:t>
      </w:r>
      <w:r w:rsidR="007A5B8B">
        <w:t>l</w:t>
      </w:r>
      <w:r>
        <w:t xml:space="preserve">ake Saimaa has </w:t>
      </w:r>
      <w:r w:rsidR="007A5B8B">
        <w:t xml:space="preserve">incorrect </w:t>
      </w:r>
      <w:r>
        <w:t xml:space="preserve">mean depth </w:t>
      </w:r>
      <w:r w:rsidR="007A5B8B">
        <w:t>(</w:t>
      </w:r>
      <w:r>
        <w:t>18.0 m instead of 10.8 m</w:t>
      </w:r>
      <w:r w:rsidR="007A5B8B">
        <w:t>)</w:t>
      </w:r>
      <w:r>
        <w:t xml:space="preserve">, </w:t>
      </w:r>
      <w:r w:rsidR="007A5B8B">
        <w:t xml:space="preserve">correction </w:t>
      </w:r>
      <w:r>
        <w:t xml:space="preserve">is planned during the next upgrade. </w:t>
      </w:r>
    </w:p>
    <w:p w14:paraId="71F2F90E" w14:textId="0A906C56" w:rsidR="006A35DF" w:rsidRDefault="009374DB" w:rsidP="009374DB">
      <w:r>
        <w:t xml:space="preserve">Comparison between </w:t>
      </w:r>
      <w:r w:rsidR="002470EC">
        <w:t xml:space="preserve">the </w:t>
      </w:r>
      <w:r>
        <w:t xml:space="preserve">operational and upgraded fields, considering </w:t>
      </w:r>
      <w:r w:rsidR="002470EC">
        <w:t xml:space="preserve">the </w:t>
      </w:r>
      <w:r>
        <w:t xml:space="preserve">error as </w:t>
      </w:r>
      <w:r w:rsidR="002470EC">
        <w:t xml:space="preserve">a </w:t>
      </w:r>
      <w:r>
        <w:t xml:space="preserve">difference between in-situ and modelled values, shows that for 27 selected lake sites even with 9 km resolution the upgraded </w:t>
      </w:r>
      <w:proofErr w:type="spellStart"/>
      <w:r w:rsidRPr="00A64E18">
        <w:rPr>
          <w:i/>
        </w:rPr>
        <w:t>D_water</w:t>
      </w:r>
      <w:proofErr w:type="spellEnd"/>
      <w:r>
        <w:t xml:space="preserve"> values have 25.4 times lower </w:t>
      </w:r>
      <w:r w:rsidR="00E47D15">
        <w:t>bias</w:t>
      </w:r>
      <w:r>
        <w:t xml:space="preserve"> (-0.2 m instead of -4.8 m), 3.4 times lower </w:t>
      </w:r>
      <w:r w:rsidR="00B5432C">
        <w:t>MAE</w:t>
      </w:r>
      <w:r>
        <w:t xml:space="preserve"> (2.4 m instead of 8.2 m) and 2.7 times lower STD (3.6 m instead of 9.7 m). </w:t>
      </w:r>
      <w:r w:rsidR="007A5B8B">
        <w:t>C</w:t>
      </w:r>
      <w:r>
        <w:t>hanges are statistically significant.</w:t>
      </w:r>
    </w:p>
    <w:p w14:paraId="11496F6C" w14:textId="77777777" w:rsidR="009374DB" w:rsidRDefault="009374DB" w:rsidP="009374DB">
      <w:pPr>
        <w:pStyle w:val="Heading2"/>
      </w:pPr>
      <w:r>
        <w:t>4.2 Model verification results</w:t>
      </w:r>
    </w:p>
    <w:p w14:paraId="494433E9" w14:textId="4E555670" w:rsidR="009374DB" w:rsidRDefault="009374DB" w:rsidP="009374DB">
      <w:r>
        <w:t xml:space="preserve">Measured and </w:t>
      </w:r>
      <w:r w:rsidR="00DC11B0">
        <w:t>modelled</w:t>
      </w:r>
      <w:r>
        <w:t xml:space="preserve"> lake surface temperatures </w:t>
      </w:r>
      <w:r w:rsidR="003B336D">
        <w:t>we</w:t>
      </w:r>
      <w:r>
        <w:t>re compared for the</w:t>
      </w:r>
      <w:r w:rsidR="00783426">
        <w:t xml:space="preserve"> full</w:t>
      </w:r>
      <w:r>
        <w:t xml:space="preserve"> </w:t>
      </w:r>
      <w:r w:rsidR="008B5F09">
        <w:t xml:space="preserve">experiment </w:t>
      </w:r>
      <w:r>
        <w:t>period</w:t>
      </w:r>
      <w:r w:rsidR="00783426">
        <w:t xml:space="preserve"> </w:t>
      </w:r>
      <w:r>
        <w:t xml:space="preserve">2010-2014. The model values </w:t>
      </w:r>
      <w:r w:rsidR="003B336D">
        <w:t>we</w:t>
      </w:r>
      <w:r>
        <w:t xml:space="preserve">re sampled for the ice-free season at 8.00 am local time to correspond the measured values. Figure </w:t>
      </w:r>
      <w:r w:rsidR="00514658">
        <w:t>11</w:t>
      </w:r>
      <w:r>
        <w:t xml:space="preserve"> shows the </w:t>
      </w:r>
      <w:r w:rsidR="00E47D15">
        <w:t>bias</w:t>
      </w:r>
      <w:r>
        <w:t xml:space="preserve">, </w:t>
      </w:r>
      <w:r w:rsidR="00B5432C">
        <w:t>MAE</w:t>
      </w:r>
      <w:r>
        <w:t>, STD and total amount of data used per each site. In general, errors became smaller (</w:t>
      </w:r>
      <w:r w:rsidR="00DC11B0">
        <w:t>modelled</w:t>
      </w:r>
      <w:r>
        <w:t xml:space="preserve"> values are closer to the measured ones) as the lake depth values became more realistic. Averaging over all 27 lakes, the comparison between two experiments shows that for </w:t>
      </w:r>
      <w:r w:rsidR="00F01FF0" w:rsidRPr="00F01FF0">
        <w:rPr>
          <w:i/>
        </w:rPr>
        <w:t>GTZL</w:t>
      </w:r>
      <w:r w:rsidR="00F01FF0" w:rsidRPr="00F01FF0">
        <w:rPr>
          <w:i/>
          <w:vertAlign w:val="subscript"/>
        </w:rPr>
        <w:t>NEW</w:t>
      </w:r>
      <w:r>
        <w:t xml:space="preserve"> </w:t>
      </w:r>
      <w:r w:rsidR="00E47D15">
        <w:t>bias</w:t>
      </w:r>
      <w:r>
        <w:t xml:space="preserve"> is lower for 12.5 %, </w:t>
      </w:r>
      <w:r w:rsidR="00B5432C">
        <w:t>MAE</w:t>
      </w:r>
      <w:r>
        <w:t xml:space="preserve"> </w:t>
      </w:r>
      <w:r w:rsidR="00783426" w:rsidRPr="00C00B80">
        <w:t>–</w:t>
      </w:r>
      <w:r w:rsidR="00783426">
        <w:t xml:space="preserve"> </w:t>
      </w:r>
      <w:r>
        <w:t xml:space="preserve">for 13.4 %, and STD </w:t>
      </w:r>
      <w:r w:rsidR="00783426" w:rsidRPr="00C00B80">
        <w:t>–</w:t>
      </w:r>
      <w:r w:rsidR="00783426">
        <w:t xml:space="preserve"> </w:t>
      </w:r>
      <w:r>
        <w:t xml:space="preserve">for 20.3 %. For some lakes water temperature </w:t>
      </w:r>
      <w:r w:rsidR="00DC11B0">
        <w:t>modelling</w:t>
      </w:r>
      <w:r>
        <w:t xml:space="preserve"> errors remained the same as their depth values </w:t>
      </w:r>
      <w:r w:rsidR="00783426">
        <w:t>a</w:t>
      </w:r>
      <w:r>
        <w:t xml:space="preserve">re the same or changed insignificantly in two experiments. These </w:t>
      </w:r>
      <w:r w:rsidR="00783426">
        <w:t xml:space="preserve">lakes </w:t>
      </w:r>
      <w:r>
        <w:t>are</w:t>
      </w:r>
      <w:r w:rsidR="00783426">
        <w:t>:</w:t>
      </w:r>
      <w:r>
        <w:t xml:space="preserve"> </w:t>
      </w:r>
      <w:proofErr w:type="spellStart"/>
      <w:r>
        <w:t>Paijanne</w:t>
      </w:r>
      <w:proofErr w:type="spellEnd"/>
      <w:r>
        <w:t xml:space="preserve">, </w:t>
      </w:r>
      <w:proofErr w:type="spellStart"/>
      <w:r>
        <w:t>Pyhajarvi</w:t>
      </w:r>
      <w:proofErr w:type="spellEnd"/>
      <w:r>
        <w:t xml:space="preserve">, Paajarvi2, </w:t>
      </w:r>
      <w:proofErr w:type="spellStart"/>
      <w:r>
        <w:t>Kuivajarvi</w:t>
      </w:r>
      <w:proofErr w:type="spellEnd"/>
      <w:r>
        <w:t xml:space="preserve">, </w:t>
      </w:r>
      <w:proofErr w:type="spellStart"/>
      <w:r>
        <w:t>Pesiojarvi</w:t>
      </w:r>
      <w:proofErr w:type="spellEnd"/>
      <w:r>
        <w:t xml:space="preserve">, </w:t>
      </w:r>
      <w:proofErr w:type="spellStart"/>
      <w:r>
        <w:t>Rehja-Nuas</w:t>
      </w:r>
      <w:proofErr w:type="spellEnd"/>
      <w:r>
        <w:t xml:space="preserve">, </w:t>
      </w:r>
      <w:proofErr w:type="spellStart"/>
      <w:r>
        <w:t>Kilpisjarvi</w:t>
      </w:r>
      <w:proofErr w:type="spellEnd"/>
      <w:r>
        <w:t xml:space="preserve"> and </w:t>
      </w:r>
      <w:proofErr w:type="spellStart"/>
      <w:r>
        <w:t>Inarijarvi</w:t>
      </w:r>
      <w:proofErr w:type="spellEnd"/>
      <w:r>
        <w:t xml:space="preserve">. The only statistically significant deterioration in the temperature </w:t>
      </w:r>
      <w:r w:rsidR="003B336D">
        <w:t>scores</w:t>
      </w:r>
      <w:r>
        <w:t xml:space="preserve"> </w:t>
      </w:r>
      <w:r w:rsidR="003B336D">
        <w:t>wa</w:t>
      </w:r>
      <w:r>
        <w:t xml:space="preserve">s for </w:t>
      </w:r>
      <w:r w:rsidR="000C13F8">
        <w:t xml:space="preserve">the </w:t>
      </w:r>
      <w:r w:rsidR="00783426">
        <w:t>l</w:t>
      </w:r>
      <w:r>
        <w:t xml:space="preserve">ake </w:t>
      </w:r>
      <w:proofErr w:type="spellStart"/>
      <w:r>
        <w:t>Lappajarvi</w:t>
      </w:r>
      <w:proofErr w:type="spellEnd"/>
      <w:r>
        <w:t xml:space="preserve">, which depth is overestimated 2.5 times in the upgraded </w:t>
      </w:r>
      <w:proofErr w:type="spellStart"/>
      <w:r w:rsidRPr="00A64E18">
        <w:rPr>
          <w:i/>
        </w:rPr>
        <w:t>D_water</w:t>
      </w:r>
      <w:proofErr w:type="spellEnd"/>
      <w:r>
        <w:t xml:space="preserve"> (18.0 m instead of 6.9 m) due to </w:t>
      </w:r>
      <w:r w:rsidR="003B336D">
        <w:t xml:space="preserve">the </w:t>
      </w:r>
      <w:r>
        <w:t>depth mapping algorithm and/or horizontal resolution of the depth field.</w:t>
      </w:r>
    </w:p>
    <w:p w14:paraId="6D9B5E66" w14:textId="44E7D467" w:rsidR="00A776F3" w:rsidRDefault="009374DB" w:rsidP="009374DB">
      <w:r>
        <w:t xml:space="preserve">Model errors may be different during different seasons depending on the model physics. It was shown that FLake has the best performance in boreal zone during autumn, when lakes are mixed </w:t>
      </w:r>
      <w:r w:rsidR="003F3AF3">
        <w:t>(</w:t>
      </w:r>
      <w:r>
        <w:t xml:space="preserve">Choulga and </w:t>
      </w:r>
      <w:proofErr w:type="spellStart"/>
      <w:r>
        <w:t>Kourzeneva</w:t>
      </w:r>
      <w:proofErr w:type="spellEnd"/>
      <w:r>
        <w:t>, 2014</w:t>
      </w:r>
      <w:r w:rsidR="003F3AF3">
        <w:t>)</w:t>
      </w:r>
      <w:r>
        <w:t xml:space="preserve">, provided that the lake depth is correct. Thus, it is interesting to </w:t>
      </w:r>
      <w:r w:rsidR="00673450">
        <w:t>dig into</w:t>
      </w:r>
      <w:r>
        <w:t xml:space="preserve"> details and to verify the model results for different seasons, depending on lake mixing</w:t>
      </w:r>
      <w:r w:rsidR="00673450">
        <w:t xml:space="preserve"> regime</w:t>
      </w:r>
      <w:r>
        <w:t xml:space="preserve">. Typically, lakes in the boreal zone are dimictic </w:t>
      </w:r>
      <w:r w:rsidR="003F3AF3">
        <w:t>(</w:t>
      </w:r>
      <w:r>
        <w:t>Lewis, 1983</w:t>
      </w:r>
      <w:r w:rsidR="003F3AF3">
        <w:t>)</w:t>
      </w:r>
      <w:r>
        <w:t xml:space="preserve"> and have </w:t>
      </w:r>
      <w:r w:rsidR="00913D1B">
        <w:t xml:space="preserve">5 </w:t>
      </w:r>
      <w:r>
        <w:t xml:space="preserve">main seasons in relation to </w:t>
      </w:r>
      <w:r w:rsidR="000C13F8">
        <w:t xml:space="preserve">the </w:t>
      </w:r>
      <w:r>
        <w:t xml:space="preserve">mixing and ice cover: </w:t>
      </w:r>
    </w:p>
    <w:p w14:paraId="25EBE9E0" w14:textId="77777777" w:rsidR="00A776F3" w:rsidRDefault="009374DB" w:rsidP="009374DB">
      <w:r>
        <w:t>(</w:t>
      </w:r>
      <w:proofErr w:type="spellStart"/>
      <w:r>
        <w:t>i</w:t>
      </w:r>
      <w:proofErr w:type="spellEnd"/>
      <w:r>
        <w:t xml:space="preserve">) spring mixing, when lakes are mixed </w:t>
      </w:r>
      <w:r w:rsidR="00673450">
        <w:t>till</w:t>
      </w:r>
      <w:r>
        <w:t xml:space="preserve"> the bottom and the mixed layer depth equals to the lake depth</w:t>
      </w:r>
      <w:r w:rsidR="00A776F3">
        <w:t>,</w:t>
      </w:r>
      <w:r>
        <w:t xml:space="preserve"> </w:t>
      </w:r>
    </w:p>
    <w:p w14:paraId="5CDD4DAE" w14:textId="77777777" w:rsidR="00A776F3" w:rsidRDefault="009374DB" w:rsidP="009374DB">
      <w:r>
        <w:t xml:space="preserve">(ii) summer, which is the stratified period, </w:t>
      </w:r>
    </w:p>
    <w:p w14:paraId="73180848" w14:textId="21F6C372" w:rsidR="00913D1B" w:rsidRDefault="009374DB" w:rsidP="009374DB">
      <w:r>
        <w:t>(iii) autumn mixing period</w:t>
      </w:r>
      <w:r w:rsidR="00673450">
        <w:t>,</w:t>
      </w:r>
      <w:r>
        <w:t xml:space="preserve"> which is usually longer than </w:t>
      </w:r>
      <w:r w:rsidR="000C13F8">
        <w:t xml:space="preserve">the </w:t>
      </w:r>
      <w:r>
        <w:t>spring</w:t>
      </w:r>
      <w:r w:rsidR="000C13F8">
        <w:t xml:space="preserve"> one</w:t>
      </w:r>
      <w:r>
        <w:t xml:space="preserve">, </w:t>
      </w:r>
    </w:p>
    <w:p w14:paraId="79855930" w14:textId="5B000415" w:rsidR="00A776F3" w:rsidRDefault="00913D1B" w:rsidP="009374DB">
      <w:r>
        <w:t xml:space="preserve">(iv) </w:t>
      </w:r>
      <w:r w:rsidRPr="00913D1B">
        <w:t>winter lake cooling</w:t>
      </w:r>
      <w:r w:rsidR="00C44DC9">
        <w:t xml:space="preserve"> period </w:t>
      </w:r>
      <w:r w:rsidR="009A736C">
        <w:t>with t</w:t>
      </w:r>
      <w:r w:rsidRPr="00913D1B">
        <w:t xml:space="preserve">he </w:t>
      </w:r>
      <w:r w:rsidR="009A736C">
        <w:t xml:space="preserve">inverse temperature stratification, between the </w:t>
      </w:r>
      <w:r w:rsidRPr="00913D1B">
        <w:t>temperature of maximal density and start of ice formation</w:t>
      </w:r>
      <w:r>
        <w:t>,</w:t>
      </w:r>
      <w:r w:rsidRPr="00913D1B">
        <w:t xml:space="preserve"> </w:t>
      </w:r>
      <w:r w:rsidR="009374DB">
        <w:t xml:space="preserve">and </w:t>
      </w:r>
    </w:p>
    <w:p w14:paraId="06DC5256" w14:textId="2C408128" w:rsidR="00A776F3" w:rsidRDefault="009374DB" w:rsidP="009374DB">
      <w:r>
        <w:t>(</w:t>
      </w:r>
      <w:r w:rsidR="00913D1B">
        <w:t>v</w:t>
      </w:r>
      <w:r>
        <w:t xml:space="preserve">) winter, when lakes are covered with ice. </w:t>
      </w:r>
    </w:p>
    <w:p w14:paraId="3349AA69" w14:textId="2AA980E2" w:rsidR="00A776F3" w:rsidRDefault="009374DB" w:rsidP="009374DB">
      <w:r>
        <w:lastRenderedPageBreak/>
        <w:t xml:space="preserve">However, this classical pattern is approximate, it may be distorted, depending on the lake depth and the atmospheric forcing. For example, </w:t>
      </w:r>
      <w:r w:rsidR="003B336D">
        <w:t xml:space="preserve">a </w:t>
      </w:r>
      <w:r w:rsidR="00673450">
        <w:t xml:space="preserve">stratified </w:t>
      </w:r>
      <w:r>
        <w:t xml:space="preserve">summer period may be interrupted by a short mixing period. Also, in early spring the inverse temperature stratification may appear. Patterns of mixing and ice periods may be defined from the </w:t>
      </w:r>
      <w:r w:rsidR="003E7CDE">
        <w:t>modelling</w:t>
      </w:r>
      <w:r>
        <w:t xml:space="preserve"> results. Figure 1</w:t>
      </w:r>
      <w:r w:rsidR="00514658">
        <w:t>2</w:t>
      </w:r>
      <w:r>
        <w:t xml:space="preserve"> shows ice covered (blue), mixed (red) and stratified (green) periods, defined for different lakes for the model experiments </w:t>
      </w:r>
      <w:r w:rsidR="00F01FF0" w:rsidRPr="002779D0">
        <w:rPr>
          <w:i/>
        </w:rPr>
        <w:t>GTZP</w:t>
      </w:r>
      <w:r w:rsidR="00F01FF0" w:rsidRPr="002779D0">
        <w:rPr>
          <w:i/>
          <w:vertAlign w:val="subscript"/>
        </w:rPr>
        <w:t>OPR</w:t>
      </w:r>
      <w:r>
        <w:t xml:space="preserve"> and </w:t>
      </w:r>
      <w:r w:rsidR="00F01FF0" w:rsidRPr="00F01FF0">
        <w:rPr>
          <w:i/>
        </w:rPr>
        <w:t>GTZL</w:t>
      </w:r>
      <w:r w:rsidR="00F01FF0" w:rsidRPr="00F01FF0">
        <w:rPr>
          <w:i/>
          <w:vertAlign w:val="subscript"/>
        </w:rPr>
        <w:t>NEW</w:t>
      </w:r>
      <w:r>
        <w:t xml:space="preserve">. Most of the selected lakes show rather complex </w:t>
      </w:r>
      <w:r w:rsidR="003E7CDE">
        <w:t>behaviour</w:t>
      </w:r>
      <w:r>
        <w:t xml:space="preserve"> with distorted classical pattern. For example, </w:t>
      </w:r>
      <w:r w:rsidR="009E125B">
        <w:t>l</w:t>
      </w:r>
      <w:r>
        <w:t>ake</w:t>
      </w:r>
      <w:r w:rsidR="009E125B">
        <w:t>s</w:t>
      </w:r>
      <w:r>
        <w:t xml:space="preserve"> Paajarvi2 and </w:t>
      </w:r>
      <w:proofErr w:type="spellStart"/>
      <w:r>
        <w:t>Kuivajarvi</w:t>
      </w:r>
      <w:proofErr w:type="spellEnd"/>
      <w:r>
        <w:t xml:space="preserve"> may have the multiple ice and mixing periods during the year. Some lakes change patterns from one experiment to another, because of noticeable depth changes (e.g. </w:t>
      </w:r>
      <w:r w:rsidR="000C13F8">
        <w:t xml:space="preserve">lakes </w:t>
      </w:r>
      <w:proofErr w:type="spellStart"/>
      <w:r>
        <w:t>Haukivesi</w:t>
      </w:r>
      <w:proofErr w:type="spellEnd"/>
      <w:r w:rsidR="000C13F8">
        <w:t xml:space="preserve"> and</w:t>
      </w:r>
      <w:r>
        <w:t xml:space="preserve"> Saimaa). To ease the verification process, these patterns </w:t>
      </w:r>
      <w:r w:rsidR="003B336D">
        <w:t>we</w:t>
      </w:r>
      <w:r>
        <w:t xml:space="preserve">re smoothed </w:t>
      </w:r>
      <w:r w:rsidR="009E125B">
        <w:t>to</w:t>
      </w:r>
      <w:r>
        <w:t xml:space="preserve"> better correspond with the dimictic lake classical pattern</w:t>
      </w:r>
      <w:r w:rsidR="009A736C">
        <w:t xml:space="preserve"> (simplified by merging </w:t>
      </w:r>
      <w:r w:rsidR="009A736C" w:rsidRPr="009A736C">
        <w:t>the short period of the inverse temperature stratification</w:t>
      </w:r>
      <w:r w:rsidR="000F3BEE">
        <w:t xml:space="preserve"> with autumn mixing</w:t>
      </w:r>
      <w:r w:rsidR="009A736C">
        <w:t>)</w:t>
      </w:r>
      <w:r>
        <w:t xml:space="preserve">. For each lake </w:t>
      </w:r>
      <w:r w:rsidR="009E125B">
        <w:t>in both</w:t>
      </w:r>
      <w:r>
        <w:t xml:space="preserve"> experiments, each year </w:t>
      </w:r>
      <w:r w:rsidR="003B336D">
        <w:t>wa</w:t>
      </w:r>
      <w:r>
        <w:t xml:space="preserve">s separated into 4 main uninterrupted lake seasons, according to the </w:t>
      </w:r>
      <w:r w:rsidR="003E7CDE">
        <w:t>modelling</w:t>
      </w:r>
      <w:r>
        <w:t xml:space="preserve"> results. Figure 1</w:t>
      </w:r>
      <w:r w:rsidR="00514658">
        <w:t>3</w:t>
      </w:r>
      <w:r>
        <w:t xml:space="preserve"> shows the results: </w:t>
      </w:r>
    </w:p>
    <w:p w14:paraId="4486CC0D" w14:textId="77777777" w:rsidR="00A776F3" w:rsidRDefault="009374DB" w:rsidP="009374DB">
      <w:r>
        <w:t>(</w:t>
      </w:r>
      <w:proofErr w:type="spellStart"/>
      <w:r>
        <w:t>i</w:t>
      </w:r>
      <w:proofErr w:type="spellEnd"/>
      <w:r>
        <w:t xml:space="preserve">) winter period (blue), which contains the merged ice periods when ice-free time between them </w:t>
      </w:r>
      <w:r w:rsidR="009E125B">
        <w:t>i</w:t>
      </w:r>
      <w:r>
        <w:t xml:space="preserve">s 30 days or less, </w:t>
      </w:r>
    </w:p>
    <w:p w14:paraId="55E8ABF5" w14:textId="77777777" w:rsidR="00A776F3" w:rsidRDefault="009374DB" w:rsidP="009374DB">
      <w:r>
        <w:t xml:space="preserve">(ii) spring and autumn mixing periods (red and yellow respectively), which contain the merged mixed periods (when the mixed layer depth </w:t>
      </w:r>
      <w:r w:rsidR="002431C5">
        <w:t>i</w:t>
      </w:r>
      <w:r>
        <w:t>s approximately equal to the lake depth, wit</w:t>
      </w:r>
      <w:r w:rsidR="00FE7870">
        <w:t>h the maximum difference of 10 c</w:t>
      </w:r>
      <w:r>
        <w:t xml:space="preserve">m allowed) when the stratified regime between them </w:t>
      </w:r>
      <w:r w:rsidR="002431C5">
        <w:t>i</w:t>
      </w:r>
      <w:r>
        <w:t xml:space="preserve">s 20 days or less, </w:t>
      </w:r>
    </w:p>
    <w:p w14:paraId="6618738D" w14:textId="77777777" w:rsidR="00A776F3" w:rsidRDefault="009374DB" w:rsidP="009374DB">
      <w:r>
        <w:t xml:space="preserve">(iii) the stratified summer period (green), which </w:t>
      </w:r>
      <w:r w:rsidR="002431C5">
        <w:t>i</w:t>
      </w:r>
      <w:r>
        <w:t xml:space="preserve">s defined as a residual between spring and autumn periods. </w:t>
      </w:r>
    </w:p>
    <w:p w14:paraId="58885BE4" w14:textId="5EEE1146" w:rsidR="009374DB" w:rsidRDefault="009374DB" w:rsidP="009374DB">
      <w:r>
        <w:t xml:space="preserve">Thus, the spring and autumn mixing periods appeared to be separated by the summer stratified period (e.g. </w:t>
      </w:r>
      <w:r w:rsidR="002431C5">
        <w:t>l</w:t>
      </w:r>
      <w:r>
        <w:t xml:space="preserve">ake </w:t>
      </w:r>
      <w:proofErr w:type="spellStart"/>
      <w:r>
        <w:t>Inarijarvi</w:t>
      </w:r>
      <w:proofErr w:type="spellEnd"/>
      <w:r>
        <w:t xml:space="preserve">). With this approximation, some lakes became </w:t>
      </w:r>
      <w:proofErr w:type="spellStart"/>
      <w:r>
        <w:t>monomictic</w:t>
      </w:r>
      <w:proofErr w:type="spellEnd"/>
      <w:r>
        <w:t xml:space="preserve"> </w:t>
      </w:r>
      <w:r w:rsidR="003F3AF3">
        <w:t>(</w:t>
      </w:r>
      <w:r>
        <w:t>Lewis, 1983</w:t>
      </w:r>
      <w:r w:rsidR="003F3AF3">
        <w:t>)</w:t>
      </w:r>
      <w:r>
        <w:t xml:space="preserve">, containing no stratified period (e.g. </w:t>
      </w:r>
      <w:r w:rsidR="002431C5">
        <w:t>l</w:t>
      </w:r>
      <w:r>
        <w:t>ake</w:t>
      </w:r>
      <w:r w:rsidR="002431C5">
        <w:t>s</w:t>
      </w:r>
      <w:r>
        <w:t xml:space="preserve"> </w:t>
      </w:r>
      <w:proofErr w:type="spellStart"/>
      <w:r>
        <w:t>Pyhajarvi</w:t>
      </w:r>
      <w:proofErr w:type="spellEnd"/>
      <w:r w:rsidR="002431C5">
        <w:t xml:space="preserve"> and</w:t>
      </w:r>
      <w:r>
        <w:t xml:space="preserve"> </w:t>
      </w:r>
      <w:proofErr w:type="spellStart"/>
      <w:r>
        <w:t>Tuusulanja</w:t>
      </w:r>
      <w:proofErr w:type="spellEnd"/>
      <w:r>
        <w:t xml:space="preserve">). For the verification purposes, for these lakes the mixing period </w:t>
      </w:r>
      <w:r w:rsidR="003B336D">
        <w:t>wa</w:t>
      </w:r>
      <w:r>
        <w:t>s equally divided between spring and autumn seasons.</w:t>
      </w:r>
    </w:p>
    <w:p w14:paraId="023A2967" w14:textId="20AA8D56" w:rsidR="009374DB" w:rsidRDefault="009374DB" w:rsidP="009374DB">
      <w:r>
        <w:t xml:space="preserve">Distribution of model errors in terms of </w:t>
      </w:r>
      <w:r w:rsidRPr="003E28A9">
        <w:rPr>
          <w:i/>
        </w:rPr>
        <w:t>T</w:t>
      </w:r>
      <w:r w:rsidRPr="003E28A9">
        <w:rPr>
          <w:i/>
          <w:vertAlign w:val="subscript"/>
        </w:rPr>
        <w:t>ML</w:t>
      </w:r>
      <w:r>
        <w:t xml:space="preserve"> depending on </w:t>
      </w:r>
      <w:r w:rsidR="003B336D">
        <w:t xml:space="preserve">a </w:t>
      </w:r>
      <w:r>
        <w:t xml:space="preserve">mixing season is </w:t>
      </w:r>
      <w:r w:rsidR="002431C5">
        <w:t>shown</w:t>
      </w:r>
      <w:r>
        <w:t xml:space="preserve"> </w:t>
      </w:r>
      <w:r w:rsidR="002431C5">
        <w:t>i</w:t>
      </w:r>
      <w:r>
        <w:t>n Fig</w:t>
      </w:r>
      <w:r w:rsidR="00EB1861">
        <w:t>.</w:t>
      </w:r>
      <w:r>
        <w:t xml:space="preserve"> 1</w:t>
      </w:r>
      <w:r w:rsidR="00514658">
        <w:t>4</w:t>
      </w:r>
      <w:r>
        <w:t>-1</w:t>
      </w:r>
      <w:r w:rsidR="00514658">
        <w:t>7</w:t>
      </w:r>
      <w:r>
        <w:t xml:space="preserve">. The important note is that </w:t>
      </w:r>
      <w:r w:rsidR="00E47D15">
        <w:t>bias</w:t>
      </w:r>
      <w:r>
        <w:t xml:space="preserve"> in both experiments in all seasons </w:t>
      </w:r>
      <w:r w:rsidR="003B336D">
        <w:t>wa</w:t>
      </w:r>
      <w:r>
        <w:t xml:space="preserve">s predominantly cold (positive) and large. It </w:t>
      </w:r>
      <w:r w:rsidR="00D93631">
        <w:t>wa</w:t>
      </w:r>
      <w:r>
        <w:t xml:space="preserve">s so large that STD </w:t>
      </w:r>
      <w:r w:rsidR="00D93631">
        <w:t>wa</w:t>
      </w:r>
      <w:r>
        <w:t xml:space="preserve">s smaller than </w:t>
      </w:r>
      <w:r w:rsidR="00E47D15">
        <w:t>bias</w:t>
      </w:r>
      <w:r>
        <w:t xml:space="preserve">. In </w:t>
      </w:r>
      <w:r w:rsidR="00D93631">
        <w:t>an</w:t>
      </w:r>
      <w:r>
        <w:t xml:space="preserve">other </w:t>
      </w:r>
      <w:r w:rsidR="002431C5">
        <w:t xml:space="preserve">FLake model </w:t>
      </w:r>
      <w:r>
        <w:t xml:space="preserve">error </w:t>
      </w:r>
      <w:r w:rsidR="00A50A1A">
        <w:t xml:space="preserve">studies </w:t>
      </w:r>
      <w:r w:rsidR="00E47D15">
        <w:t>bias</w:t>
      </w:r>
      <w:r>
        <w:t xml:space="preserve"> was dependent on the season. For example, in </w:t>
      </w:r>
      <w:r w:rsidR="003F3AF3">
        <w:t>(</w:t>
      </w:r>
      <w:proofErr w:type="spellStart"/>
      <w:r>
        <w:t>Kourzeneva</w:t>
      </w:r>
      <w:proofErr w:type="spellEnd"/>
      <w:r>
        <w:t>, 2014</w:t>
      </w:r>
      <w:r w:rsidR="003F3AF3">
        <w:t>)</w:t>
      </w:r>
      <w:r>
        <w:t xml:space="preserve">, </w:t>
      </w:r>
      <w:r w:rsidR="00C9448B">
        <w:t>where forcing was from</w:t>
      </w:r>
      <w:r w:rsidR="00C9448B" w:rsidRPr="00C9448B">
        <w:t xml:space="preserve"> the </w:t>
      </w:r>
      <w:proofErr w:type="gramStart"/>
      <w:r w:rsidR="00C9448B" w:rsidRPr="00C9448B">
        <w:t>High Resolution</w:t>
      </w:r>
      <w:proofErr w:type="gramEnd"/>
      <w:r w:rsidR="00C9448B" w:rsidRPr="00C9448B">
        <w:t xml:space="preserve"> Limited Area Model</w:t>
      </w:r>
      <w:r w:rsidR="00C9448B">
        <w:t xml:space="preserve"> (HIRLAM) (</w:t>
      </w:r>
      <w:proofErr w:type="spellStart"/>
      <w:r w:rsidR="00C9448B">
        <w:t>Unden</w:t>
      </w:r>
      <w:proofErr w:type="spellEnd"/>
      <w:r w:rsidR="00C9448B">
        <w:t xml:space="preserve"> et. al, 2002), </w:t>
      </w:r>
      <w:r w:rsidR="00A50A1A">
        <w:t xml:space="preserve">in summer </w:t>
      </w:r>
      <w:r>
        <w:t xml:space="preserve">for the same </w:t>
      </w:r>
      <w:r w:rsidR="00A50A1A">
        <w:t xml:space="preserve">Finish </w:t>
      </w:r>
      <w:r>
        <w:t xml:space="preserve">lakes </w:t>
      </w:r>
      <w:r w:rsidR="00A50A1A">
        <w:t>there</w:t>
      </w:r>
      <w:r>
        <w:t xml:space="preserve"> was a strong warm </w:t>
      </w:r>
      <w:r w:rsidR="00E47D15">
        <w:t>bias</w:t>
      </w:r>
      <w:r>
        <w:t xml:space="preserve">, while in spring </w:t>
      </w:r>
      <w:r w:rsidR="00E47D15">
        <w:t>bias</w:t>
      </w:r>
      <w:r>
        <w:t xml:space="preserve"> was cold. Errors in </w:t>
      </w:r>
      <w:r w:rsidR="003E28A9" w:rsidRPr="003E28A9">
        <w:rPr>
          <w:i/>
        </w:rPr>
        <w:t>T</w:t>
      </w:r>
      <w:r w:rsidR="003E28A9" w:rsidRPr="003E28A9">
        <w:rPr>
          <w:i/>
          <w:vertAlign w:val="subscript"/>
        </w:rPr>
        <w:t>ML</w:t>
      </w:r>
      <w:r>
        <w:t xml:space="preserve"> simulat</w:t>
      </w:r>
      <w:r w:rsidR="00A50A1A">
        <w:t>ions</w:t>
      </w:r>
      <w:r>
        <w:t xml:space="preserve"> depend on FLake itself, on the errors in </w:t>
      </w:r>
      <w:proofErr w:type="spellStart"/>
      <w:r w:rsidRPr="00A64E18">
        <w:rPr>
          <w:i/>
        </w:rPr>
        <w:t>D_water</w:t>
      </w:r>
      <w:proofErr w:type="spellEnd"/>
      <w:r w:rsidR="00A50A1A">
        <w:t xml:space="preserve">, </w:t>
      </w:r>
      <w:r>
        <w:t xml:space="preserve">which is the main </w:t>
      </w:r>
      <w:r w:rsidR="00A50A1A">
        <w:t xml:space="preserve">lake </w:t>
      </w:r>
      <w:r>
        <w:t xml:space="preserve">model parameter and on the errors in forcing. Since results of </w:t>
      </w:r>
      <w:r w:rsidR="00726B55">
        <w:t>current</w:t>
      </w:r>
      <w:r>
        <w:t xml:space="preserve"> experiments differ from the other studies, </w:t>
      </w:r>
      <w:r w:rsidR="00726B55">
        <w:t xml:space="preserve">it should be </w:t>
      </w:r>
      <w:r>
        <w:t>suggest</w:t>
      </w:r>
      <w:r w:rsidR="00726B55">
        <w:t>ed</w:t>
      </w:r>
      <w:r>
        <w:t xml:space="preserve"> that in </w:t>
      </w:r>
      <w:r w:rsidR="00726B55">
        <w:t>present</w:t>
      </w:r>
      <w:r>
        <w:t xml:space="preserve"> </w:t>
      </w:r>
      <w:r w:rsidR="00726B55">
        <w:t>research</w:t>
      </w:r>
      <w:r>
        <w:t xml:space="preserve"> errors c</w:t>
      </w:r>
      <w:r w:rsidR="001C67D5">
        <w:t>a</w:t>
      </w:r>
      <w:r>
        <w:t xml:space="preserve">me from the forcing </w:t>
      </w:r>
      <w:r w:rsidR="00726B55" w:rsidRPr="00C00B80">
        <w:t>–</w:t>
      </w:r>
      <w:r>
        <w:t xml:space="preserve"> ERA5 is supposedly too cold for this region</w:t>
      </w:r>
      <w:r w:rsidR="00F919F1">
        <w:t>. This problem was previously mentioned in (</w:t>
      </w:r>
      <w:r>
        <w:t>Haiden et al., 2018</w:t>
      </w:r>
      <w:r w:rsidR="003F3AF3">
        <w:t>)</w:t>
      </w:r>
      <w:r>
        <w:t xml:space="preserve">. Thus, for </w:t>
      </w:r>
      <w:proofErr w:type="spellStart"/>
      <w:r w:rsidRPr="00A64E18">
        <w:rPr>
          <w:i/>
        </w:rPr>
        <w:t>D_water</w:t>
      </w:r>
      <w:proofErr w:type="spellEnd"/>
      <w:r>
        <w:t xml:space="preserve"> parameter, the situation of compensating errors may appear</w:t>
      </w:r>
      <w:r w:rsidR="00F919F1">
        <w:t>,</w:t>
      </w:r>
      <w:r w:rsidR="00F919F1" w:rsidRPr="00F919F1">
        <w:t xml:space="preserve"> </w:t>
      </w:r>
      <w:r w:rsidR="00F919F1">
        <w:t>depending on a season</w:t>
      </w:r>
      <w:r>
        <w:t xml:space="preserve">. </w:t>
      </w:r>
      <w:r w:rsidR="00726B55">
        <w:t>T</w:t>
      </w:r>
      <w:r>
        <w:t xml:space="preserve">oo shallow (underestimated) lake depth </w:t>
      </w:r>
      <w:r w:rsidR="00F919F1">
        <w:t xml:space="preserve">can </w:t>
      </w:r>
      <w:r>
        <w:t xml:space="preserve">lead to a smaller cold </w:t>
      </w:r>
      <w:r w:rsidR="00E47D15">
        <w:t>bias</w:t>
      </w:r>
      <w:r>
        <w:t xml:space="preserve"> during spring mixing </w:t>
      </w:r>
      <w:r w:rsidR="00F919F1">
        <w:t xml:space="preserve">and </w:t>
      </w:r>
      <w:r>
        <w:t xml:space="preserve">a stronger cold </w:t>
      </w:r>
      <w:r w:rsidR="00E47D15">
        <w:t xml:space="preserve">bias </w:t>
      </w:r>
      <w:r>
        <w:t xml:space="preserve">during autumn, while the overestimated </w:t>
      </w:r>
      <w:proofErr w:type="spellStart"/>
      <w:r w:rsidRPr="00A64E18">
        <w:rPr>
          <w:i/>
        </w:rPr>
        <w:t>D_water</w:t>
      </w:r>
      <w:proofErr w:type="spellEnd"/>
      <w:r>
        <w:t xml:space="preserve"> parameter</w:t>
      </w:r>
      <w:r w:rsidR="00F919F1">
        <w:t xml:space="preserve"> can</w:t>
      </w:r>
      <w:r>
        <w:t xml:space="preserve"> lead to </w:t>
      </w:r>
      <w:r w:rsidR="00FA1450">
        <w:t>a</w:t>
      </w:r>
      <w:r>
        <w:t xml:space="preserve"> stronger cold </w:t>
      </w:r>
      <w:r w:rsidR="00E47D15">
        <w:t>bias</w:t>
      </w:r>
      <w:r>
        <w:t xml:space="preserve"> in spring </w:t>
      </w:r>
      <w:r w:rsidR="00FA1450">
        <w:t>and a</w:t>
      </w:r>
      <w:r>
        <w:t xml:space="preserve"> smaller </w:t>
      </w:r>
      <w:r w:rsidR="00E47D15">
        <w:t>bias</w:t>
      </w:r>
      <w:r>
        <w:t xml:space="preserve"> in autumn. In other words, for better spring results it is “advantageously” to underestimate </w:t>
      </w:r>
      <w:proofErr w:type="spellStart"/>
      <w:r w:rsidRPr="00A64E18">
        <w:rPr>
          <w:i/>
        </w:rPr>
        <w:t>D_water</w:t>
      </w:r>
      <w:proofErr w:type="spellEnd"/>
      <w:r>
        <w:t xml:space="preserve">, but for better autumn results it is “advantageously” to overestimate it. In the stratified summer period, this kind of compensation does not take place, because the mixed layer depth during stable stratification does not depend on the </w:t>
      </w:r>
      <w:r w:rsidR="00BE3175">
        <w:t xml:space="preserve">lake </w:t>
      </w:r>
      <w:r>
        <w:t xml:space="preserve">depth. However, in summer </w:t>
      </w:r>
      <w:r w:rsidR="003E28A9" w:rsidRPr="003E28A9">
        <w:rPr>
          <w:i/>
        </w:rPr>
        <w:t>T</w:t>
      </w:r>
      <w:r w:rsidR="003E28A9" w:rsidRPr="003E28A9">
        <w:rPr>
          <w:i/>
          <w:vertAlign w:val="subscript"/>
        </w:rPr>
        <w:t>ML</w:t>
      </w:r>
      <w:r>
        <w:t xml:space="preserve"> diurnal cycle depends on </w:t>
      </w:r>
      <w:proofErr w:type="spellStart"/>
      <w:r w:rsidRPr="00A64E18">
        <w:rPr>
          <w:i/>
        </w:rPr>
        <w:t>D_water</w:t>
      </w:r>
      <w:proofErr w:type="spellEnd"/>
      <w:r>
        <w:t xml:space="preserve">: the deeper the lake, the smaller the </w:t>
      </w:r>
      <w:r w:rsidR="003E28A9" w:rsidRPr="003E28A9">
        <w:rPr>
          <w:i/>
        </w:rPr>
        <w:t>T</w:t>
      </w:r>
      <w:r w:rsidR="003E28A9" w:rsidRPr="003E28A9">
        <w:rPr>
          <w:i/>
          <w:vertAlign w:val="subscript"/>
        </w:rPr>
        <w:t>ML</w:t>
      </w:r>
      <w:r>
        <w:t xml:space="preserve"> diurnal cycle amplitude. This may be reflected in STD scores because they </w:t>
      </w:r>
      <w:r w:rsidR="00BE3175">
        <w:t>relate to</w:t>
      </w:r>
      <w:r>
        <w:t xml:space="preserve"> the diurnal cycle </w:t>
      </w:r>
      <w:r>
        <w:lastRenderedPageBreak/>
        <w:t xml:space="preserve">amplitude in </w:t>
      </w:r>
      <w:r w:rsidR="00BE3175">
        <w:t>present</w:t>
      </w:r>
      <w:r>
        <w:t xml:space="preserve"> experiments. These suggestions are in accordance with</w:t>
      </w:r>
      <w:r w:rsidR="00FA1450">
        <w:t xml:space="preserve"> the</w:t>
      </w:r>
      <w:r>
        <w:t xml:space="preserve"> </w:t>
      </w:r>
      <w:r w:rsidR="00BE3175">
        <w:t>obtained</w:t>
      </w:r>
      <w:r>
        <w:t xml:space="preserve"> results. For all lakes, </w:t>
      </w:r>
      <w:r w:rsidR="00BE3175">
        <w:t>where upgraded</w:t>
      </w:r>
      <w:r>
        <w:t xml:space="preserve"> </w:t>
      </w:r>
      <w:proofErr w:type="spellStart"/>
      <w:r w:rsidRPr="00A64E18">
        <w:rPr>
          <w:i/>
        </w:rPr>
        <w:t>D_water</w:t>
      </w:r>
      <w:proofErr w:type="spellEnd"/>
      <w:r>
        <w:t xml:space="preserve"> </w:t>
      </w:r>
      <w:r w:rsidR="00FA1450">
        <w:t>wa</w:t>
      </w:r>
      <w:r>
        <w:t xml:space="preserve">s smaller </w:t>
      </w:r>
      <w:r w:rsidR="00BE3175">
        <w:t>than operational one,</w:t>
      </w:r>
      <w:r>
        <w:t xml:space="preserve"> </w:t>
      </w:r>
      <w:r w:rsidR="00F01FF0" w:rsidRPr="00F01FF0">
        <w:rPr>
          <w:i/>
        </w:rPr>
        <w:t>GTZL</w:t>
      </w:r>
      <w:r w:rsidR="00F01FF0" w:rsidRPr="00F01FF0">
        <w:rPr>
          <w:i/>
          <w:vertAlign w:val="subscript"/>
        </w:rPr>
        <w:t>NEW</w:t>
      </w:r>
      <w:r>
        <w:t xml:space="preserve"> </w:t>
      </w:r>
      <w:r w:rsidR="00E47D15">
        <w:t>bias</w:t>
      </w:r>
      <w:r w:rsidR="00F576AA">
        <w:t xml:space="preserve"> </w:t>
      </w:r>
      <w:r w:rsidR="00FA1450">
        <w:t>wa</w:t>
      </w:r>
      <w:r w:rsidR="00F576AA">
        <w:t xml:space="preserve">s smaller in spring and larger in autumn </w:t>
      </w:r>
      <w:r>
        <w:t xml:space="preserve">comparing with </w:t>
      </w:r>
      <w:r w:rsidR="00F01FF0" w:rsidRPr="002779D0">
        <w:rPr>
          <w:i/>
        </w:rPr>
        <w:t>GTZP</w:t>
      </w:r>
      <w:r w:rsidR="00F01FF0" w:rsidRPr="002779D0">
        <w:rPr>
          <w:i/>
          <w:vertAlign w:val="subscript"/>
        </w:rPr>
        <w:t>OPR</w:t>
      </w:r>
      <w:r>
        <w:t xml:space="preserve"> (e.g. </w:t>
      </w:r>
      <w:r w:rsidR="00F576AA">
        <w:t>l</w:t>
      </w:r>
      <w:r>
        <w:t>ake</w:t>
      </w:r>
      <w:r w:rsidR="00F576AA">
        <w:t>s</w:t>
      </w:r>
      <w:r>
        <w:t xml:space="preserve"> </w:t>
      </w:r>
      <w:proofErr w:type="spellStart"/>
      <w:r>
        <w:t>Konnevesi</w:t>
      </w:r>
      <w:proofErr w:type="spellEnd"/>
      <w:r w:rsidR="00F576AA">
        <w:t xml:space="preserve"> and</w:t>
      </w:r>
      <w:r>
        <w:t xml:space="preserve"> </w:t>
      </w:r>
      <w:proofErr w:type="spellStart"/>
      <w:r>
        <w:t>Vaskivesi</w:t>
      </w:r>
      <w:proofErr w:type="spellEnd"/>
      <w:r>
        <w:t xml:space="preserve">). And vice versa, for all lakes, </w:t>
      </w:r>
      <w:r w:rsidR="00F576AA">
        <w:t xml:space="preserve">where upgraded </w:t>
      </w:r>
      <w:proofErr w:type="spellStart"/>
      <w:r w:rsidRPr="00A64E18">
        <w:rPr>
          <w:i/>
        </w:rPr>
        <w:t>D_water</w:t>
      </w:r>
      <w:proofErr w:type="spellEnd"/>
      <w:r>
        <w:t xml:space="preserve"> </w:t>
      </w:r>
      <w:r w:rsidR="00FA1450">
        <w:t>wa</w:t>
      </w:r>
      <w:r>
        <w:t xml:space="preserve">s larger </w:t>
      </w:r>
      <w:r w:rsidR="00F576AA">
        <w:t xml:space="preserve">than operational one, </w:t>
      </w:r>
      <w:r w:rsidR="00F01FF0" w:rsidRPr="00F01FF0">
        <w:rPr>
          <w:i/>
        </w:rPr>
        <w:t>GTZL</w:t>
      </w:r>
      <w:r w:rsidR="00F01FF0" w:rsidRPr="00F01FF0">
        <w:rPr>
          <w:i/>
          <w:vertAlign w:val="subscript"/>
        </w:rPr>
        <w:t>NEW</w:t>
      </w:r>
      <w:r>
        <w:t xml:space="preserve"> </w:t>
      </w:r>
      <w:r w:rsidR="00E47D15">
        <w:t>bias</w:t>
      </w:r>
      <w:r w:rsidR="00F576AA">
        <w:t xml:space="preserve"> </w:t>
      </w:r>
      <w:r w:rsidR="00FA1450">
        <w:t>wa</w:t>
      </w:r>
      <w:r w:rsidR="00F576AA">
        <w:t xml:space="preserve">s larger in spring and smaller in autumn </w:t>
      </w:r>
      <w:r>
        <w:t xml:space="preserve">comparing with </w:t>
      </w:r>
      <w:r w:rsidR="00F01FF0" w:rsidRPr="002779D0">
        <w:rPr>
          <w:i/>
        </w:rPr>
        <w:t>GTZP</w:t>
      </w:r>
      <w:r w:rsidR="00F01FF0" w:rsidRPr="002779D0">
        <w:rPr>
          <w:i/>
          <w:vertAlign w:val="subscript"/>
        </w:rPr>
        <w:t>OPR</w:t>
      </w:r>
      <w:r>
        <w:t xml:space="preserve"> (e.g. </w:t>
      </w:r>
      <w:r w:rsidR="00F576AA">
        <w:t>l</w:t>
      </w:r>
      <w:r>
        <w:t>ake</w:t>
      </w:r>
      <w:r w:rsidR="00F576AA">
        <w:t>s</w:t>
      </w:r>
      <w:r>
        <w:t xml:space="preserve"> </w:t>
      </w:r>
      <w:proofErr w:type="spellStart"/>
      <w:r>
        <w:t>Haukivesi</w:t>
      </w:r>
      <w:proofErr w:type="spellEnd"/>
      <w:r w:rsidR="00F576AA">
        <w:t xml:space="preserve"> and</w:t>
      </w:r>
      <w:r>
        <w:t xml:space="preserve"> </w:t>
      </w:r>
      <w:proofErr w:type="spellStart"/>
      <w:r>
        <w:t>Oulujarvi</w:t>
      </w:r>
      <w:proofErr w:type="spellEnd"/>
      <w:r>
        <w:t xml:space="preserve">). This </w:t>
      </w:r>
      <w:r w:rsidR="0013740B">
        <w:t>wa</w:t>
      </w:r>
      <w:r>
        <w:t>s independent</w:t>
      </w:r>
      <w:r w:rsidR="00F576AA">
        <w:t xml:space="preserve"> from whether </w:t>
      </w:r>
      <w:r>
        <w:t xml:space="preserve">new </w:t>
      </w:r>
      <w:proofErr w:type="spellStart"/>
      <w:r w:rsidRPr="00A64E18">
        <w:rPr>
          <w:i/>
        </w:rPr>
        <w:t>D_water</w:t>
      </w:r>
      <w:proofErr w:type="spellEnd"/>
      <w:r>
        <w:t xml:space="preserve"> is </w:t>
      </w:r>
      <w:r w:rsidR="00F576AA">
        <w:t>closer to the reality</w:t>
      </w:r>
      <w:r>
        <w:t xml:space="preserve"> or not. For example, for </w:t>
      </w:r>
      <w:r w:rsidR="00F576AA">
        <w:t>l</w:t>
      </w:r>
      <w:r>
        <w:t>ake</w:t>
      </w:r>
      <w:r w:rsidR="00F576AA">
        <w:t>s</w:t>
      </w:r>
      <w:r>
        <w:t xml:space="preserve"> </w:t>
      </w:r>
      <w:proofErr w:type="spellStart"/>
      <w:r>
        <w:t>Lappajarvi</w:t>
      </w:r>
      <w:proofErr w:type="spellEnd"/>
      <w:r>
        <w:t xml:space="preserve"> and Saimaa, </w:t>
      </w:r>
      <w:r w:rsidR="00F576AA">
        <w:t>where</w:t>
      </w:r>
      <w:r w:rsidR="00CF20F0">
        <w:t xml:space="preserve"> upgraded</w:t>
      </w:r>
      <w:r>
        <w:t xml:space="preserve"> </w:t>
      </w:r>
      <w:proofErr w:type="spellStart"/>
      <w:r w:rsidRPr="00A64E18">
        <w:rPr>
          <w:i/>
        </w:rPr>
        <w:t>D_water</w:t>
      </w:r>
      <w:proofErr w:type="spellEnd"/>
      <w:r>
        <w:t xml:space="preserve"> </w:t>
      </w:r>
      <w:r w:rsidR="009A0589">
        <w:t xml:space="preserve">became larger and even further from the reality than operational, </w:t>
      </w:r>
      <w:r w:rsidR="00F01FF0" w:rsidRPr="00F01FF0">
        <w:rPr>
          <w:i/>
        </w:rPr>
        <w:t>GTZL</w:t>
      </w:r>
      <w:r w:rsidR="00F01FF0" w:rsidRPr="00F01FF0">
        <w:rPr>
          <w:i/>
          <w:vertAlign w:val="subscript"/>
        </w:rPr>
        <w:t>NEW</w:t>
      </w:r>
      <w:r>
        <w:t xml:space="preserve"> </w:t>
      </w:r>
      <w:r w:rsidR="009A0589">
        <w:t xml:space="preserve">autumn </w:t>
      </w:r>
      <w:r w:rsidR="00E47D15">
        <w:t>bias</w:t>
      </w:r>
      <w:r w:rsidR="009A0589">
        <w:t xml:space="preserve"> </w:t>
      </w:r>
      <w:r>
        <w:t xml:space="preserve">improved, due to compensating errors (good result for the wrong reason). The only exception </w:t>
      </w:r>
      <w:r w:rsidR="0013740B">
        <w:t>wa</w:t>
      </w:r>
      <w:r>
        <w:t xml:space="preserve">s </w:t>
      </w:r>
      <w:r w:rsidR="009A0589">
        <w:t>l</w:t>
      </w:r>
      <w:r>
        <w:t xml:space="preserve">ake </w:t>
      </w:r>
      <w:proofErr w:type="spellStart"/>
      <w:r>
        <w:t>Niilakka</w:t>
      </w:r>
      <w:proofErr w:type="spellEnd"/>
      <w:r>
        <w:t xml:space="preserve">, which </w:t>
      </w:r>
      <w:r w:rsidR="009A0589">
        <w:t xml:space="preserve">autumn </w:t>
      </w:r>
      <w:r w:rsidR="00E47D15">
        <w:t>bias</w:t>
      </w:r>
      <w:r>
        <w:t xml:space="preserve"> </w:t>
      </w:r>
      <w:r w:rsidR="0013740B">
        <w:t>wa</w:t>
      </w:r>
      <w:r>
        <w:t xml:space="preserve">s negative (warm). For the combined spring-autumn mixing period, </w:t>
      </w:r>
      <w:r w:rsidR="00E47D15">
        <w:t>bias</w:t>
      </w:r>
      <w:r>
        <w:t xml:space="preserve"> scores </w:t>
      </w:r>
      <w:r w:rsidR="0013740B">
        <w:t>we</w:t>
      </w:r>
      <w:r>
        <w:t>re genera</w:t>
      </w:r>
      <w:r w:rsidR="009A0589">
        <w:t>l</w:t>
      </w:r>
      <w:r>
        <w:t>l</w:t>
      </w:r>
      <w:r w:rsidR="009A0589">
        <w:t>y</w:t>
      </w:r>
      <w:r>
        <w:t xml:space="preserve"> </w:t>
      </w:r>
      <w:r w:rsidR="009A0589">
        <w:t>better</w:t>
      </w:r>
      <w:r>
        <w:t xml:space="preserve">, or the effect </w:t>
      </w:r>
      <w:r w:rsidR="0013740B">
        <w:t>wa</w:t>
      </w:r>
      <w:r w:rsidR="009A0589">
        <w:t>s</w:t>
      </w:r>
      <w:r>
        <w:t xml:space="preserve"> neutral. For the summer stratified period, the impact of </w:t>
      </w:r>
      <w:proofErr w:type="spellStart"/>
      <w:r w:rsidRPr="00A64E18">
        <w:rPr>
          <w:i/>
        </w:rPr>
        <w:t>D_water</w:t>
      </w:r>
      <w:proofErr w:type="spellEnd"/>
      <w:r>
        <w:t xml:space="preserve"> on the </w:t>
      </w:r>
      <w:r w:rsidR="00E47D15">
        <w:t>bias</w:t>
      </w:r>
      <w:r>
        <w:t xml:space="preserve"> scores </w:t>
      </w:r>
      <w:r w:rsidR="0013740B">
        <w:t>wa</w:t>
      </w:r>
      <w:r>
        <w:t xml:space="preserve">s neutral or slightly positive. The STD scores </w:t>
      </w:r>
      <w:r w:rsidR="0013740B">
        <w:t>we</w:t>
      </w:r>
      <w:r>
        <w:t>re the best for the autumn mixing period, when</w:t>
      </w:r>
      <w:r w:rsidR="0013740B">
        <w:t xml:space="preserve"> the</w:t>
      </w:r>
      <w:r>
        <w:t xml:space="preserve"> lake surface temperature diurnal cycle</w:t>
      </w:r>
      <w:r w:rsidR="008B74B9">
        <w:t xml:space="preserve"> is absent</w:t>
      </w:r>
      <w:r>
        <w:t xml:space="preserve">. For </w:t>
      </w:r>
      <w:r w:rsidR="008B74B9">
        <w:t>l</w:t>
      </w:r>
      <w:r>
        <w:t>ake</w:t>
      </w:r>
      <w:r w:rsidR="008B74B9">
        <w:t>s</w:t>
      </w:r>
      <w:r>
        <w:t xml:space="preserve"> Saimaa and </w:t>
      </w:r>
      <w:proofErr w:type="spellStart"/>
      <w:r>
        <w:t>Lappajarvi</w:t>
      </w:r>
      <w:proofErr w:type="spellEnd"/>
      <w:r>
        <w:t xml:space="preserve">, the summer period STD scores </w:t>
      </w:r>
      <w:r w:rsidR="0013740B">
        <w:t>we</w:t>
      </w:r>
      <w:r w:rsidR="008B74B9">
        <w:t xml:space="preserve">re </w:t>
      </w:r>
      <w:r>
        <w:t xml:space="preserve">worse in </w:t>
      </w:r>
      <w:r w:rsidR="00F01FF0" w:rsidRPr="00F01FF0">
        <w:rPr>
          <w:i/>
        </w:rPr>
        <w:t>GTZL</w:t>
      </w:r>
      <w:r w:rsidR="00F01FF0" w:rsidRPr="00F01FF0">
        <w:rPr>
          <w:i/>
          <w:vertAlign w:val="subscript"/>
        </w:rPr>
        <w:t>NEW</w:t>
      </w:r>
      <w:r>
        <w:t xml:space="preserve"> comparing with </w:t>
      </w:r>
      <w:r w:rsidR="00F01FF0" w:rsidRPr="002779D0">
        <w:rPr>
          <w:i/>
        </w:rPr>
        <w:t>GTZP</w:t>
      </w:r>
      <w:r w:rsidR="00F01FF0" w:rsidRPr="002779D0">
        <w:rPr>
          <w:i/>
          <w:vertAlign w:val="subscript"/>
        </w:rPr>
        <w:t>OPR</w:t>
      </w:r>
      <w:r>
        <w:t xml:space="preserve">, however </w:t>
      </w:r>
      <w:proofErr w:type="spellStart"/>
      <w:r w:rsidRPr="00A64E18">
        <w:rPr>
          <w:i/>
        </w:rPr>
        <w:t>D_water</w:t>
      </w:r>
      <w:proofErr w:type="spellEnd"/>
      <w:r>
        <w:t xml:space="preserve"> </w:t>
      </w:r>
      <w:r w:rsidR="0013740B">
        <w:t>wa</w:t>
      </w:r>
      <w:r w:rsidR="008B74B9">
        <w:t xml:space="preserve">s </w:t>
      </w:r>
      <w:r>
        <w:t xml:space="preserve">worse as well. For the lakes with better </w:t>
      </w:r>
      <w:proofErr w:type="spellStart"/>
      <w:r w:rsidRPr="00A64E18">
        <w:rPr>
          <w:i/>
        </w:rPr>
        <w:t>D_water</w:t>
      </w:r>
      <w:proofErr w:type="spellEnd"/>
      <w:r>
        <w:t xml:space="preserve"> values in </w:t>
      </w:r>
      <w:r w:rsidR="00F01FF0" w:rsidRPr="00F01FF0">
        <w:rPr>
          <w:i/>
        </w:rPr>
        <w:t>GTZL</w:t>
      </w:r>
      <w:r w:rsidR="00F01FF0" w:rsidRPr="00F01FF0">
        <w:rPr>
          <w:i/>
          <w:vertAlign w:val="subscript"/>
        </w:rPr>
        <w:t>NEW</w:t>
      </w:r>
      <w:r>
        <w:t>, STD scores improve</w:t>
      </w:r>
      <w:r w:rsidR="0013740B">
        <w:t>d</w:t>
      </w:r>
      <w:r>
        <w:t xml:space="preserve"> or remain</w:t>
      </w:r>
      <w:r w:rsidR="0013740B">
        <w:t>ed</w:t>
      </w:r>
      <w:r>
        <w:t xml:space="preserve"> unchanged for all seasons. </w:t>
      </w:r>
      <w:r w:rsidR="008B74B9">
        <w:t>E</w:t>
      </w:r>
      <w:r>
        <w:t xml:space="preserve">xception </w:t>
      </w:r>
      <w:r w:rsidR="0013740B">
        <w:t>wa</w:t>
      </w:r>
      <w:r>
        <w:t xml:space="preserve">s </w:t>
      </w:r>
      <w:r w:rsidR="000A38B5">
        <w:t xml:space="preserve">the </w:t>
      </w:r>
      <w:r w:rsidR="008B74B9">
        <w:t>l</w:t>
      </w:r>
      <w:r>
        <w:t xml:space="preserve">ake </w:t>
      </w:r>
      <w:proofErr w:type="spellStart"/>
      <w:r>
        <w:t>Oulujarvi</w:t>
      </w:r>
      <w:proofErr w:type="spellEnd"/>
      <w:r>
        <w:t xml:space="preserve">, </w:t>
      </w:r>
      <w:r w:rsidR="008B74B9">
        <w:t>its</w:t>
      </w:r>
      <w:r>
        <w:t xml:space="preserve"> STD scores deteriorated, mainly in autumn.</w:t>
      </w:r>
    </w:p>
    <w:p w14:paraId="0C52F34B" w14:textId="27F6513E" w:rsidR="006A35DF" w:rsidRDefault="009374DB" w:rsidP="009374DB">
      <w:r>
        <w:t xml:space="preserve">Winter season verification </w:t>
      </w:r>
      <w:r w:rsidR="000B3824">
        <w:t>wa</w:t>
      </w:r>
      <w:r w:rsidR="008B74B9">
        <w:t xml:space="preserve">s based on </w:t>
      </w:r>
      <w:r w:rsidR="005D6826">
        <w:t>ice formation/disappearance</w:t>
      </w:r>
      <w:r w:rsidR="008B74B9">
        <w:t xml:space="preserve"> dates </w:t>
      </w:r>
      <w:r>
        <w:t>compar</w:t>
      </w:r>
      <w:r w:rsidR="008B74B9">
        <w:t>ison</w:t>
      </w:r>
      <w:r>
        <w:t xml:space="preserve">. Table 4 shows the </w:t>
      </w:r>
      <w:r w:rsidR="005D6826">
        <w:t>ice formation/disappearance</w:t>
      </w:r>
      <w:r>
        <w:t xml:space="preserve"> dates from SYKE in-situ archive and based on experiment results with operational (</w:t>
      </w:r>
      <w:r w:rsidR="00F01FF0" w:rsidRPr="002779D0">
        <w:rPr>
          <w:i/>
        </w:rPr>
        <w:t>GTZP</w:t>
      </w:r>
      <w:r w:rsidR="00F01FF0" w:rsidRPr="002779D0">
        <w:rPr>
          <w:i/>
          <w:vertAlign w:val="subscript"/>
        </w:rPr>
        <w:t>OPR</w:t>
      </w:r>
      <w:r>
        <w:t>) and upgraded (</w:t>
      </w:r>
      <w:r w:rsidR="00F01FF0" w:rsidRPr="00F01FF0">
        <w:rPr>
          <w:i/>
        </w:rPr>
        <w:t>GTZL</w:t>
      </w:r>
      <w:r w:rsidR="00F01FF0" w:rsidRPr="00F01FF0">
        <w:rPr>
          <w:i/>
          <w:vertAlign w:val="subscript"/>
        </w:rPr>
        <w:t>NEW</w:t>
      </w:r>
      <w:r>
        <w:t xml:space="preserve">) </w:t>
      </w:r>
      <w:proofErr w:type="spellStart"/>
      <w:r w:rsidRPr="00A64E18">
        <w:rPr>
          <w:i/>
        </w:rPr>
        <w:t>D_water</w:t>
      </w:r>
      <w:proofErr w:type="spellEnd"/>
      <w:r>
        <w:t xml:space="preserve"> for 27 </w:t>
      </w:r>
      <w:r w:rsidR="000B67DD">
        <w:t>lake</w:t>
      </w:r>
      <w:r>
        <w:t xml:space="preserve"> sites. In general, </w:t>
      </w:r>
      <w:r w:rsidR="000B67DD">
        <w:t>present</w:t>
      </w:r>
      <w:r>
        <w:t xml:space="preserve"> experiments </w:t>
      </w:r>
      <w:r w:rsidR="000B67DD">
        <w:t>show</w:t>
      </w:r>
      <w:r w:rsidR="000B3824">
        <w:t>ed</w:t>
      </w:r>
      <w:r w:rsidR="000B67DD">
        <w:t xml:space="preserve"> too late </w:t>
      </w:r>
      <w:r>
        <w:t xml:space="preserve">ice </w:t>
      </w:r>
      <w:r w:rsidR="000B67DD">
        <w:t>melt</w:t>
      </w:r>
      <w:r>
        <w:t xml:space="preserve"> in spring and </w:t>
      </w:r>
      <w:r w:rsidR="000B67DD">
        <w:t>too early ice formation</w:t>
      </w:r>
      <w:r>
        <w:t xml:space="preserve"> in autumn, this is in accordance with suggestion </w:t>
      </w:r>
      <w:r w:rsidR="000B67DD">
        <w:t>of</w:t>
      </w:r>
      <w:r>
        <w:t xml:space="preserve"> a cold bias in forcing. Thus, compensation may happen also for </w:t>
      </w:r>
      <w:r w:rsidR="000B3824">
        <w:t xml:space="preserve">the </w:t>
      </w:r>
      <w:r>
        <w:t>errors in freeze</w:t>
      </w:r>
      <w:r w:rsidR="000B67DD">
        <w:t>-</w:t>
      </w:r>
      <w:r>
        <w:t xml:space="preserve">up dates: for compensating the cold forcing, it is “advantageously” to overestimate the lake depth. </w:t>
      </w:r>
      <w:r w:rsidR="000B67DD">
        <w:t>M</w:t>
      </w:r>
      <w:r>
        <w:t xml:space="preserve">elting dates are mainly dependent on the atmospheric forcing rather than </w:t>
      </w:r>
      <w:proofErr w:type="spellStart"/>
      <w:r w:rsidRPr="00A64E18">
        <w:rPr>
          <w:i/>
        </w:rPr>
        <w:t>D_water</w:t>
      </w:r>
      <w:proofErr w:type="spellEnd"/>
      <w:r>
        <w:t xml:space="preserve">, but for the </w:t>
      </w:r>
      <w:r w:rsidR="005202E9">
        <w:t>freeze-up</w:t>
      </w:r>
      <w:r>
        <w:t xml:space="preserve"> dates </w:t>
      </w:r>
      <w:proofErr w:type="spellStart"/>
      <w:r w:rsidRPr="00A64E18">
        <w:rPr>
          <w:i/>
        </w:rPr>
        <w:t>D_water</w:t>
      </w:r>
      <w:proofErr w:type="spellEnd"/>
      <w:r>
        <w:t xml:space="preserve"> plays an important role. </w:t>
      </w:r>
      <w:r w:rsidR="000B3824">
        <w:t>For</w:t>
      </w:r>
      <w:r>
        <w:t xml:space="preserve"> the melting dates it was almost no difference between two experiments, </w:t>
      </w:r>
      <w:r w:rsidR="000B3824">
        <w:t xml:space="preserve">but </w:t>
      </w:r>
      <w:r w:rsidR="005202E9">
        <w:t>in</w:t>
      </w:r>
      <w:r>
        <w:t xml:space="preserve"> freez</w:t>
      </w:r>
      <w:r w:rsidR="005202E9">
        <w:t>e-up</w:t>
      </w:r>
      <w:r>
        <w:t xml:space="preserve"> dates</w:t>
      </w:r>
      <w:r w:rsidR="000B3824">
        <w:t xml:space="preserve"> the difference</w:t>
      </w:r>
      <w:r w:rsidR="000B3824" w:rsidRPr="000B3824">
        <w:t xml:space="preserve"> </w:t>
      </w:r>
      <w:r w:rsidR="000B3824">
        <w:t>was substantial</w:t>
      </w:r>
      <w:r>
        <w:t xml:space="preserve">. Errors </w:t>
      </w:r>
      <w:r w:rsidR="002F34E8">
        <w:t>we</w:t>
      </w:r>
      <w:r>
        <w:t>re large</w:t>
      </w:r>
      <w:r w:rsidR="005202E9">
        <w:t xml:space="preserve"> </w:t>
      </w:r>
      <w:r w:rsidR="005202E9" w:rsidRPr="00C00B80">
        <w:t>–</w:t>
      </w:r>
      <w:r>
        <w:t xml:space="preserve"> </w:t>
      </w:r>
      <w:r w:rsidR="005202E9">
        <w:t xml:space="preserve">ice melt date </w:t>
      </w:r>
      <w:r>
        <w:t xml:space="preserve">maximum error </w:t>
      </w:r>
      <w:r w:rsidR="002F34E8">
        <w:t>wa</w:t>
      </w:r>
      <w:r>
        <w:t>s 26 days (</w:t>
      </w:r>
      <w:r w:rsidR="005202E9">
        <w:t>l</w:t>
      </w:r>
      <w:r>
        <w:t xml:space="preserve">ake </w:t>
      </w:r>
      <w:proofErr w:type="spellStart"/>
      <w:r>
        <w:t>Niilakka</w:t>
      </w:r>
      <w:proofErr w:type="spellEnd"/>
      <w:r>
        <w:t xml:space="preserve"> in 2011) and </w:t>
      </w:r>
      <w:r w:rsidR="005202E9">
        <w:t xml:space="preserve">ice freeze-up date maximum error </w:t>
      </w:r>
      <w:r w:rsidR="002F34E8">
        <w:t>wa</w:t>
      </w:r>
      <w:r w:rsidR="005202E9">
        <w:t xml:space="preserve">s </w:t>
      </w:r>
      <w:r>
        <w:t>61 days (</w:t>
      </w:r>
      <w:r w:rsidR="005202E9">
        <w:t>l</w:t>
      </w:r>
      <w:r>
        <w:t xml:space="preserve">ake </w:t>
      </w:r>
      <w:proofErr w:type="spellStart"/>
      <w:r>
        <w:t>Oulujari</w:t>
      </w:r>
      <w:proofErr w:type="spellEnd"/>
      <w:r>
        <w:t xml:space="preserve"> in 2017</w:t>
      </w:r>
      <w:r w:rsidR="002F34E8">
        <w:t>,</w:t>
      </w:r>
      <w:r>
        <w:t xml:space="preserve"> </w:t>
      </w:r>
      <w:r w:rsidR="00F01FF0" w:rsidRPr="002779D0">
        <w:rPr>
          <w:i/>
        </w:rPr>
        <w:t>GTZP</w:t>
      </w:r>
      <w:r w:rsidR="00F01FF0" w:rsidRPr="002779D0">
        <w:rPr>
          <w:i/>
          <w:vertAlign w:val="subscript"/>
        </w:rPr>
        <w:t>OPR</w:t>
      </w:r>
      <w:r>
        <w:t xml:space="preserve">). </w:t>
      </w:r>
      <w:r w:rsidR="002F34E8">
        <w:t>The</w:t>
      </w:r>
      <w:r>
        <w:t xml:space="preserve"> </w:t>
      </w:r>
      <w:r w:rsidR="00205D3B">
        <w:t xml:space="preserve">ice off date errors </w:t>
      </w:r>
      <w:r w:rsidR="002F34E8">
        <w:t>we</w:t>
      </w:r>
      <w:r w:rsidR="00205D3B">
        <w:t>re</w:t>
      </w:r>
      <w:r>
        <w:t xml:space="preserve"> not dependent on </w:t>
      </w:r>
      <w:proofErr w:type="spellStart"/>
      <w:r w:rsidRPr="00A64E18">
        <w:rPr>
          <w:i/>
        </w:rPr>
        <w:t>D_water</w:t>
      </w:r>
      <w:proofErr w:type="spellEnd"/>
      <w:r>
        <w:t xml:space="preserve">, </w:t>
      </w:r>
      <w:r w:rsidR="00205D3B">
        <w:t xml:space="preserve">the </w:t>
      </w:r>
      <w:r>
        <w:t>largest errors correspond</w:t>
      </w:r>
      <w:r w:rsidR="002F34E8">
        <w:t>ed</w:t>
      </w:r>
      <w:r>
        <w:t xml:space="preserve"> to large-area lakes (</w:t>
      </w:r>
      <w:r w:rsidR="00205D3B">
        <w:t>e.g. l</w:t>
      </w:r>
      <w:r>
        <w:t>ake</w:t>
      </w:r>
      <w:r w:rsidR="00205D3B">
        <w:t>s</w:t>
      </w:r>
      <w:r>
        <w:t xml:space="preserve"> </w:t>
      </w:r>
      <w:proofErr w:type="spellStart"/>
      <w:r>
        <w:t>Haukivesi</w:t>
      </w:r>
      <w:proofErr w:type="spellEnd"/>
      <w:r w:rsidR="00205D3B">
        <w:t xml:space="preserve"> and</w:t>
      </w:r>
      <w:r>
        <w:t xml:space="preserve"> </w:t>
      </w:r>
      <w:proofErr w:type="spellStart"/>
      <w:r>
        <w:t>Kallavesi</w:t>
      </w:r>
      <w:proofErr w:type="spellEnd"/>
      <w:r w:rsidR="0004553C">
        <w:t>, see Table 4</w:t>
      </w:r>
      <w:r>
        <w:t xml:space="preserve">). It can be explained by the fact that the </w:t>
      </w:r>
      <w:r w:rsidR="005D6826">
        <w:t>ice formation/disappearance</w:t>
      </w:r>
      <w:r>
        <w:t xml:space="preserve"> in-situ measurements represent </w:t>
      </w:r>
      <w:r w:rsidR="0004553C">
        <w:t xml:space="preserve">the </w:t>
      </w:r>
      <w:r>
        <w:t>freeze</w:t>
      </w:r>
      <w:r w:rsidR="00205D3B">
        <w:t>-</w:t>
      </w:r>
      <w:r>
        <w:t>up and break</w:t>
      </w:r>
      <w:r w:rsidR="00205D3B">
        <w:t>-</w:t>
      </w:r>
      <w:r>
        <w:t xml:space="preserve">up dates in the visible area around </w:t>
      </w:r>
      <w:r w:rsidR="0004553C">
        <w:t xml:space="preserve">the </w:t>
      </w:r>
      <w:r>
        <w:t xml:space="preserve">observer’s location (usually on the shore), and due to physiographic features (e.g. complicated rugged coast) and/or meteorological conditions (e.g. low clouds, rain) can be not fully representative for the whole 9 by 9 km grid-box. Ice measurement locations differ </w:t>
      </w:r>
      <w:r w:rsidRPr="0004553C">
        <w:t xml:space="preserve">from </w:t>
      </w:r>
      <w:r w:rsidR="0004553C" w:rsidRPr="0004553C">
        <w:t>temperature</w:t>
      </w:r>
      <w:r>
        <w:t xml:space="preserve"> measurement locations, and distance between these two can vary from 0.7 to 49.0 km, see Table 5. SYKE provides also the break up dates in far central parts of the lake and permanently freeze up dates of the visible area around </w:t>
      </w:r>
      <w:r w:rsidR="0004553C">
        <w:t xml:space="preserve">the </w:t>
      </w:r>
      <w:r>
        <w:t>observer’s location, but the amount of data is very limited and can’t be used for verification. However</w:t>
      </w:r>
      <w:r w:rsidR="00DC11B0">
        <w:t>,</w:t>
      </w:r>
      <w:r>
        <w:t xml:space="preserve"> it gives a hint that </w:t>
      </w:r>
      <w:r w:rsidR="00205D3B">
        <w:t>in</w:t>
      </w:r>
      <w:r>
        <w:t xml:space="preserve"> </w:t>
      </w:r>
      <w:r w:rsidR="0004553C">
        <w:t xml:space="preserve">the </w:t>
      </w:r>
      <w:r>
        <w:t>central part of a lake comparing with the shore, ice breaks later up to a week</w:t>
      </w:r>
      <w:r w:rsidR="00205D3B">
        <w:t>,</w:t>
      </w:r>
      <w:r>
        <w:t xml:space="preserve"> and close to the coast the permanent ice can appear straight away or up to even a month after </w:t>
      </w:r>
      <w:r w:rsidR="0004553C">
        <w:t xml:space="preserve">the </w:t>
      </w:r>
      <w:r>
        <w:t>first freeze</w:t>
      </w:r>
      <w:r w:rsidR="00205D3B">
        <w:t>-</w:t>
      </w:r>
      <w:r>
        <w:t>up date. The rough estimate of the error due to the model and forcing comes from the break</w:t>
      </w:r>
      <w:r w:rsidR="00205D3B">
        <w:t>-</w:t>
      </w:r>
      <w:r>
        <w:t xml:space="preserve">up date analysis for </w:t>
      </w:r>
      <w:r w:rsidR="0004553C">
        <w:t>L</w:t>
      </w:r>
      <w:r>
        <w:t xml:space="preserve">ake </w:t>
      </w:r>
      <w:proofErr w:type="spellStart"/>
      <w:r>
        <w:t>Kevojarvi</w:t>
      </w:r>
      <w:proofErr w:type="spellEnd"/>
      <w:r>
        <w:t>. This lake has small representativeness error, because its surface area is only 1 km</w:t>
      </w:r>
      <w:r w:rsidRPr="00E5460A">
        <w:rPr>
          <w:vertAlign w:val="superscript"/>
        </w:rPr>
        <w:t>2</w:t>
      </w:r>
      <w:r>
        <w:t>. However, the error in the break</w:t>
      </w:r>
      <w:r w:rsidR="00E5460A">
        <w:t>-</w:t>
      </w:r>
      <w:r>
        <w:t xml:space="preserve">up date for this lake </w:t>
      </w:r>
      <w:r w:rsidR="0004553C">
        <w:t>wa</w:t>
      </w:r>
      <w:r>
        <w:t>s large</w:t>
      </w:r>
      <w:r w:rsidR="00E5460A">
        <w:t xml:space="preserve"> </w:t>
      </w:r>
      <w:r w:rsidR="00E5460A" w:rsidRPr="00C00B80">
        <w:t>–</w:t>
      </w:r>
      <w:r>
        <w:t xml:space="preserve"> 14 days </w:t>
      </w:r>
      <w:r w:rsidR="00E5460A">
        <w:t xml:space="preserve">in </w:t>
      </w:r>
      <w:r>
        <w:t xml:space="preserve">both </w:t>
      </w:r>
      <w:r w:rsidR="00F01FF0" w:rsidRPr="002779D0">
        <w:rPr>
          <w:i/>
        </w:rPr>
        <w:t>GTZP</w:t>
      </w:r>
      <w:r w:rsidR="00F01FF0" w:rsidRPr="002779D0">
        <w:rPr>
          <w:i/>
          <w:vertAlign w:val="subscript"/>
        </w:rPr>
        <w:t>OPR</w:t>
      </w:r>
      <w:r>
        <w:t xml:space="preserve"> and </w:t>
      </w:r>
      <w:r w:rsidR="00F01FF0" w:rsidRPr="00F01FF0">
        <w:rPr>
          <w:i/>
        </w:rPr>
        <w:t>GTZL</w:t>
      </w:r>
      <w:r w:rsidR="00F01FF0" w:rsidRPr="00F01FF0">
        <w:rPr>
          <w:i/>
          <w:vertAlign w:val="subscript"/>
        </w:rPr>
        <w:t>NEW</w:t>
      </w:r>
      <w:r>
        <w:t xml:space="preserve"> experiments. Thus, in </w:t>
      </w:r>
      <w:r w:rsidR="00E5460A">
        <w:t>this</w:t>
      </w:r>
      <w:r>
        <w:t xml:space="preserve"> verification no difference between experiments </w:t>
      </w:r>
      <w:r w:rsidR="00F01FF0" w:rsidRPr="002779D0">
        <w:rPr>
          <w:i/>
        </w:rPr>
        <w:lastRenderedPageBreak/>
        <w:t>GTZP</w:t>
      </w:r>
      <w:r w:rsidR="00F01FF0" w:rsidRPr="002779D0">
        <w:rPr>
          <w:i/>
          <w:vertAlign w:val="subscript"/>
        </w:rPr>
        <w:t>OPR</w:t>
      </w:r>
      <w:r>
        <w:t xml:space="preserve"> and </w:t>
      </w:r>
      <w:r w:rsidR="00F01FF0" w:rsidRPr="00F01FF0">
        <w:rPr>
          <w:i/>
        </w:rPr>
        <w:t>GTZL</w:t>
      </w:r>
      <w:r w:rsidR="00F01FF0" w:rsidRPr="00F01FF0">
        <w:rPr>
          <w:i/>
          <w:vertAlign w:val="subscript"/>
        </w:rPr>
        <w:t>NEW</w:t>
      </w:r>
      <w:r w:rsidR="00E5460A">
        <w:t xml:space="preserve"> </w:t>
      </w:r>
      <w:r w:rsidR="0004553C">
        <w:t>we</w:t>
      </w:r>
      <w:r w:rsidR="00E5460A">
        <w:t>re assumed,</w:t>
      </w:r>
      <w:r>
        <w:t xml:space="preserve"> if it </w:t>
      </w:r>
      <w:r w:rsidR="0004553C">
        <w:t>wa</w:t>
      </w:r>
      <w:r>
        <w:t>s less than 14 days. In Table 4, improvement</w:t>
      </w:r>
      <w:r w:rsidR="0041754C">
        <w:t>s</w:t>
      </w:r>
      <w:r>
        <w:t xml:space="preserve"> </w:t>
      </w:r>
      <w:r w:rsidR="00E5460A">
        <w:t>in</w:t>
      </w:r>
      <w:r>
        <w:t xml:space="preserve"> the freeze</w:t>
      </w:r>
      <w:r w:rsidR="00E5460A">
        <w:t>-</w:t>
      </w:r>
      <w:r>
        <w:t xml:space="preserve">up date in </w:t>
      </w:r>
      <w:r w:rsidR="00F01FF0" w:rsidRPr="00F01FF0">
        <w:rPr>
          <w:i/>
        </w:rPr>
        <w:t>GTZL</w:t>
      </w:r>
      <w:r w:rsidR="00F01FF0" w:rsidRPr="00F01FF0">
        <w:rPr>
          <w:i/>
          <w:vertAlign w:val="subscript"/>
        </w:rPr>
        <w:t>NEW</w:t>
      </w:r>
      <w:r>
        <w:t xml:space="preserve"> comparing with </w:t>
      </w:r>
      <w:r w:rsidR="00F01FF0" w:rsidRPr="002779D0">
        <w:rPr>
          <w:i/>
        </w:rPr>
        <w:t>GTZP</w:t>
      </w:r>
      <w:r w:rsidR="00F01FF0" w:rsidRPr="002779D0">
        <w:rPr>
          <w:i/>
          <w:vertAlign w:val="subscript"/>
        </w:rPr>
        <w:t>OPR</w:t>
      </w:r>
      <w:r>
        <w:t xml:space="preserve"> </w:t>
      </w:r>
      <w:r w:rsidR="0041754C">
        <w:t xml:space="preserve">are </w:t>
      </w:r>
      <w:r>
        <w:t xml:space="preserve">marked with </w:t>
      </w:r>
      <w:r w:rsidR="00A27F46">
        <w:t>bold and underline</w:t>
      </w:r>
      <w:r>
        <w:t xml:space="preserve">, and degradation </w:t>
      </w:r>
      <w:r w:rsidR="00E5460A" w:rsidRPr="00C00B80">
        <w:t>–</w:t>
      </w:r>
      <w:r w:rsidR="0041754C">
        <w:t xml:space="preserve"> </w:t>
      </w:r>
      <w:r>
        <w:t xml:space="preserve">with </w:t>
      </w:r>
      <w:r w:rsidR="00A27F46">
        <w:t>italics and underline</w:t>
      </w:r>
      <w:r w:rsidR="00E5460A">
        <w:t>,</w:t>
      </w:r>
      <w:r>
        <w:t xml:space="preserve"> </w:t>
      </w:r>
      <w:r w:rsidR="00E5460A">
        <w:t>but</w:t>
      </w:r>
      <w:r>
        <w:t xml:space="preserve"> only for the cases, when difference </w:t>
      </w:r>
      <w:r w:rsidR="0041754C">
        <w:t>wa</w:t>
      </w:r>
      <w:r>
        <w:t xml:space="preserve">s larger than 14 days. Otherwise no impact of </w:t>
      </w:r>
      <w:proofErr w:type="spellStart"/>
      <w:r w:rsidRPr="00A64E18">
        <w:rPr>
          <w:i/>
        </w:rPr>
        <w:t>D_water</w:t>
      </w:r>
      <w:proofErr w:type="spellEnd"/>
      <w:r>
        <w:t xml:space="preserve"> is considered. From Table 5, freeze-up dates improved for the lakes with increased </w:t>
      </w:r>
      <w:proofErr w:type="spellStart"/>
      <w:r w:rsidRPr="00A64E18">
        <w:rPr>
          <w:i/>
        </w:rPr>
        <w:t>D_water</w:t>
      </w:r>
      <w:proofErr w:type="spellEnd"/>
      <w:r>
        <w:t xml:space="preserve">, these lakes became deeper and start to freeze later (e.g. </w:t>
      </w:r>
      <w:r w:rsidR="003B27BD">
        <w:t>l</w:t>
      </w:r>
      <w:r>
        <w:t>ake</w:t>
      </w:r>
      <w:r w:rsidR="003B27BD">
        <w:t>s</w:t>
      </w:r>
      <w:r>
        <w:t xml:space="preserve"> </w:t>
      </w:r>
      <w:proofErr w:type="spellStart"/>
      <w:r>
        <w:t>Oulujarvi</w:t>
      </w:r>
      <w:proofErr w:type="spellEnd"/>
      <w:r w:rsidR="003B27BD">
        <w:t xml:space="preserve"> and</w:t>
      </w:r>
      <w:r>
        <w:t xml:space="preserve"> </w:t>
      </w:r>
      <w:proofErr w:type="spellStart"/>
      <w:r>
        <w:t>Unari</w:t>
      </w:r>
      <w:proofErr w:type="spellEnd"/>
      <w:r>
        <w:t xml:space="preserve">). </w:t>
      </w:r>
      <w:r w:rsidR="003B27BD">
        <w:t xml:space="preserve">This is independent from whether new </w:t>
      </w:r>
      <w:proofErr w:type="spellStart"/>
      <w:r w:rsidR="003B27BD" w:rsidRPr="00A64E18">
        <w:rPr>
          <w:i/>
        </w:rPr>
        <w:t>D_water</w:t>
      </w:r>
      <w:proofErr w:type="spellEnd"/>
      <w:r w:rsidR="003B27BD">
        <w:t xml:space="preserve"> is closer to the reality or not</w:t>
      </w:r>
      <w:r w:rsidR="0041754C">
        <w:t xml:space="preserve"> (</w:t>
      </w:r>
      <w:r>
        <w:t xml:space="preserve">e.g. for </w:t>
      </w:r>
      <w:r w:rsidR="003B27BD">
        <w:t>l</w:t>
      </w:r>
      <w:r>
        <w:t>ake</w:t>
      </w:r>
      <w:r w:rsidR="003B27BD">
        <w:t>s</w:t>
      </w:r>
      <w:r>
        <w:t xml:space="preserve"> Saimaa and </w:t>
      </w:r>
      <w:proofErr w:type="spellStart"/>
      <w:r>
        <w:t>Lappajarvi</w:t>
      </w:r>
      <w:proofErr w:type="spellEnd"/>
      <w:r>
        <w:t>, the freeze-up dates improved for wrong reasons</w:t>
      </w:r>
      <w:r w:rsidR="0041754C">
        <w:t>)</w:t>
      </w:r>
      <w:r>
        <w:t xml:space="preserve">. If during the upgrade </w:t>
      </w:r>
      <w:proofErr w:type="spellStart"/>
      <w:r w:rsidRPr="00A64E18">
        <w:rPr>
          <w:i/>
        </w:rPr>
        <w:t>D_water</w:t>
      </w:r>
      <w:proofErr w:type="spellEnd"/>
      <w:r>
        <w:t xml:space="preserve"> decreased, errors became larger (e.g. </w:t>
      </w:r>
      <w:r w:rsidR="003B27BD">
        <w:t>l</w:t>
      </w:r>
      <w:r>
        <w:t>ake</w:t>
      </w:r>
      <w:r w:rsidR="003B27BD">
        <w:t>s</w:t>
      </w:r>
      <w:r>
        <w:t xml:space="preserve"> </w:t>
      </w:r>
      <w:proofErr w:type="spellStart"/>
      <w:r>
        <w:t>Konnevesi</w:t>
      </w:r>
      <w:proofErr w:type="spellEnd"/>
      <w:r w:rsidR="003B27BD">
        <w:t xml:space="preserve"> and</w:t>
      </w:r>
      <w:r>
        <w:t xml:space="preserve"> </w:t>
      </w:r>
      <w:proofErr w:type="spellStart"/>
      <w:r>
        <w:t>Vaskivesi</w:t>
      </w:r>
      <w:proofErr w:type="spellEnd"/>
      <w:r>
        <w:t xml:space="preserve">). This </w:t>
      </w:r>
      <w:r w:rsidR="00E37B98">
        <w:t>agrees</w:t>
      </w:r>
      <w:r>
        <w:t xml:space="preserve"> with </w:t>
      </w:r>
      <w:r w:rsidR="003B27BD">
        <w:t xml:space="preserve">the </w:t>
      </w:r>
      <w:r>
        <w:t xml:space="preserve">autumn </w:t>
      </w:r>
      <w:r w:rsidR="003E28A9" w:rsidRPr="003E28A9">
        <w:rPr>
          <w:i/>
        </w:rPr>
        <w:t>T</w:t>
      </w:r>
      <w:r w:rsidR="003E28A9" w:rsidRPr="003E28A9">
        <w:rPr>
          <w:i/>
          <w:vertAlign w:val="subscript"/>
        </w:rPr>
        <w:t>ML</w:t>
      </w:r>
      <w:r>
        <w:t xml:space="preserve"> </w:t>
      </w:r>
      <w:r w:rsidR="00E47D15">
        <w:t>bias</w:t>
      </w:r>
      <w:r>
        <w:t xml:space="preserve"> scores: if they improve, the freeze-up dates improve as well</w:t>
      </w:r>
      <w:r w:rsidR="003B27BD">
        <w:t>.</w:t>
      </w:r>
    </w:p>
    <w:p w14:paraId="654C316E" w14:textId="77777777" w:rsidR="006A35DF" w:rsidRDefault="009374DB" w:rsidP="009374DB">
      <w:pPr>
        <w:pStyle w:val="Heading2"/>
      </w:pPr>
      <w:r w:rsidRPr="009374DB">
        <w:t>4.3 Discussion</w:t>
      </w:r>
    </w:p>
    <w:p w14:paraId="371127BD" w14:textId="114EE0BA" w:rsidR="006A35DF" w:rsidRDefault="009374DB" w:rsidP="003C0A62">
      <w:r w:rsidRPr="009374DB">
        <w:t xml:space="preserve">Upgraded lake related fields </w:t>
      </w:r>
      <w:r w:rsidR="0041754C">
        <w:t>we</w:t>
      </w:r>
      <w:r w:rsidRPr="009374DB">
        <w:t xml:space="preserve">re tested for 5 successive years to capture short climate deviations (one </w:t>
      </w:r>
      <w:proofErr w:type="gramStart"/>
      <w:r w:rsidRPr="009374DB">
        <w:t>particular year</w:t>
      </w:r>
      <w:proofErr w:type="gramEnd"/>
      <w:r w:rsidRPr="009374DB">
        <w:t xml:space="preserve"> can be slightly warmer or colder than </w:t>
      </w:r>
      <w:r w:rsidR="00E37B98">
        <w:t xml:space="preserve">the </w:t>
      </w:r>
      <w:r w:rsidRPr="009374DB">
        <w:t xml:space="preserve">average one), yet not to deal with </w:t>
      </w:r>
      <w:r w:rsidR="000A4514">
        <w:t xml:space="preserve">major water distribution </w:t>
      </w:r>
      <w:r w:rsidRPr="009374DB">
        <w:t>and</w:t>
      </w:r>
      <w:r w:rsidR="000A4514">
        <w:t>/or inland water body</w:t>
      </w:r>
      <w:r w:rsidRPr="009374DB">
        <w:t xml:space="preserve"> depth changes that can occur in 10-year period and </w:t>
      </w:r>
      <w:r w:rsidR="000A4514">
        <w:t xml:space="preserve">would </w:t>
      </w:r>
      <w:r w:rsidRPr="009374DB">
        <w:t>have to be taken into account comparing against in-situ measurements. Current verification include</w:t>
      </w:r>
      <w:r w:rsidR="000A4514">
        <w:t>d</w:t>
      </w:r>
      <w:r w:rsidRPr="009374DB">
        <w:t xml:space="preserve"> only 27 lake sites over Finland which are </w:t>
      </w:r>
      <w:r w:rsidR="00E37B98">
        <w:t>freely</w:t>
      </w:r>
      <w:r w:rsidRPr="009374DB">
        <w:t xml:space="preserve"> available online, it would be useful to compare model results with measurements from </w:t>
      </w:r>
      <w:r w:rsidR="00E37B98">
        <w:t xml:space="preserve">the </w:t>
      </w:r>
      <w:r w:rsidRPr="009374DB">
        <w:t xml:space="preserve">other countries and climate zones as IFS is a global forecasting system. Experiments run with model cycle CY43R3. New cloud physics in cycle recent upgrade lead to improvements in calculating 2-meter temperature and humidity, and precipitations (especially near coasts) which can lead to better agreement of </w:t>
      </w:r>
      <w:r w:rsidR="000A4514">
        <w:t xml:space="preserve">the </w:t>
      </w:r>
      <w:r w:rsidRPr="009374DB">
        <w:t>modelled and in-</w:t>
      </w:r>
      <w:r w:rsidRPr="000A4514">
        <w:t xml:space="preserve">situ </w:t>
      </w:r>
      <w:r w:rsidR="000A4514" w:rsidRPr="000A4514">
        <w:t>lake surface temperature</w:t>
      </w:r>
      <w:r w:rsidRPr="000A4514">
        <w:t xml:space="preserve"> and</w:t>
      </w:r>
      <w:r w:rsidRPr="009374DB">
        <w:t xml:space="preserve"> </w:t>
      </w:r>
      <w:r w:rsidR="005D6826">
        <w:t>ice formation/disappearance</w:t>
      </w:r>
      <w:r w:rsidRPr="009374DB">
        <w:t xml:space="preserve"> dates respectively. Verification of operational and upgraded </w:t>
      </w:r>
      <w:proofErr w:type="spellStart"/>
      <w:r w:rsidRPr="00A64E18">
        <w:rPr>
          <w:i/>
        </w:rPr>
        <w:t>D_water</w:t>
      </w:r>
      <w:proofErr w:type="spellEnd"/>
      <w:r w:rsidRPr="009374DB">
        <w:t xml:space="preserve"> for 27 Finish lakes resulted in significant reduction of errors, though it is still possible to upgrade </w:t>
      </w:r>
      <w:proofErr w:type="spellStart"/>
      <w:r w:rsidRPr="00A64E18">
        <w:rPr>
          <w:i/>
        </w:rPr>
        <w:t>D_water</w:t>
      </w:r>
      <w:proofErr w:type="spellEnd"/>
      <w:r w:rsidRPr="009374DB">
        <w:t xml:space="preserve"> with new measurements and test new aggregating techniques </w:t>
      </w:r>
      <w:proofErr w:type="gramStart"/>
      <w:r w:rsidRPr="009374DB">
        <w:t>in order to</w:t>
      </w:r>
      <w:proofErr w:type="gramEnd"/>
      <w:r w:rsidRPr="009374DB">
        <w:t xml:space="preserve"> </w:t>
      </w:r>
      <w:r w:rsidR="00E37B98">
        <w:t xml:space="preserve">better </w:t>
      </w:r>
      <w:r w:rsidRPr="009374DB">
        <w:t xml:space="preserve">represent </w:t>
      </w:r>
      <w:r w:rsidR="00E37B98">
        <w:t>initial high-resolution</w:t>
      </w:r>
      <w:r w:rsidRPr="009374DB">
        <w:t xml:space="preserve"> lake depth field. Verification in terms of modelled and in-situ</w:t>
      </w:r>
      <w:r w:rsidR="001537E6">
        <w:t xml:space="preserve"> </w:t>
      </w:r>
      <w:r w:rsidR="001537E6" w:rsidRPr="000A4514">
        <w:t>lake surface temperature</w:t>
      </w:r>
      <w:r w:rsidRPr="009374DB">
        <w:t xml:space="preserve"> for the whole 5-year period showed general error reduction for 12-14 %. Seasonal verification also showed </w:t>
      </w:r>
      <w:r w:rsidR="000A38B5">
        <w:t xml:space="preserve">an </w:t>
      </w:r>
      <w:r w:rsidRPr="009374DB">
        <w:t xml:space="preserve">overall error reduction although amount of data during 5-year period </w:t>
      </w:r>
      <w:r w:rsidR="001537E6">
        <w:t>wa</w:t>
      </w:r>
      <w:r w:rsidRPr="009374DB">
        <w:t xml:space="preserve">s not </w:t>
      </w:r>
      <w:proofErr w:type="gramStart"/>
      <w:r w:rsidRPr="009374DB">
        <w:t>sufficient</w:t>
      </w:r>
      <w:proofErr w:type="gramEnd"/>
      <w:r w:rsidRPr="009374DB">
        <w:t xml:space="preserve"> to have always statistically significant results. Seasonal verification also revealed the cold </w:t>
      </w:r>
      <w:r w:rsidR="00E47D15">
        <w:t>bias</w:t>
      </w:r>
      <w:r w:rsidRPr="009374DB">
        <w:t xml:space="preserve"> in the forcing and situation, when changes in the </w:t>
      </w:r>
      <w:proofErr w:type="spellStart"/>
      <w:r w:rsidRPr="00A64E18">
        <w:rPr>
          <w:i/>
        </w:rPr>
        <w:t>D_water</w:t>
      </w:r>
      <w:proofErr w:type="spellEnd"/>
      <w:r w:rsidRPr="009374DB">
        <w:t xml:space="preserve"> parameter compensate this </w:t>
      </w:r>
      <w:r w:rsidR="00E47D15">
        <w:t>bias</w:t>
      </w:r>
      <w:r w:rsidRPr="009374DB">
        <w:t xml:space="preserve">. For more detailed </w:t>
      </w:r>
      <w:r w:rsidR="005D6826">
        <w:t>ice formation/disappearance</w:t>
      </w:r>
      <w:r w:rsidRPr="009374DB">
        <w:t xml:space="preserve"> date verification and explanation of </w:t>
      </w:r>
      <w:r w:rsidR="008D22EC">
        <w:t xml:space="preserve">the </w:t>
      </w:r>
      <w:r w:rsidRPr="009374DB">
        <w:t xml:space="preserve">results, first and permanent </w:t>
      </w:r>
      <w:r w:rsidR="005D6826">
        <w:t>ice formation/disappearance</w:t>
      </w:r>
      <w:r w:rsidRPr="009374DB">
        <w:t xml:space="preserve"> dates in a far central part of the lake (compatible with IFS model high resolution 9 km</w:t>
      </w:r>
      <w:r w:rsidR="008D22EC">
        <w:t xml:space="preserve"> grid</w:t>
      </w:r>
      <w:r w:rsidRPr="009374DB">
        <w:t>), are needed.</w:t>
      </w:r>
    </w:p>
    <w:p w14:paraId="282E3F99" w14:textId="77777777" w:rsidR="006A35DF" w:rsidRDefault="009374DB" w:rsidP="009374DB">
      <w:pPr>
        <w:pStyle w:val="Heading1"/>
      </w:pPr>
      <w:r>
        <w:t>5 Conclusion</w:t>
      </w:r>
    </w:p>
    <w:p w14:paraId="3F04BEE9" w14:textId="42548AB3" w:rsidR="00AA58D9" w:rsidRDefault="00E176F7" w:rsidP="003C0A62">
      <w:r>
        <w:t>Earth System</w:t>
      </w:r>
      <w:r w:rsidRPr="00F00D88">
        <w:t xml:space="preserve"> </w:t>
      </w:r>
      <w:r>
        <w:t>M</w:t>
      </w:r>
      <w:r w:rsidRPr="00F00D88">
        <w:t>odel</w:t>
      </w:r>
      <w:r>
        <w:t>s used for weather and climate monitoring and forecasting applications</w:t>
      </w:r>
      <w:r w:rsidRPr="00F00D88">
        <w:t xml:space="preserve">, including </w:t>
      </w:r>
      <w:r>
        <w:t xml:space="preserve">the </w:t>
      </w:r>
      <w:r w:rsidRPr="00F00D88">
        <w:t xml:space="preserve">IFS, need lower boundary conditions (skin temperature, surface fluxes of heat, moisture and momentum) to calculate </w:t>
      </w:r>
      <w:r>
        <w:t>the</w:t>
      </w:r>
      <w:r w:rsidRPr="00F00D88">
        <w:t xml:space="preserve"> evolution of dynamic processes in the atmosphere and to produce a usable weather forecast. To compute them </w:t>
      </w:r>
      <w:r>
        <w:t xml:space="preserve">sufficiently </w:t>
      </w:r>
      <w:r w:rsidRPr="00F00D88">
        <w:t>accurately, an up</w:t>
      </w:r>
      <w:r>
        <w:t>-</w:t>
      </w:r>
      <w:r w:rsidRPr="00F00D88">
        <w:t>to</w:t>
      </w:r>
      <w:r>
        <w:t>-</w:t>
      </w:r>
      <w:r w:rsidRPr="00F00D88">
        <w:t xml:space="preserve">date ecosystem map is needed. Nowadays human activities influence Earth’s surface and adapt it </w:t>
      </w:r>
      <w:r>
        <w:t>to</w:t>
      </w:r>
      <w:r w:rsidRPr="00F00D88">
        <w:t xml:space="preserve"> societal needs </w:t>
      </w:r>
      <w:r>
        <w:t>on relatively short timescales,</w:t>
      </w:r>
      <w:r w:rsidRPr="00F00D88">
        <w:t xml:space="preserve"> </w:t>
      </w:r>
      <w:r>
        <w:t xml:space="preserve">for example to </w:t>
      </w:r>
      <w:r w:rsidRPr="00F00D88">
        <w:t>construct new artificial lakes to supply p</w:t>
      </w:r>
      <w:r>
        <w:t>eople</w:t>
      </w:r>
      <w:r w:rsidRPr="00F00D88">
        <w:t xml:space="preserve"> and/or crops in arid places with water, or </w:t>
      </w:r>
      <w:r>
        <w:t xml:space="preserve">to </w:t>
      </w:r>
      <w:r w:rsidRPr="00F00D88">
        <w:t>creat</w:t>
      </w:r>
      <w:r>
        <w:t>e</w:t>
      </w:r>
      <w:r w:rsidRPr="00F00D88">
        <w:t xml:space="preserve"> new islands to build homes. Inland water bodies can influence local climate by over 1 K </w:t>
      </w:r>
      <w:r>
        <w:t>(</w:t>
      </w:r>
      <w:r w:rsidRPr="00F00D88">
        <w:t>Balsamo et al., 2012</w:t>
      </w:r>
      <w:r>
        <w:t>)</w:t>
      </w:r>
      <w:r w:rsidRPr="00F00D88">
        <w:t xml:space="preserve">, and </w:t>
      </w:r>
      <w:r>
        <w:t xml:space="preserve">the </w:t>
      </w:r>
      <w:r>
        <w:lastRenderedPageBreak/>
        <w:t xml:space="preserve">influence </w:t>
      </w:r>
      <w:r w:rsidRPr="00F00D88">
        <w:t>on local weather can be even more pronounced</w:t>
      </w:r>
      <w:r>
        <w:t>:</w:t>
      </w:r>
      <w:r w:rsidRPr="00F00D88">
        <w:t xml:space="preserve"> correct lake surface state (ice/no ice) in winter conditions can lead </w:t>
      </w:r>
      <w:r>
        <w:t xml:space="preserve">to </w:t>
      </w:r>
      <w:r w:rsidRPr="00F00D88">
        <w:t xml:space="preserve">up to 10 K difference in 2-meter temperature </w:t>
      </w:r>
      <w:r>
        <w:t>(</w:t>
      </w:r>
      <w:proofErr w:type="spellStart"/>
      <w:r w:rsidRPr="00F00D88">
        <w:t>Eerola</w:t>
      </w:r>
      <w:proofErr w:type="spellEnd"/>
      <w:r w:rsidRPr="00F00D88">
        <w:t xml:space="preserve"> et at., 2014</w:t>
      </w:r>
      <w:r>
        <w:t>)</w:t>
      </w:r>
      <w:r w:rsidRPr="00F00D88">
        <w:t xml:space="preserve">. </w:t>
      </w:r>
      <w:r>
        <w:t>Major changes in water bodies can occur</w:t>
      </w:r>
      <w:r w:rsidRPr="00F00D88">
        <w:t xml:space="preserve"> in </w:t>
      </w:r>
      <w:r>
        <w:t xml:space="preserve">just </w:t>
      </w:r>
      <w:r w:rsidRPr="00F00D88">
        <w:t xml:space="preserve">a few years, which </w:t>
      </w:r>
      <w:r>
        <w:t>means that</w:t>
      </w:r>
      <w:r w:rsidRPr="00F00D88">
        <w:t xml:space="preserve"> ecosystem</w:t>
      </w:r>
      <w:r>
        <w:t xml:space="preserve">-based </w:t>
      </w:r>
      <w:r w:rsidRPr="00F00D88">
        <w:t>map</w:t>
      </w:r>
      <w:r>
        <w:t>s used for numerical weather prediction need to be updated regularly</w:t>
      </w:r>
      <w:r w:rsidRPr="00F00D88">
        <w:t xml:space="preserve">. </w:t>
      </w:r>
      <w:r>
        <w:t>The most frequent</w:t>
      </w:r>
      <w:r w:rsidRPr="00F00D88">
        <w:t xml:space="preserve"> update</w:t>
      </w:r>
      <w:r>
        <w:t>s</w:t>
      </w:r>
      <w:r w:rsidRPr="00F00D88">
        <w:t xml:space="preserve"> of ecosystem maps </w:t>
      </w:r>
      <w:r>
        <w:t>come</w:t>
      </w:r>
      <w:r w:rsidRPr="00F00D88">
        <w:t xml:space="preserve"> from satellite products, which </w:t>
      </w:r>
      <w:r>
        <w:t xml:space="preserve">are </w:t>
      </w:r>
      <w:r w:rsidRPr="00F00D88">
        <w:t>becom</w:t>
      </w:r>
      <w:r>
        <w:t>ing</w:t>
      </w:r>
      <w:r w:rsidRPr="00F00D88">
        <w:t xml:space="preserve"> available </w:t>
      </w:r>
      <w:r>
        <w:t>at increasingly high</w:t>
      </w:r>
      <w:r w:rsidRPr="00F00D88">
        <w:t xml:space="preserve"> resolution. The main obstacle </w:t>
      </w:r>
      <w:r>
        <w:t>to</w:t>
      </w:r>
      <w:r w:rsidRPr="00F00D88">
        <w:t xml:space="preserve"> </w:t>
      </w:r>
      <w:r>
        <w:t>using</w:t>
      </w:r>
      <w:r w:rsidRPr="00F00D88">
        <w:t xml:space="preserve"> these maps in the model </w:t>
      </w:r>
      <w:r>
        <w:t xml:space="preserve">without any modification </w:t>
      </w:r>
      <w:r w:rsidRPr="00F00D88">
        <w:t xml:space="preserve">is </w:t>
      </w:r>
      <w:r>
        <w:t xml:space="preserve">that they do not distinguish </w:t>
      </w:r>
      <w:r w:rsidRPr="00F00D88">
        <w:t xml:space="preserve">between ocean and inland water. An automatic algorithm to separate ocean and inland water </w:t>
      </w:r>
      <w:r>
        <w:t>has been presented in this article</w:t>
      </w:r>
      <w:r w:rsidRPr="00F00D88">
        <w:t xml:space="preserve">. </w:t>
      </w:r>
      <w:r w:rsidR="0078144F" w:rsidRPr="00C00B80">
        <w:t>Th</w:t>
      </w:r>
      <w:r w:rsidR="0078144F">
        <w:t>is new</w:t>
      </w:r>
      <w:r w:rsidR="0078144F" w:rsidRPr="00C00B80">
        <w:t xml:space="preserve"> algorithm may be used by </w:t>
      </w:r>
      <w:r w:rsidR="0078144F">
        <w:t xml:space="preserve">anyone in the </w:t>
      </w:r>
      <w:r w:rsidR="0078144F" w:rsidRPr="00C00B80">
        <w:t>environmental modelling community.</w:t>
      </w:r>
      <w:r w:rsidR="0078144F">
        <w:t xml:space="preserve"> </w:t>
      </w:r>
      <w:r w:rsidRPr="00F00D88">
        <w:t xml:space="preserve">This algorithm can also be used </w:t>
      </w:r>
      <w:r>
        <w:t>to distinguish between</w:t>
      </w:r>
      <w:r w:rsidRPr="00F00D88">
        <w:t xml:space="preserve"> river</w:t>
      </w:r>
      <w:r>
        <w:t>s</w:t>
      </w:r>
      <w:r w:rsidRPr="00F00D88">
        <w:t xml:space="preserve"> and lake</w:t>
      </w:r>
      <w:r>
        <w:t>s</w:t>
      </w:r>
      <w:r w:rsidRPr="00F00D88">
        <w:t xml:space="preserve">, but </w:t>
      </w:r>
      <w:r>
        <w:t>it will require</w:t>
      </w:r>
      <w:r w:rsidRPr="00F00D88">
        <w:t xml:space="preserve"> more testing and tuning of parameters </w:t>
      </w:r>
      <w:r>
        <w:t>before it can be applied globally</w:t>
      </w:r>
      <w:r w:rsidRPr="00F00D88">
        <w:t xml:space="preserve">. For the IFS, the most reliable data sources are used to </w:t>
      </w:r>
      <w:r>
        <w:t>ensure</w:t>
      </w:r>
      <w:r w:rsidRPr="00F00D88">
        <w:t xml:space="preserve"> the best possible </w:t>
      </w:r>
      <w:r>
        <w:t xml:space="preserve">representation of the global </w:t>
      </w:r>
      <w:r w:rsidRPr="00F00D88">
        <w:t xml:space="preserve">inland water distribution. </w:t>
      </w:r>
      <w:r>
        <w:t>The c</w:t>
      </w:r>
      <w:r w:rsidRPr="00F00D88">
        <w:t xml:space="preserve">ontinuous water depth field </w:t>
      </w:r>
      <w:r w:rsidR="0078144F">
        <w:t>was</w:t>
      </w:r>
      <w:bookmarkStart w:id="15" w:name="_GoBack"/>
      <w:bookmarkEnd w:id="15"/>
      <w:r>
        <w:t xml:space="preserve"> </w:t>
      </w:r>
      <w:r w:rsidRPr="00F00D88">
        <w:t>up</w:t>
      </w:r>
      <w:r>
        <w:t>dated</w:t>
      </w:r>
      <w:r w:rsidRPr="00F00D88">
        <w:t xml:space="preserve"> with new ocean and lake bathymetries, new version</w:t>
      </w:r>
      <w:r>
        <w:t>s</w:t>
      </w:r>
      <w:r w:rsidRPr="00F00D88">
        <w:t xml:space="preserve"> of the lake database</w:t>
      </w:r>
      <w:r w:rsidR="00343A32">
        <w:t>,</w:t>
      </w:r>
      <w:r w:rsidRPr="00F00D88">
        <w:t xml:space="preserve"> and indirect depth estimates based on </w:t>
      </w:r>
      <w:r>
        <w:t xml:space="preserve">the </w:t>
      </w:r>
      <w:r w:rsidRPr="00F00D88">
        <w:t>geological origin of lakes. Verification of the depth field for 27 Finish lake sites showed significant lake depth error reduction</w:t>
      </w:r>
      <w:r>
        <w:t>s in the GLDBv3 dataset compared to GLDBv1</w:t>
      </w:r>
      <w:r w:rsidRPr="00F00D88">
        <w:t xml:space="preserve">. Verification in terms of the lake water surface temperature showed </w:t>
      </w:r>
      <w:r>
        <w:t>an overall error reduction of</w:t>
      </w:r>
      <w:r w:rsidRPr="00F00D88">
        <w:t xml:space="preserve"> </w:t>
      </w:r>
      <w:r>
        <w:t xml:space="preserve">between </w:t>
      </w:r>
      <w:r w:rsidRPr="00F00D88">
        <w:t>12</w:t>
      </w:r>
      <w:r>
        <w:t xml:space="preserve"> and </w:t>
      </w:r>
      <w:r w:rsidRPr="00F00D88">
        <w:t>14</w:t>
      </w:r>
      <w:r w:rsidR="00343A32">
        <w:t xml:space="preserve"> </w:t>
      </w:r>
      <w:r w:rsidRPr="00F00D88">
        <w:t xml:space="preserve">%. Seasonal lake water surface temperature verification, according to lake mixing periods (spring mixing, summer stratification and autumn mixing) showed </w:t>
      </w:r>
      <w:r>
        <w:t xml:space="preserve">an </w:t>
      </w:r>
      <w:r w:rsidRPr="00F00D88">
        <w:t>overall error reduction, although forcing in the numerical experiments was too cold</w:t>
      </w:r>
      <w:r>
        <w:t>,</w:t>
      </w:r>
      <w:r w:rsidRPr="00F00D88">
        <w:t xml:space="preserve"> and </w:t>
      </w:r>
      <w:r>
        <w:t xml:space="preserve">it may be that </w:t>
      </w:r>
      <w:r w:rsidRPr="00F00D88">
        <w:t xml:space="preserve">this error </w:t>
      </w:r>
      <w:r>
        <w:t>was</w:t>
      </w:r>
      <w:r w:rsidRPr="00F00D88">
        <w:t xml:space="preserve"> compensated </w:t>
      </w:r>
      <w:r>
        <w:t xml:space="preserve">for </w:t>
      </w:r>
      <w:r w:rsidRPr="00F00D88">
        <w:t>by lake depth parameter</w:t>
      </w:r>
      <w:r>
        <w:t xml:space="preserve"> errors</w:t>
      </w:r>
      <w:r w:rsidRPr="00F00D88">
        <w:t xml:space="preserve">. Winter season verification based on </w:t>
      </w:r>
      <w:r>
        <w:t xml:space="preserve">an </w:t>
      </w:r>
      <w:r w:rsidR="005D6826">
        <w:t>ice formation/disappearance</w:t>
      </w:r>
      <w:r w:rsidRPr="00F00D88">
        <w:t xml:space="preserve"> date comparison was also influenced by the problem of too cold forcing and compensating errors. </w:t>
      </w:r>
      <w:r>
        <w:t>A</w:t>
      </w:r>
      <w:r w:rsidRPr="00F00D88">
        <w:t xml:space="preserve"> more detailed </w:t>
      </w:r>
      <w:r w:rsidR="005D6826">
        <w:t>ice formation/disappearance</w:t>
      </w:r>
      <w:r w:rsidRPr="00F00D88">
        <w:t xml:space="preserve"> date verification </w:t>
      </w:r>
      <w:r>
        <w:t>and further</w:t>
      </w:r>
      <w:r w:rsidRPr="00F00D88">
        <w:t xml:space="preserve"> experiments are </w:t>
      </w:r>
      <w:r>
        <w:t xml:space="preserve">clearly </w:t>
      </w:r>
      <w:r w:rsidRPr="00F00D88">
        <w:t xml:space="preserve">needed. </w:t>
      </w:r>
      <w:r w:rsidR="00343A32">
        <w:t>T</w:t>
      </w:r>
      <w:r w:rsidRPr="00F00D88">
        <w:t xml:space="preserve">he first and permanent </w:t>
      </w:r>
      <w:r w:rsidR="005D6826">
        <w:t>ice formation/disappearance</w:t>
      </w:r>
      <w:r w:rsidRPr="00F00D88">
        <w:t xml:space="preserve"> dates in far central part of the lake (compatible with IFS model high resolution 9 km</w:t>
      </w:r>
      <w:r>
        <w:t xml:space="preserve"> grid</w:t>
      </w:r>
      <w:r w:rsidRPr="00F00D88">
        <w:t>) would be very helpful</w:t>
      </w:r>
      <w:r>
        <w:t xml:space="preserve"> </w:t>
      </w:r>
      <w:r w:rsidRPr="00F00D88">
        <w:t>for verification.</w:t>
      </w:r>
      <w:r>
        <w:t xml:space="preserve"> Lake depth and lake cover variability over time are recognised as key aspects for future developments. The present study aims to document the methodology and to provide experimental evidence of its benefits, and it will be used to characterise temporal variations (e.g. in annual or monthly updates). </w:t>
      </w:r>
    </w:p>
    <w:p w14:paraId="7792CD40" w14:textId="77777777" w:rsidR="00134FBC" w:rsidRDefault="00134FBC" w:rsidP="00134FBC">
      <w:pPr>
        <w:pStyle w:val="Heading1"/>
      </w:pPr>
      <w:bookmarkStart w:id="16" w:name="_Hlk6918704"/>
      <w:bookmarkEnd w:id="9"/>
      <w:r>
        <w:t>Data availability</w:t>
      </w:r>
    </w:p>
    <w:bookmarkEnd w:id="16"/>
    <w:p w14:paraId="55D9006B" w14:textId="17BB152E" w:rsidR="00180350" w:rsidRDefault="00DF5CF5" w:rsidP="003C0A62">
      <w:r w:rsidRPr="00E06B65">
        <w:t>SYKE</w:t>
      </w:r>
      <w:r w:rsidR="00180350" w:rsidRPr="00E06B65">
        <w:t xml:space="preserve"> data</w:t>
      </w:r>
      <w:r w:rsidRPr="00E06B65">
        <w:t xml:space="preserve">sets are freely available online at </w:t>
      </w:r>
      <w:r w:rsidR="00E06B65" w:rsidRPr="00E06B65">
        <w:t>http://rajapinnat.ymparisto.fi/api/Hydrologiarajapinta/1.0/</w:t>
      </w:r>
      <w:r w:rsidRPr="00E06B65">
        <w:t>.</w:t>
      </w:r>
      <w:r>
        <w:t xml:space="preserve"> ERA5 reanalysis is freely available online at </w:t>
      </w:r>
      <w:r w:rsidR="00E06B65">
        <w:t>http://</w:t>
      </w:r>
      <w:r w:rsidRPr="00DF5CF5">
        <w:t>www.ecmwf.int</w:t>
      </w:r>
      <w:r>
        <w:t xml:space="preserve">. </w:t>
      </w:r>
      <w:r w:rsidR="00272912">
        <w:t xml:space="preserve">Source code of lake model FLake is freely available online at </w:t>
      </w:r>
      <w:r w:rsidR="00E06B65">
        <w:t>http://</w:t>
      </w:r>
      <w:r w:rsidR="00272912">
        <w:t>www.lakemodel.</w:t>
      </w:r>
      <w:r w:rsidR="005227B3">
        <w:t>net</w:t>
      </w:r>
      <w:r w:rsidR="00272912">
        <w:t>.</w:t>
      </w:r>
      <w:r>
        <w:t xml:space="preserve"> </w:t>
      </w:r>
      <w:r w:rsidR="00272912">
        <w:t>Raw output of the IFS model at 9 km resolution for 27 verification sites is available from the corresponding author by request.</w:t>
      </w:r>
    </w:p>
    <w:p w14:paraId="00F1DF91" w14:textId="77777777" w:rsidR="00134FBC" w:rsidRDefault="00134FBC" w:rsidP="00134FBC">
      <w:pPr>
        <w:pStyle w:val="Heading1"/>
      </w:pPr>
      <w:bookmarkStart w:id="17" w:name="_Hlk6918712"/>
      <w:r>
        <w:t>Author contribution</w:t>
      </w:r>
    </w:p>
    <w:bookmarkEnd w:id="17"/>
    <w:p w14:paraId="5A1A7738" w14:textId="550E34C7" w:rsidR="00134FBC" w:rsidRDefault="00DA2707" w:rsidP="003C0A62">
      <w:r>
        <w:t xml:space="preserve">All authors were participating in </w:t>
      </w:r>
      <w:r w:rsidR="00877B46">
        <w:t xml:space="preserve">lake field </w:t>
      </w:r>
      <w:r>
        <w:t>up</w:t>
      </w:r>
      <w:r w:rsidR="007A3449">
        <w:t>date</w:t>
      </w:r>
      <w:r>
        <w:t xml:space="preserve"> (methodology, </w:t>
      </w:r>
      <w:r w:rsidR="007A3449">
        <w:t>data</w:t>
      </w:r>
      <w:r w:rsidR="00180350">
        <w:t xml:space="preserve"> generation), IFS model experiment set up, analysis of the in-situ and model result comparison. Margarita Choulga wrote the manuscript with contributions from all other authors.</w:t>
      </w:r>
      <w:r>
        <w:t xml:space="preserve"> </w:t>
      </w:r>
    </w:p>
    <w:p w14:paraId="445C8C5E" w14:textId="77777777" w:rsidR="00134FBC" w:rsidRDefault="00134FBC" w:rsidP="00134FBC">
      <w:pPr>
        <w:pStyle w:val="Heading1"/>
      </w:pPr>
      <w:bookmarkStart w:id="18" w:name="_Hlk6918726"/>
      <w:r>
        <w:lastRenderedPageBreak/>
        <w:t>Competing interests</w:t>
      </w:r>
    </w:p>
    <w:bookmarkEnd w:id="18"/>
    <w:p w14:paraId="2D81BC1B" w14:textId="7070249C" w:rsidR="00134FBC" w:rsidRDefault="00FA2FD3" w:rsidP="003C0A62">
      <w:r>
        <w:t>The a</w:t>
      </w:r>
      <w:r w:rsidR="00DA2707">
        <w:t>uthors declare that they have no conflict of interest.</w:t>
      </w:r>
    </w:p>
    <w:p w14:paraId="651A15FF" w14:textId="77777777" w:rsidR="00134FBC" w:rsidRDefault="00134FBC" w:rsidP="00134FBC">
      <w:pPr>
        <w:pStyle w:val="Heading1"/>
      </w:pPr>
      <w:bookmarkStart w:id="19" w:name="_Hlk6918736"/>
      <w:r>
        <w:t>Acknowledgements</w:t>
      </w:r>
    </w:p>
    <w:bookmarkEnd w:id="19"/>
    <w:p w14:paraId="34CACEB3" w14:textId="0B64F83F" w:rsidR="00F85E69" w:rsidRDefault="00C20468" w:rsidP="00371DB6">
      <w:r>
        <w:t>The a</w:t>
      </w:r>
      <w:r w:rsidR="0082614D">
        <w:t xml:space="preserve">uthors thank Matti </w:t>
      </w:r>
      <w:proofErr w:type="spellStart"/>
      <w:r w:rsidR="0082614D">
        <w:t>Hor</w:t>
      </w:r>
      <w:r w:rsidR="0004040F">
        <w:t>ttanainen</w:t>
      </w:r>
      <w:proofErr w:type="spellEnd"/>
      <w:r w:rsidR="0004040F">
        <w:t xml:space="preserve"> </w:t>
      </w:r>
      <w:r w:rsidR="00CD1113">
        <w:t xml:space="preserve">(FMI) </w:t>
      </w:r>
      <w:r w:rsidR="0004040F">
        <w:t>for providing</w:t>
      </w:r>
      <w:r w:rsidR="00543040">
        <w:t xml:space="preserve"> in-situ</w:t>
      </w:r>
      <w:r w:rsidR="0004040F">
        <w:t xml:space="preserve"> </w:t>
      </w:r>
      <w:r w:rsidR="0004040F" w:rsidRPr="00543040">
        <w:rPr>
          <w:i/>
        </w:rPr>
        <w:t>T</w:t>
      </w:r>
      <w:r w:rsidR="00543040" w:rsidRPr="00543040">
        <w:rPr>
          <w:i/>
          <w:vertAlign w:val="subscript"/>
        </w:rPr>
        <w:t>ML</w:t>
      </w:r>
      <w:r w:rsidR="0004040F">
        <w:t xml:space="preserve"> and </w:t>
      </w:r>
      <w:r w:rsidR="005D6826">
        <w:t>ice formation/disappearance</w:t>
      </w:r>
      <w:r w:rsidR="0004040F">
        <w:t xml:space="preserve"> dates from </w:t>
      </w:r>
      <w:r>
        <w:t xml:space="preserve">the </w:t>
      </w:r>
      <w:r w:rsidR="0004040F">
        <w:t>SYKE archive</w:t>
      </w:r>
      <w:r>
        <w:t>;</w:t>
      </w:r>
      <w:r w:rsidR="0004040F">
        <w:t xml:space="preserve"> Laura </w:t>
      </w:r>
      <w:proofErr w:type="spellStart"/>
      <w:r w:rsidR="0004040F">
        <w:t>Rontu</w:t>
      </w:r>
      <w:proofErr w:type="spellEnd"/>
      <w:r w:rsidR="0004040F">
        <w:t xml:space="preserve"> </w:t>
      </w:r>
      <w:r w:rsidR="00CD1113">
        <w:t xml:space="preserve">(FMI) </w:t>
      </w:r>
      <w:r w:rsidR="0004040F">
        <w:t>for useful discussions and help with data handling</w:t>
      </w:r>
      <w:r>
        <w:t xml:space="preserve">; </w:t>
      </w:r>
      <w:r w:rsidR="00137B24" w:rsidRPr="00137B24">
        <w:t xml:space="preserve">Emily Gleeson </w:t>
      </w:r>
      <w:r>
        <w:t>(</w:t>
      </w:r>
      <w:r w:rsidR="00137B24" w:rsidRPr="00137B24">
        <w:t xml:space="preserve">Met </w:t>
      </w:r>
      <w:r w:rsidR="00137B24">
        <w:t>E</w:t>
      </w:r>
      <w:r w:rsidR="00137B24" w:rsidRPr="00137B24">
        <w:t>ireann</w:t>
      </w:r>
      <w:r>
        <w:t>), Peter Janssen (ECMWF) and Joe McNorton (ECMWF) for</w:t>
      </w:r>
      <w:r w:rsidRPr="00C20468">
        <w:t xml:space="preserve"> editorial help and assistance</w:t>
      </w:r>
      <w:r w:rsidR="00684040">
        <w:t xml:space="preserve">; and anonymous reviewer 1 for useful </w:t>
      </w:r>
      <w:r w:rsidR="001F7096">
        <w:t>comments</w:t>
      </w:r>
      <w:r w:rsidR="00CD1113">
        <w:t xml:space="preserve">. </w:t>
      </w:r>
      <w:r w:rsidR="00800AF5">
        <w:t xml:space="preserve">Margarita Choulga </w:t>
      </w:r>
      <w:r w:rsidR="004C281D" w:rsidRPr="004C281D">
        <w:t>was funded by the Earth2Observe project which received funding from the European Union’s Seventh Programme for research, technological development and demonstration under grant agreement No 603608</w:t>
      </w:r>
      <w:r w:rsidR="00220985">
        <w:t>, and by</w:t>
      </w:r>
      <w:r w:rsidR="00D17768">
        <w:t xml:space="preserve"> </w:t>
      </w:r>
      <w:r w:rsidR="00D17768" w:rsidRPr="00D17768">
        <w:t>CO</w:t>
      </w:r>
      <w:r w:rsidR="00D17768" w:rsidRPr="00646D5B">
        <w:rPr>
          <w:vertAlign w:val="subscript"/>
        </w:rPr>
        <w:t>2</w:t>
      </w:r>
      <w:r w:rsidR="00D17768" w:rsidRPr="00D17768">
        <w:t xml:space="preserve"> Human Emission (CHE) project</w:t>
      </w:r>
      <w:r w:rsidR="00AB14F8">
        <w:t xml:space="preserve"> which </w:t>
      </w:r>
      <w:r w:rsidR="00D17768" w:rsidRPr="00D17768">
        <w:t>received funding from the European Union’s Horizon 2020 research and innovation programme under grant agreement No 776186</w:t>
      </w:r>
      <w:r w:rsidR="004C281D" w:rsidRPr="004C281D">
        <w:t>.</w:t>
      </w:r>
    </w:p>
    <w:p w14:paraId="6368748E" w14:textId="77777777" w:rsidR="00C26311" w:rsidRDefault="00F5258E" w:rsidP="00F5258E">
      <w:pPr>
        <w:pStyle w:val="Heading1"/>
      </w:pPr>
      <w:bookmarkStart w:id="20" w:name="_Hlk6918743"/>
      <w:r>
        <w:t>References</w:t>
      </w:r>
    </w:p>
    <w:bookmarkEnd w:id="20"/>
    <w:p w14:paraId="394C4906" w14:textId="77777777" w:rsidR="004923F2" w:rsidRDefault="004923F2" w:rsidP="004923F2">
      <w:proofErr w:type="spellStart"/>
      <w:r>
        <w:t>Amante</w:t>
      </w:r>
      <w:proofErr w:type="spellEnd"/>
      <w:r>
        <w:t xml:space="preserve">, C., and Eakins, B.W.: ETOPO1 1 Arc-Minute Global Relief Model: Procedures, Data Sources and Analysis, NOAA Technical Memorandum NESDIS NGDC-24, National Geophysical Data </w:t>
      </w:r>
      <w:proofErr w:type="spellStart"/>
      <w:r>
        <w:t>Center</w:t>
      </w:r>
      <w:proofErr w:type="spellEnd"/>
      <w:r>
        <w:t>, NOAA, 1-19, doi:10.7289/V5C8276M, 2009.</w:t>
      </w:r>
    </w:p>
    <w:p w14:paraId="3E9A3210" w14:textId="77777777" w:rsidR="004923F2" w:rsidRDefault="004923F2" w:rsidP="004923F2">
      <w:proofErr w:type="spellStart"/>
      <w:r>
        <w:t>Arino</w:t>
      </w:r>
      <w:proofErr w:type="spellEnd"/>
      <w:r>
        <w:t xml:space="preserve">, O., Ramos Perez, J. J., </w:t>
      </w:r>
      <w:proofErr w:type="spellStart"/>
      <w:r>
        <w:t>Kalogirou</w:t>
      </w:r>
      <w:proofErr w:type="spellEnd"/>
      <w:r>
        <w:t xml:space="preserve">, V., Bontemps, S., </w:t>
      </w:r>
      <w:proofErr w:type="spellStart"/>
      <w:r>
        <w:t>Defourny</w:t>
      </w:r>
      <w:proofErr w:type="spellEnd"/>
      <w:r>
        <w:t>, P., and Van Bogaert, E.: Global Land Cover Map for 2009 (</w:t>
      </w:r>
      <w:proofErr w:type="spellStart"/>
      <w:r>
        <w:t>GlobCover</w:t>
      </w:r>
      <w:proofErr w:type="spellEnd"/>
      <w:r>
        <w:t xml:space="preserve"> 2009), European Space Agency (ESA) &amp; </w:t>
      </w:r>
      <w:proofErr w:type="spellStart"/>
      <w:r>
        <w:t>Universite</w:t>
      </w:r>
      <w:proofErr w:type="spellEnd"/>
      <w:r>
        <w:t xml:space="preserve"> </w:t>
      </w:r>
      <w:proofErr w:type="spellStart"/>
      <w:r>
        <w:t>catholique</w:t>
      </w:r>
      <w:proofErr w:type="spellEnd"/>
      <w:r>
        <w:t xml:space="preserve"> de Louvain (UCL), PANGAEA, doi:10.1594/PANGAEA.787668, 2012.</w:t>
      </w:r>
    </w:p>
    <w:p w14:paraId="3C7F6335" w14:textId="77777777" w:rsidR="004923F2" w:rsidRDefault="004923F2" w:rsidP="004923F2">
      <w:r>
        <w:t xml:space="preserve">Balsamo, G., Salgado, R., Dutra, E., </w:t>
      </w:r>
      <w:proofErr w:type="spellStart"/>
      <w:r>
        <w:t>Boussetta</w:t>
      </w:r>
      <w:proofErr w:type="spellEnd"/>
      <w:r>
        <w:t xml:space="preserve">, S., Stockdale, T., and </w:t>
      </w:r>
      <w:proofErr w:type="spellStart"/>
      <w:r>
        <w:t>Potes</w:t>
      </w:r>
      <w:proofErr w:type="spellEnd"/>
      <w:r>
        <w:t>, M.: On the contribution of lakes in predicting near-surface temperature in a global weather forecasting model, Tellus A: Dynamic Meteorology and Oceanography, 64:1, doi:10.3402/</w:t>
      </w:r>
      <w:proofErr w:type="gramStart"/>
      <w:r>
        <w:t>tellusa.v</w:t>
      </w:r>
      <w:proofErr w:type="gramEnd"/>
      <w:r>
        <w:t>64i0.15829, 2012.</w:t>
      </w:r>
    </w:p>
    <w:p w14:paraId="7E0DC875" w14:textId="77777777" w:rsidR="004923F2" w:rsidRDefault="004923F2" w:rsidP="004923F2">
      <w:proofErr w:type="spellStart"/>
      <w:r>
        <w:t>Bartholome</w:t>
      </w:r>
      <w:proofErr w:type="spellEnd"/>
      <w:r>
        <w:t xml:space="preserve">, E., and </w:t>
      </w:r>
      <w:proofErr w:type="spellStart"/>
      <w:r>
        <w:t>Belward</w:t>
      </w:r>
      <w:proofErr w:type="spellEnd"/>
      <w:r>
        <w:t>, A. S.: GLC2000: a new approach to global land cover mapping from Earth observation data, International Journal of Remote Sensing, 26:9, 1959-1977, doi:10.1080/01431160412331291297, 2005.</w:t>
      </w:r>
    </w:p>
    <w:p w14:paraId="71D03965" w14:textId="77777777" w:rsidR="004923F2" w:rsidRDefault="004923F2" w:rsidP="004923F2">
      <w:r>
        <w:t xml:space="preserve">Bontemps, S., </w:t>
      </w:r>
      <w:proofErr w:type="spellStart"/>
      <w:r>
        <w:t>Defourny</w:t>
      </w:r>
      <w:proofErr w:type="spellEnd"/>
      <w:r>
        <w:t xml:space="preserve">, P., Van Bogaert, E., </w:t>
      </w:r>
      <w:proofErr w:type="spellStart"/>
      <w:r>
        <w:t>Arino</w:t>
      </w:r>
      <w:proofErr w:type="spellEnd"/>
      <w:r>
        <w:t xml:space="preserve">, O., </w:t>
      </w:r>
      <w:proofErr w:type="spellStart"/>
      <w:r>
        <w:t>Kalogirou</w:t>
      </w:r>
      <w:proofErr w:type="spellEnd"/>
      <w:r>
        <w:t xml:space="preserve">, V., and Ramos Perez, J.: GLOBCOVER 2009 Product description and validation report, </w:t>
      </w:r>
      <w:proofErr w:type="spellStart"/>
      <w:r>
        <w:t>UCLouvain</w:t>
      </w:r>
      <w:proofErr w:type="spellEnd"/>
      <w:r>
        <w:t xml:space="preserve"> &amp; ESA Team, link to ESA DUE </w:t>
      </w:r>
      <w:proofErr w:type="spellStart"/>
      <w:r>
        <w:t>GlobCover</w:t>
      </w:r>
      <w:proofErr w:type="spellEnd"/>
      <w:r>
        <w:t xml:space="preserve"> website: http://due.esrin.esa.int/page_globcover.php, 2011.</w:t>
      </w:r>
    </w:p>
    <w:p w14:paraId="5C36D27F" w14:textId="77777777" w:rsidR="004923F2" w:rsidRDefault="004923F2" w:rsidP="004923F2">
      <w:proofErr w:type="spellStart"/>
      <w:r>
        <w:t>Borre</w:t>
      </w:r>
      <w:proofErr w:type="spellEnd"/>
      <w:r>
        <w:t>, L.: 117 Million Lakes found in Latest World Count, National Geographic Blog Changing Planet, https://blog.nationalgeographic.org/2014/09/15/117-million-lakes-found-in-latest-world-count/, 2014.</w:t>
      </w:r>
    </w:p>
    <w:p w14:paraId="3E364740" w14:textId="77777777" w:rsidR="004923F2" w:rsidRDefault="004923F2" w:rsidP="004923F2">
      <w:proofErr w:type="spellStart"/>
      <w:r>
        <w:t>Champeaux</w:t>
      </w:r>
      <w:proofErr w:type="spellEnd"/>
      <w:r>
        <w:t xml:space="preserve">, J.-L., Han, K.-S., Arcos, D., </w:t>
      </w:r>
      <w:proofErr w:type="spellStart"/>
      <w:r>
        <w:t>Habets</w:t>
      </w:r>
      <w:proofErr w:type="spellEnd"/>
      <w:r>
        <w:t>, F., and Masson, V.: Ecoclimap2: A new approach at global and European scale for ecosystems mapping and associated surface parameters database using SPOT/VEGETATION data - First results, International Geoscience and Remote Sensing Symposium, 3, 2046-2049, doi:10.1109/IGARSS.2004.1370752, 2004.</w:t>
      </w:r>
    </w:p>
    <w:p w14:paraId="4358386B" w14:textId="77777777" w:rsidR="004923F2" w:rsidRDefault="004923F2" w:rsidP="004923F2">
      <w:r>
        <w:lastRenderedPageBreak/>
        <w:t xml:space="preserve">Choulga, M., and </w:t>
      </w:r>
      <w:proofErr w:type="spellStart"/>
      <w:r>
        <w:t>Kourzeneva</w:t>
      </w:r>
      <w:proofErr w:type="spellEnd"/>
      <w:r>
        <w:t xml:space="preserve">, E.: Verification of indirect estimates for the lake depth database </w:t>
      </w:r>
      <w:proofErr w:type="gramStart"/>
      <w:r>
        <w:t>for the purpose of</w:t>
      </w:r>
      <w:proofErr w:type="gramEnd"/>
      <w:r>
        <w:t xml:space="preserve"> numerical weather prediction and climate modelling, Proceedings of the Russian State Hydrometeorological University: A theoretical research journal, 37, 120-142, 2014.</w:t>
      </w:r>
    </w:p>
    <w:p w14:paraId="2A79365E" w14:textId="77777777" w:rsidR="004923F2" w:rsidRDefault="004923F2" w:rsidP="004923F2">
      <w:r>
        <w:t xml:space="preserve">Choulga, M., </w:t>
      </w:r>
      <w:proofErr w:type="spellStart"/>
      <w:r>
        <w:t>Kourzeneva</w:t>
      </w:r>
      <w:proofErr w:type="spellEnd"/>
      <w:r>
        <w:t xml:space="preserve">, E., Zakharova, E., and </w:t>
      </w:r>
      <w:proofErr w:type="spellStart"/>
      <w:r>
        <w:t>Doganovsky</w:t>
      </w:r>
      <w:proofErr w:type="spellEnd"/>
      <w:r>
        <w:t>, A.: Estimation of the mean depth of boreal lakes for use in numerical weather prediction and climate modelling, Tellus A., 66, 21295, doi:10.3402/</w:t>
      </w:r>
      <w:proofErr w:type="gramStart"/>
      <w:r>
        <w:t>tellusa.v</w:t>
      </w:r>
      <w:proofErr w:type="gramEnd"/>
      <w:r>
        <w:t>66.21295, 2014.</w:t>
      </w:r>
    </w:p>
    <w:p w14:paraId="0727714B" w14:textId="77777777" w:rsidR="004923F2" w:rsidRDefault="004923F2" w:rsidP="004923F2">
      <w:r>
        <w:t>CLC2006 technical guidelines, European Environment Agency, 1-66, doi:10.2800/12134, 2007.</w:t>
      </w:r>
    </w:p>
    <w:p w14:paraId="28CD38A1" w14:textId="77777777" w:rsidR="007B00F9" w:rsidRDefault="007B00F9" w:rsidP="007B00F9">
      <w:r w:rsidRPr="00581625">
        <w:t>Copernicus Climate Change Service (C3S): ERA5: Fifth generation of ECMWF atmospheric reanalyses of the global climate. Copernicus Climate Change Service Climate Data Store (CDS), https://cds.climate.copernicus.eu/cdsapp#!/home</w:t>
      </w:r>
      <w:r>
        <w:t xml:space="preserve">, </w:t>
      </w:r>
      <w:r w:rsidRPr="00581625">
        <w:t>2017</w:t>
      </w:r>
      <w:r>
        <w:t>.</w:t>
      </w:r>
    </w:p>
    <w:p w14:paraId="0F32061E" w14:textId="00DC275C" w:rsidR="004923F2" w:rsidRDefault="004923F2" w:rsidP="004923F2">
      <w:r>
        <w:t xml:space="preserve">Dutra, E., </w:t>
      </w:r>
      <w:proofErr w:type="spellStart"/>
      <w:r>
        <w:t>Stepanenko</w:t>
      </w:r>
      <w:proofErr w:type="spellEnd"/>
      <w:r>
        <w:t xml:space="preserve">, V. M., Balsamo, G., </w:t>
      </w:r>
      <w:proofErr w:type="spellStart"/>
      <w:r>
        <w:t>Viterbo</w:t>
      </w:r>
      <w:proofErr w:type="spellEnd"/>
      <w:r>
        <w:t xml:space="preserve">, P., Miranda, P. M. A., Mironov, D., and </w:t>
      </w:r>
      <w:proofErr w:type="spellStart"/>
      <w:r>
        <w:t>Schär</w:t>
      </w:r>
      <w:proofErr w:type="spellEnd"/>
      <w:r>
        <w:t xml:space="preserve">, C.: An offline study of the impact of lakes on the performance of the ECMWF surface scheme, Boreal Env. Res., 15, 100-112, 2010. </w:t>
      </w:r>
    </w:p>
    <w:p w14:paraId="0D216566" w14:textId="77777777" w:rsidR="004923F2" w:rsidRDefault="004923F2" w:rsidP="004923F2">
      <w:proofErr w:type="spellStart"/>
      <w:r>
        <w:t>Duhovny</w:t>
      </w:r>
      <w:proofErr w:type="spellEnd"/>
      <w:r>
        <w:t xml:space="preserve">, V., </w:t>
      </w:r>
      <w:proofErr w:type="spellStart"/>
      <w:r>
        <w:t>Avakyan</w:t>
      </w:r>
      <w:proofErr w:type="spellEnd"/>
      <w:r>
        <w:t xml:space="preserve">, I., </w:t>
      </w:r>
      <w:proofErr w:type="spellStart"/>
      <w:r>
        <w:t>Zholdasova</w:t>
      </w:r>
      <w:proofErr w:type="spellEnd"/>
      <w:r>
        <w:t xml:space="preserve">, I., </w:t>
      </w:r>
      <w:proofErr w:type="spellStart"/>
      <w:r>
        <w:t>Mirabdullaev</w:t>
      </w:r>
      <w:proofErr w:type="spellEnd"/>
      <w:r>
        <w:t xml:space="preserve">, I., </w:t>
      </w:r>
      <w:proofErr w:type="spellStart"/>
      <w:r>
        <w:t>Muminov</w:t>
      </w:r>
      <w:proofErr w:type="spellEnd"/>
      <w:r>
        <w:t xml:space="preserve">, S., </w:t>
      </w:r>
      <w:proofErr w:type="spellStart"/>
      <w:r>
        <w:t>Roshenko</w:t>
      </w:r>
      <w:proofErr w:type="spellEnd"/>
      <w:r>
        <w:t xml:space="preserve">, E., </w:t>
      </w:r>
      <w:proofErr w:type="spellStart"/>
      <w:r>
        <w:t>Ruziev</w:t>
      </w:r>
      <w:proofErr w:type="spellEnd"/>
      <w:r>
        <w:t xml:space="preserve">, I., </w:t>
      </w:r>
      <w:proofErr w:type="spellStart"/>
      <w:r>
        <w:t>Ruziev</w:t>
      </w:r>
      <w:proofErr w:type="spellEnd"/>
      <w:r>
        <w:t xml:space="preserve">, M., </w:t>
      </w:r>
      <w:proofErr w:type="spellStart"/>
      <w:r>
        <w:t>Stulina</w:t>
      </w:r>
      <w:proofErr w:type="spellEnd"/>
      <w:r>
        <w:t xml:space="preserve">, G., and Sorokin, A.: Aral Sea and Its Surrounding, UNESCO Office in Uzbekistan and </w:t>
      </w:r>
      <w:proofErr w:type="spellStart"/>
      <w:r>
        <w:t>Baktria</w:t>
      </w:r>
      <w:proofErr w:type="spellEnd"/>
      <w:r>
        <w:t xml:space="preserve"> Press, 1–120, https://unesdoc.unesco.org/ark:/48223/pf0000260741, 2017. </w:t>
      </w:r>
    </w:p>
    <w:p w14:paraId="553BABE2" w14:textId="77777777" w:rsidR="004923F2" w:rsidRDefault="004923F2" w:rsidP="004923F2">
      <w:proofErr w:type="spellStart"/>
      <w:r>
        <w:t>Eerola</w:t>
      </w:r>
      <w:proofErr w:type="spellEnd"/>
      <w:r>
        <w:t xml:space="preserve">, K., </w:t>
      </w:r>
      <w:proofErr w:type="spellStart"/>
      <w:r>
        <w:t>Rontu</w:t>
      </w:r>
      <w:proofErr w:type="spellEnd"/>
      <w:r>
        <w:t xml:space="preserve">, L., </w:t>
      </w:r>
      <w:proofErr w:type="spellStart"/>
      <w:r>
        <w:t>Kourzeneva</w:t>
      </w:r>
      <w:proofErr w:type="spellEnd"/>
      <w:r>
        <w:t xml:space="preserve">, E., and </w:t>
      </w:r>
      <w:proofErr w:type="spellStart"/>
      <w:r>
        <w:t>Shcherbak</w:t>
      </w:r>
      <w:proofErr w:type="spellEnd"/>
      <w:r>
        <w:t>, E.: A study on effects of lake temperature and ice cover in HIRLAM, Boreal Env. Res., 15, 130–142, 2010.</w:t>
      </w:r>
    </w:p>
    <w:p w14:paraId="6D3DCEEC" w14:textId="77777777" w:rsidR="004923F2" w:rsidRDefault="004923F2" w:rsidP="004923F2">
      <w:proofErr w:type="spellStart"/>
      <w:r>
        <w:t>Eerola</w:t>
      </w:r>
      <w:proofErr w:type="spellEnd"/>
      <w:r>
        <w:t xml:space="preserve">, K., </w:t>
      </w:r>
      <w:proofErr w:type="spellStart"/>
      <w:r>
        <w:t>Rontu</w:t>
      </w:r>
      <w:proofErr w:type="spellEnd"/>
      <w:r>
        <w:t xml:space="preserve">, L., </w:t>
      </w:r>
      <w:proofErr w:type="spellStart"/>
      <w:r>
        <w:t>Kourzeneva</w:t>
      </w:r>
      <w:proofErr w:type="spellEnd"/>
      <w:r>
        <w:t xml:space="preserve">, E., </w:t>
      </w:r>
      <w:proofErr w:type="spellStart"/>
      <w:r>
        <w:t>Kheyrollah</w:t>
      </w:r>
      <w:proofErr w:type="spellEnd"/>
      <w:r>
        <w:t xml:space="preserve"> Pour, H., and Duguay, C.: Impact of partly ice-free Lake Ladoga on temperature and cloudiness in an anticyclonic winter situation – a case study using a limited area model, Tellus A: Dynamic Meteorology and Oceanography, 66:1, doi:10.3402/</w:t>
      </w:r>
      <w:proofErr w:type="gramStart"/>
      <w:r>
        <w:t>tellusa.v</w:t>
      </w:r>
      <w:proofErr w:type="gramEnd"/>
      <w:r>
        <w:t>66.23929, 2014.</w:t>
      </w:r>
    </w:p>
    <w:p w14:paraId="77381B0F" w14:textId="77777777" w:rsidR="004923F2" w:rsidRDefault="004923F2" w:rsidP="004923F2">
      <w:r>
        <w:t>The Kazakh Miracle: Recovery of the North Aral Sea, Environment News Service (ENS), http://www.ens-newswire.com/ens/aug2008/2008-08-01-01.asp, 2008.</w:t>
      </w:r>
    </w:p>
    <w:p w14:paraId="3E72FADF" w14:textId="77777777" w:rsidR="004923F2" w:rsidRDefault="004923F2" w:rsidP="004923F2">
      <w:r>
        <w:t>Glantz, S. A.: Primer of Biostatistics, Seventh Edition, McGraw-Hill Education, 1-320, 2012.</w:t>
      </w:r>
    </w:p>
    <w:p w14:paraId="5C0F108E" w14:textId="77777777" w:rsidR="004923F2" w:rsidRDefault="004923F2" w:rsidP="004923F2">
      <w:r>
        <w:t xml:space="preserve">Haiden, T., </w:t>
      </w:r>
      <w:proofErr w:type="spellStart"/>
      <w:r>
        <w:t>Sandu</w:t>
      </w:r>
      <w:proofErr w:type="spellEnd"/>
      <w:r>
        <w:t xml:space="preserve">, I., Balsamo, G., </w:t>
      </w:r>
      <w:proofErr w:type="spellStart"/>
      <w:r>
        <w:t>Arduini</w:t>
      </w:r>
      <w:proofErr w:type="spellEnd"/>
      <w:r>
        <w:t xml:space="preserve">, G., and </w:t>
      </w:r>
      <w:proofErr w:type="spellStart"/>
      <w:r>
        <w:t>Beljaars</w:t>
      </w:r>
      <w:proofErr w:type="spellEnd"/>
      <w:r>
        <w:t>, A.: Addressing biases in near-surface forecasts, ECMWF Newsletter, 157, 2018.</w:t>
      </w:r>
    </w:p>
    <w:p w14:paraId="48FB05BB" w14:textId="77777777" w:rsidR="004923F2" w:rsidRDefault="004923F2" w:rsidP="004923F2">
      <w:proofErr w:type="spellStart"/>
      <w:r>
        <w:t>Hjelmfelt</w:t>
      </w:r>
      <w:proofErr w:type="spellEnd"/>
      <w:r>
        <w:t>, M. R.: Numerical study of the influence of environmental conditions on lake-effect snowstorms over Lake Michigan, Monthly weather review, 118(1), 138-150, 1990.</w:t>
      </w:r>
    </w:p>
    <w:p w14:paraId="6117B138" w14:textId="77777777" w:rsidR="004923F2" w:rsidRDefault="004923F2" w:rsidP="004923F2">
      <w:bookmarkStart w:id="21" w:name="_Hlk14429651"/>
      <w:r>
        <w:t>IFS Documentation CY43R3 - Part IV: Physical processes, ECMWF, 4, 2017.</w:t>
      </w:r>
    </w:p>
    <w:bookmarkEnd w:id="21"/>
    <w:p w14:paraId="64F6ACD3" w14:textId="77777777" w:rsidR="004923F2" w:rsidRDefault="004923F2" w:rsidP="004923F2">
      <w:proofErr w:type="spellStart"/>
      <w:r>
        <w:t>Kheyrollah</w:t>
      </w:r>
      <w:proofErr w:type="spellEnd"/>
      <w:r>
        <w:t xml:space="preserve"> Pour, H., Choulga, M., </w:t>
      </w:r>
      <w:proofErr w:type="spellStart"/>
      <w:r>
        <w:t>Eerola</w:t>
      </w:r>
      <w:proofErr w:type="spellEnd"/>
      <w:r>
        <w:t xml:space="preserve">, K., </w:t>
      </w:r>
      <w:proofErr w:type="spellStart"/>
      <w:r>
        <w:t>Kourzeneva</w:t>
      </w:r>
      <w:proofErr w:type="spellEnd"/>
      <w:r>
        <w:t xml:space="preserve">, E., </w:t>
      </w:r>
      <w:proofErr w:type="spellStart"/>
      <w:r>
        <w:t>Rontu</w:t>
      </w:r>
      <w:proofErr w:type="spellEnd"/>
      <w:r>
        <w:t xml:space="preserve">, L., Pan, F., and Duguay, C. R.: Towards improved objective analysis of lake surface water temperature in </w:t>
      </w:r>
      <w:proofErr w:type="gramStart"/>
      <w:r>
        <w:t>a</w:t>
      </w:r>
      <w:proofErr w:type="gramEnd"/>
      <w:r>
        <w:t xml:space="preserve"> NWP model: preliminary assessment of statistical properties, Tellus A: Dynamic Meteorology and Oceanography, 69:1, doi:10.1080/16000870.2017.1313025, 2017.</w:t>
      </w:r>
    </w:p>
    <w:p w14:paraId="665101AD" w14:textId="77777777" w:rsidR="004923F2" w:rsidRDefault="004923F2" w:rsidP="004923F2">
      <w:proofErr w:type="spellStart"/>
      <w:r>
        <w:t>Kourzeneva</w:t>
      </w:r>
      <w:proofErr w:type="spellEnd"/>
      <w:r>
        <w:t xml:space="preserve"> E.: External data for lake parameterization in Numerical Weather Prediction and climate modelling, Boreal Env. Res., 15, 165–177, 2010.  </w:t>
      </w:r>
    </w:p>
    <w:p w14:paraId="4CBA40AF" w14:textId="77777777" w:rsidR="004923F2" w:rsidRDefault="004923F2" w:rsidP="004923F2">
      <w:proofErr w:type="spellStart"/>
      <w:r>
        <w:t>Kourzeneva</w:t>
      </w:r>
      <w:proofErr w:type="spellEnd"/>
      <w:r>
        <w:t xml:space="preserve">, E., Asensio, H., Martin, E., and </w:t>
      </w:r>
      <w:proofErr w:type="spellStart"/>
      <w:r>
        <w:t>Faroux</w:t>
      </w:r>
      <w:proofErr w:type="spellEnd"/>
      <w:r>
        <w:t>, S.: Global gridded dataset of lake coverage and lake depth for use in numerical weather prediction and climate modelling, Tellus A: Dynamic Meteorology and Oceanography, 64:1, doi:10.3402/</w:t>
      </w:r>
      <w:proofErr w:type="gramStart"/>
      <w:r>
        <w:t>tellusa.v</w:t>
      </w:r>
      <w:proofErr w:type="gramEnd"/>
      <w:r>
        <w:t>64i0.15640, 2012.</w:t>
      </w:r>
    </w:p>
    <w:p w14:paraId="20505690" w14:textId="77777777" w:rsidR="004923F2" w:rsidRDefault="004923F2" w:rsidP="004923F2">
      <w:proofErr w:type="spellStart"/>
      <w:r>
        <w:lastRenderedPageBreak/>
        <w:t>Kourzeneva</w:t>
      </w:r>
      <w:proofErr w:type="spellEnd"/>
      <w:r>
        <w:t>, E.: Assimilation of lake water surface temperature observations using an extended Kalman filter, Tellus A: Dynamic Meteorology and Oceanography, 66:1, doi:10.3402/</w:t>
      </w:r>
      <w:proofErr w:type="gramStart"/>
      <w:r>
        <w:t>tellusa.v</w:t>
      </w:r>
      <w:proofErr w:type="gramEnd"/>
      <w:r>
        <w:t>66.21510, 2014.</w:t>
      </w:r>
    </w:p>
    <w:p w14:paraId="451595BF" w14:textId="77777777" w:rsidR="004923F2" w:rsidRDefault="004923F2" w:rsidP="004923F2">
      <w:r>
        <w:t>Lewis Jr., W. M.: A Revised Classification of Lakes Based on Mixing, Canadian Journal of Fisheries and Aquatic Sciences, 40, 10, 1779-1787, doi:10.1139/f83-207, 1983.</w:t>
      </w:r>
    </w:p>
    <w:p w14:paraId="681EAC82" w14:textId="77777777" w:rsidR="004923F2" w:rsidRDefault="004923F2" w:rsidP="004923F2">
      <w:r>
        <w:t xml:space="preserve">Liu, H., </w:t>
      </w:r>
      <w:proofErr w:type="spellStart"/>
      <w:r>
        <w:t>Jezek</w:t>
      </w:r>
      <w:proofErr w:type="spellEnd"/>
      <w:r>
        <w:t xml:space="preserve">, K. C., Li, B., and Zhao, Z.: </w:t>
      </w:r>
      <w:proofErr w:type="spellStart"/>
      <w:r>
        <w:t>Radarsat</w:t>
      </w:r>
      <w:proofErr w:type="spellEnd"/>
      <w:r>
        <w:t xml:space="preserve"> Antarctic Mapping Project Digital Elevation Model, Version 2, 1 km subset, Boulder, Colorado USA, NASA National Snow and Ice Data </w:t>
      </w:r>
      <w:proofErr w:type="spellStart"/>
      <w:r>
        <w:t>Center</w:t>
      </w:r>
      <w:proofErr w:type="spellEnd"/>
      <w:r>
        <w:t xml:space="preserve"> Distributed Active Archive </w:t>
      </w:r>
      <w:proofErr w:type="spellStart"/>
      <w:r>
        <w:t>Center</w:t>
      </w:r>
      <w:proofErr w:type="spellEnd"/>
      <w:r>
        <w:t xml:space="preserve">, </w:t>
      </w:r>
      <w:proofErr w:type="spellStart"/>
      <w:proofErr w:type="gramStart"/>
      <w:r>
        <w:t>doi:https</w:t>
      </w:r>
      <w:proofErr w:type="spellEnd"/>
      <w:r>
        <w:t>://doi.org/10.5067/8JKNEW6BFRVD</w:t>
      </w:r>
      <w:proofErr w:type="gramEnd"/>
      <w:r>
        <w:t>, 2015.</w:t>
      </w:r>
    </w:p>
    <w:p w14:paraId="7BCCD52F" w14:textId="77777777" w:rsidR="004923F2" w:rsidRDefault="004923F2" w:rsidP="004923F2">
      <w:r>
        <w:t>Manrique-</w:t>
      </w:r>
      <w:proofErr w:type="spellStart"/>
      <w:r>
        <w:t>Suñén</w:t>
      </w:r>
      <w:proofErr w:type="spellEnd"/>
      <w:r>
        <w:t xml:space="preserve">, A., A. </w:t>
      </w:r>
      <w:proofErr w:type="spellStart"/>
      <w:r>
        <w:t>Nordbo</w:t>
      </w:r>
      <w:proofErr w:type="spellEnd"/>
      <w:r>
        <w:t xml:space="preserve">, G. Balsamo, A. </w:t>
      </w:r>
      <w:proofErr w:type="spellStart"/>
      <w:r>
        <w:t>Beljaars</w:t>
      </w:r>
      <w:proofErr w:type="spellEnd"/>
      <w:r>
        <w:t xml:space="preserve">, and I. </w:t>
      </w:r>
      <w:proofErr w:type="spellStart"/>
      <w:r>
        <w:t>Mammarella</w:t>
      </w:r>
      <w:proofErr w:type="spellEnd"/>
      <w:r>
        <w:t>, 2013: Representing Land Surface Heterogeneity: Offline Analysis of the Tiling Method. J. Hydrometeor., 14, 850–867, https://doi.org/10.1175/JHM-D-12-0108.1</w:t>
      </w:r>
    </w:p>
    <w:p w14:paraId="7C1B63BB" w14:textId="77777777" w:rsidR="004923F2" w:rsidRDefault="004923F2" w:rsidP="004923F2">
      <w:r>
        <w:t xml:space="preserve">Mironov, D.V., </w:t>
      </w:r>
      <w:proofErr w:type="spellStart"/>
      <w:r>
        <w:t>Terzhevik</w:t>
      </w:r>
      <w:proofErr w:type="spellEnd"/>
      <w:r>
        <w:t xml:space="preserve">, A., </w:t>
      </w:r>
      <w:proofErr w:type="spellStart"/>
      <w:r>
        <w:t>Beyrich</w:t>
      </w:r>
      <w:proofErr w:type="spellEnd"/>
      <w:r>
        <w:t xml:space="preserve">, F., </w:t>
      </w:r>
      <w:proofErr w:type="spellStart"/>
      <w:r>
        <w:t>Golosov</w:t>
      </w:r>
      <w:proofErr w:type="spellEnd"/>
      <w:r>
        <w:t xml:space="preserve">, S., </w:t>
      </w:r>
      <w:proofErr w:type="spellStart"/>
      <w:r>
        <w:t>Haise</w:t>
      </w:r>
      <w:proofErr w:type="spellEnd"/>
      <w:r>
        <w:t xml:space="preserve">, E., </w:t>
      </w:r>
      <w:proofErr w:type="spellStart"/>
      <w:r>
        <w:t>Kirillin</w:t>
      </w:r>
      <w:proofErr w:type="spellEnd"/>
      <w:r>
        <w:t xml:space="preserve">, G., </w:t>
      </w:r>
      <w:proofErr w:type="spellStart"/>
      <w:r>
        <w:t>Kourzeneva</w:t>
      </w:r>
      <w:proofErr w:type="spellEnd"/>
      <w:r>
        <w:t>, E., Ritter, B., and Schneider, N.: Parameterization of lakes in numerical weather prediction: description of a lake model, single-column tests, and implementation into the limited-area NWP model, Bound. Lay. Meteor., Spec. issue., 1-56, 2006.</w:t>
      </w:r>
    </w:p>
    <w:p w14:paraId="41CE0048" w14:textId="77777777" w:rsidR="004923F2" w:rsidRDefault="004923F2" w:rsidP="004923F2">
      <w:r>
        <w:t>Mironov, D.: Parameterization of lakes in numerical weather prediction. Description of a lake model, COSMO Technical Report, 11, 1-41, 2008.</w:t>
      </w:r>
    </w:p>
    <w:p w14:paraId="16EDB408" w14:textId="77777777" w:rsidR="004923F2" w:rsidRDefault="004923F2" w:rsidP="004923F2">
      <w:r>
        <w:t xml:space="preserve">Mironov, D., </w:t>
      </w:r>
      <w:proofErr w:type="spellStart"/>
      <w:r>
        <w:t>Rontu</w:t>
      </w:r>
      <w:proofErr w:type="spellEnd"/>
      <w:r>
        <w:t xml:space="preserve">, L., </w:t>
      </w:r>
      <w:proofErr w:type="spellStart"/>
      <w:r>
        <w:t>Kourzenev</w:t>
      </w:r>
      <w:proofErr w:type="spellEnd"/>
      <w:r>
        <w:t xml:space="preserve">, E., and </w:t>
      </w:r>
      <w:proofErr w:type="spellStart"/>
      <w:r>
        <w:t>Terzhevik</w:t>
      </w:r>
      <w:proofErr w:type="spellEnd"/>
      <w:r>
        <w:t>, A.: Towards improved representation of lakes in numerical weather prediction and climate models: Introduction to the special issue of Boreal Environment Research, Boreal Environment Research, 15, 97-99, 2010.</w:t>
      </w:r>
    </w:p>
    <w:p w14:paraId="382063A2" w14:textId="77777777" w:rsidR="004923F2" w:rsidRDefault="004923F2" w:rsidP="004923F2">
      <w:r>
        <w:t xml:space="preserve">Mironov, D., </w:t>
      </w:r>
      <w:proofErr w:type="spellStart"/>
      <w:r>
        <w:t>Heise</w:t>
      </w:r>
      <w:proofErr w:type="spellEnd"/>
      <w:r>
        <w:t xml:space="preserve">, E., </w:t>
      </w:r>
      <w:proofErr w:type="spellStart"/>
      <w:r>
        <w:t>Kourzeneva</w:t>
      </w:r>
      <w:proofErr w:type="spellEnd"/>
      <w:r>
        <w:t xml:space="preserve">, E., Ritter, B., Schneider, N., and </w:t>
      </w:r>
      <w:proofErr w:type="spellStart"/>
      <w:r>
        <w:t>Terzhevik</w:t>
      </w:r>
      <w:proofErr w:type="spellEnd"/>
      <w:r>
        <w:t>, A.: Implementation of the lake parameterisation scheme FLake into the numerical weather prediction model COSMO, Boreal Env. Res., 15, 218–230, 2010.</w:t>
      </w:r>
    </w:p>
    <w:p w14:paraId="4D9B17B1" w14:textId="77777777" w:rsidR="004923F2" w:rsidRDefault="004923F2" w:rsidP="004923F2">
      <w:r>
        <w:t xml:space="preserve">Mironov, D., Ritter, B., Schulz, J.-P., </w:t>
      </w:r>
      <w:proofErr w:type="spellStart"/>
      <w:r>
        <w:t>Buchhold</w:t>
      </w:r>
      <w:proofErr w:type="spellEnd"/>
      <w:r>
        <w:t xml:space="preserve">, M., Lange, M., and </w:t>
      </w:r>
      <w:proofErr w:type="spellStart"/>
      <w:r>
        <w:t>Machulskaya</w:t>
      </w:r>
      <w:proofErr w:type="spellEnd"/>
      <w:r>
        <w:t>, E.: Parameterization of sea and lake ice in numerical weather prediction models of the German Weather Service, Tellus A., 64, doi:10.3402/</w:t>
      </w:r>
      <w:proofErr w:type="gramStart"/>
      <w:r>
        <w:t>tellusa.v</w:t>
      </w:r>
      <w:proofErr w:type="gramEnd"/>
      <w:r>
        <w:t>64i0.17330, 2012.</w:t>
      </w:r>
    </w:p>
    <w:p w14:paraId="51E8B2F9" w14:textId="77777777" w:rsidR="004923F2" w:rsidRDefault="004923F2" w:rsidP="004923F2">
      <w:proofErr w:type="spellStart"/>
      <w:r>
        <w:t>Notaro</w:t>
      </w:r>
      <w:proofErr w:type="spellEnd"/>
      <w:r>
        <w:t xml:space="preserve">, M., Holman, K., </w:t>
      </w:r>
      <w:proofErr w:type="spellStart"/>
      <w:r>
        <w:t>Zarrin</w:t>
      </w:r>
      <w:proofErr w:type="spellEnd"/>
      <w:r>
        <w:t xml:space="preserve">, A., </w:t>
      </w:r>
      <w:proofErr w:type="spellStart"/>
      <w:r>
        <w:t>Fluck</w:t>
      </w:r>
      <w:proofErr w:type="spellEnd"/>
      <w:r>
        <w:t xml:space="preserve">, E., </w:t>
      </w:r>
      <w:proofErr w:type="spellStart"/>
      <w:r>
        <w:t>Vavrus</w:t>
      </w:r>
      <w:proofErr w:type="spellEnd"/>
      <w:r>
        <w:t>, S., and Bennington, V.: Influence of the Laurentian Great Lakes on Regional Climate, Journal of Climate, 26(3), 789-804, 2013.</w:t>
      </w:r>
    </w:p>
    <w:p w14:paraId="6726D3D8" w14:textId="77777777" w:rsidR="004923F2" w:rsidRDefault="004923F2" w:rsidP="004923F2">
      <w:proofErr w:type="spellStart"/>
      <w:r>
        <w:t>Pekel</w:t>
      </w:r>
      <w:proofErr w:type="spellEnd"/>
      <w:r>
        <w:t xml:space="preserve">, J.-F., Cottam, A., Gorelick, N., and </w:t>
      </w:r>
      <w:proofErr w:type="spellStart"/>
      <w:r>
        <w:t>Belward</w:t>
      </w:r>
      <w:proofErr w:type="spellEnd"/>
      <w:r>
        <w:t>, A. S.: High-resolution mapping of global surface water and its long-term changes, Nature, 540, 418-422, doi:10.1038/nature20584, 2016.</w:t>
      </w:r>
    </w:p>
    <w:p w14:paraId="5799FA0E" w14:textId="77777777" w:rsidR="004923F2" w:rsidRDefault="004923F2" w:rsidP="004923F2">
      <w:proofErr w:type="spellStart"/>
      <w:r>
        <w:t>Quaife</w:t>
      </w:r>
      <w:proofErr w:type="spellEnd"/>
      <w:r>
        <w:t xml:space="preserve">, T., and Cripps, E.: Bayesian Analysis of Uncertainty in the </w:t>
      </w:r>
      <w:proofErr w:type="spellStart"/>
      <w:r>
        <w:t>GlobCover</w:t>
      </w:r>
      <w:proofErr w:type="spellEnd"/>
      <w:r>
        <w:t xml:space="preserve"> 2009 Land Cover Product at Climate Model Grid Scale, Remote Sens., 8, 314, 2016.</w:t>
      </w:r>
    </w:p>
    <w:p w14:paraId="491ADD34" w14:textId="77777777" w:rsidR="004923F2" w:rsidRDefault="004923F2" w:rsidP="004923F2">
      <w:proofErr w:type="spellStart"/>
      <w:r>
        <w:t>Rontu</w:t>
      </w:r>
      <w:proofErr w:type="spellEnd"/>
      <w:r>
        <w:t xml:space="preserve">, L., </w:t>
      </w:r>
      <w:proofErr w:type="spellStart"/>
      <w:r>
        <w:t>Eerola</w:t>
      </w:r>
      <w:proofErr w:type="spellEnd"/>
      <w:r>
        <w:t xml:space="preserve">, K., </w:t>
      </w:r>
      <w:proofErr w:type="spellStart"/>
      <w:r>
        <w:t>Kourzeneva</w:t>
      </w:r>
      <w:proofErr w:type="spellEnd"/>
      <w:r>
        <w:t xml:space="preserve">, E., and </w:t>
      </w:r>
      <w:proofErr w:type="spellStart"/>
      <w:r>
        <w:t>Vehvilainen</w:t>
      </w:r>
      <w:proofErr w:type="spellEnd"/>
      <w:r>
        <w:t>, B.: Data assimilation and parametrisation of lakes in HIRLAM, Tellus A., 64, 17611, doi:10.3402/</w:t>
      </w:r>
      <w:proofErr w:type="gramStart"/>
      <w:r>
        <w:t>tellusa.v</w:t>
      </w:r>
      <w:proofErr w:type="gramEnd"/>
      <w:r>
        <w:t>64i0.17611, 2012.</w:t>
      </w:r>
    </w:p>
    <w:p w14:paraId="26A4DFDF" w14:textId="77777777" w:rsidR="004923F2" w:rsidRDefault="004923F2" w:rsidP="004923F2">
      <w:r>
        <w:t xml:space="preserve">Samuelsson, P., </w:t>
      </w:r>
      <w:proofErr w:type="spellStart"/>
      <w:r>
        <w:t>Kourzeneva</w:t>
      </w:r>
      <w:proofErr w:type="spellEnd"/>
      <w:r>
        <w:t>, E., and Mironov, D.: The impact of lakes on the European climate as simulated by a regional climate model, Boreal Environment Research, 15, 113-129, 2010.</w:t>
      </w:r>
    </w:p>
    <w:p w14:paraId="1E2D2888" w14:textId="77777777" w:rsidR="004923F2" w:rsidRDefault="004923F2" w:rsidP="004923F2">
      <w:proofErr w:type="spellStart"/>
      <w:r>
        <w:t>Stepanenko</w:t>
      </w:r>
      <w:proofErr w:type="spellEnd"/>
      <w:r>
        <w:t xml:space="preserve">, V., </w:t>
      </w:r>
      <w:proofErr w:type="spellStart"/>
      <w:r>
        <w:t>Machulskaya</w:t>
      </w:r>
      <w:proofErr w:type="spellEnd"/>
      <w:r>
        <w:t xml:space="preserve">, E., </w:t>
      </w:r>
      <w:proofErr w:type="spellStart"/>
      <w:r>
        <w:t>Glagolev</w:t>
      </w:r>
      <w:proofErr w:type="spellEnd"/>
      <w:r>
        <w:t xml:space="preserve">, M., and </w:t>
      </w:r>
      <w:proofErr w:type="spellStart"/>
      <w:r>
        <w:t>Lykossov</w:t>
      </w:r>
      <w:proofErr w:type="spellEnd"/>
      <w:r>
        <w:t xml:space="preserve">, V.: Numerical </w:t>
      </w:r>
      <w:proofErr w:type="spellStart"/>
      <w:r>
        <w:t>Modeling</w:t>
      </w:r>
      <w:proofErr w:type="spellEnd"/>
      <w:r>
        <w:t xml:space="preserve"> of Methane Emissions from Lakes in the Permafrost Zone, </w:t>
      </w:r>
      <w:proofErr w:type="spellStart"/>
      <w:r>
        <w:t>Izvestiya</w:t>
      </w:r>
      <w:proofErr w:type="spellEnd"/>
      <w:r>
        <w:t xml:space="preserve"> Atmospheric and Oceanic Physics, 47, 252-264, doi:10.1134/S0001433811020113, 2012.</w:t>
      </w:r>
    </w:p>
    <w:p w14:paraId="4578BDED" w14:textId="77777777" w:rsidR="004923F2" w:rsidRDefault="004923F2" w:rsidP="004923F2">
      <w:proofErr w:type="spellStart"/>
      <w:r>
        <w:lastRenderedPageBreak/>
        <w:t>Stepanenko</w:t>
      </w:r>
      <w:proofErr w:type="spellEnd"/>
      <w:r>
        <w:t xml:space="preserve">, V., </w:t>
      </w:r>
      <w:proofErr w:type="spellStart"/>
      <w:r>
        <w:t>Mammarella</w:t>
      </w:r>
      <w:proofErr w:type="spellEnd"/>
      <w:r>
        <w:t xml:space="preserve">, I., </w:t>
      </w:r>
      <w:proofErr w:type="spellStart"/>
      <w:r>
        <w:t>Ojala</w:t>
      </w:r>
      <w:proofErr w:type="spellEnd"/>
      <w:r>
        <w:t xml:space="preserve">, A., </w:t>
      </w:r>
      <w:proofErr w:type="spellStart"/>
      <w:r>
        <w:t>Miettinen</w:t>
      </w:r>
      <w:proofErr w:type="spellEnd"/>
      <w:r>
        <w:t xml:space="preserve">, H., </w:t>
      </w:r>
      <w:proofErr w:type="spellStart"/>
      <w:r>
        <w:t>Lykosov</w:t>
      </w:r>
      <w:proofErr w:type="spellEnd"/>
      <w:r>
        <w:t xml:space="preserve">, V., and </w:t>
      </w:r>
      <w:proofErr w:type="spellStart"/>
      <w:r>
        <w:t>Vesala</w:t>
      </w:r>
      <w:proofErr w:type="spellEnd"/>
      <w:r>
        <w:t>, T.: LAKE 2.0: a model for temperature, methane, carbon dioxide and oxygen dynamics in lakes, Geoscientific Model Development, 9, 5, doi:10.5194/gmd-9-1977-2016, 2016.</w:t>
      </w:r>
    </w:p>
    <w:p w14:paraId="441B02BE" w14:textId="77777777" w:rsidR="004923F2" w:rsidRDefault="004923F2" w:rsidP="004923F2">
      <w:r>
        <w:t>SYKE: Data and Information Centre, official website http://www.syke.fi/en-US/SYKE_Info/Organisation/Data_and_Information_Centre(3037), 2017.</w:t>
      </w:r>
    </w:p>
    <w:p w14:paraId="5B44FE1A" w14:textId="77777777" w:rsidR="004923F2" w:rsidRDefault="004923F2" w:rsidP="004923F2">
      <w:proofErr w:type="spellStart"/>
      <w:r>
        <w:t>Thiery</w:t>
      </w:r>
      <w:proofErr w:type="spellEnd"/>
      <w:r>
        <w:t xml:space="preserve">, W., Davin, E. L., </w:t>
      </w:r>
      <w:proofErr w:type="spellStart"/>
      <w:r>
        <w:t>Panitz</w:t>
      </w:r>
      <w:proofErr w:type="spellEnd"/>
      <w:r>
        <w:t xml:space="preserve">, H.-J., </w:t>
      </w:r>
      <w:proofErr w:type="spellStart"/>
      <w:r>
        <w:t>Demuzere</w:t>
      </w:r>
      <w:proofErr w:type="spellEnd"/>
      <w:r>
        <w:t xml:space="preserve">, M., Lhermitte, S., and </w:t>
      </w:r>
      <w:proofErr w:type="spellStart"/>
      <w:r>
        <w:t>Lipzig</w:t>
      </w:r>
      <w:proofErr w:type="spellEnd"/>
      <w:r>
        <w:t>, N.: The Impact of the African Great Lakes on the Regional Climate, Journal of Climate, 28, 4061-4085, doi:10.1175/JCLI-D-14-00565.1, 2015.</w:t>
      </w:r>
    </w:p>
    <w:p w14:paraId="00D50570" w14:textId="77777777" w:rsidR="004923F2" w:rsidRDefault="004923F2" w:rsidP="004923F2">
      <w:proofErr w:type="spellStart"/>
      <w:r>
        <w:t>Thiery</w:t>
      </w:r>
      <w:proofErr w:type="spellEnd"/>
      <w:r>
        <w:t xml:space="preserve">, W., </w:t>
      </w:r>
      <w:proofErr w:type="spellStart"/>
      <w:r>
        <w:t>Gudmundsson</w:t>
      </w:r>
      <w:proofErr w:type="spellEnd"/>
      <w:r>
        <w:t xml:space="preserve">, L., </w:t>
      </w:r>
      <w:proofErr w:type="spellStart"/>
      <w:r>
        <w:t>Bedka</w:t>
      </w:r>
      <w:proofErr w:type="spellEnd"/>
      <w:r>
        <w:t xml:space="preserve">, K., </w:t>
      </w:r>
      <w:proofErr w:type="spellStart"/>
      <w:r>
        <w:t>Semazzi</w:t>
      </w:r>
      <w:proofErr w:type="spellEnd"/>
      <w:r>
        <w:t xml:space="preserve">, F. H. M., Lhermitte, S., Willems, P., Van </w:t>
      </w:r>
      <w:proofErr w:type="spellStart"/>
      <w:r>
        <w:t>Lipzig</w:t>
      </w:r>
      <w:proofErr w:type="spellEnd"/>
      <w:r>
        <w:t>, N. P. M., and Seneviratne, S. I.: Early warnings of hazardous thunderstorms over Lake Victoria, Environmental Research Letters, 12, 7, doi:10.1088/1748-9326/aa7521, 2017.</w:t>
      </w:r>
    </w:p>
    <w:p w14:paraId="073E52F0" w14:textId="77777777" w:rsidR="004923F2" w:rsidRDefault="004923F2" w:rsidP="004923F2">
      <w:proofErr w:type="spellStart"/>
      <w:r>
        <w:t>Tranvik</w:t>
      </w:r>
      <w:proofErr w:type="spellEnd"/>
      <w:r>
        <w:t xml:space="preserve">, L. J., Downing, J., </w:t>
      </w:r>
      <w:proofErr w:type="spellStart"/>
      <w:r>
        <w:t>Cotner</w:t>
      </w:r>
      <w:proofErr w:type="spellEnd"/>
      <w:r>
        <w:t xml:space="preserve">, J., Loiselle, S., </w:t>
      </w:r>
      <w:proofErr w:type="spellStart"/>
      <w:r>
        <w:t>Striegl</w:t>
      </w:r>
      <w:proofErr w:type="spellEnd"/>
      <w:r>
        <w:t xml:space="preserve">, R., </w:t>
      </w:r>
      <w:proofErr w:type="spellStart"/>
      <w:r>
        <w:t>Ballatore</w:t>
      </w:r>
      <w:proofErr w:type="spellEnd"/>
      <w:r>
        <w:t xml:space="preserve">, T. J., Dillon, P., Finlay, K., </w:t>
      </w:r>
      <w:proofErr w:type="spellStart"/>
      <w:r>
        <w:t>Fortino</w:t>
      </w:r>
      <w:proofErr w:type="spellEnd"/>
      <w:r>
        <w:t xml:space="preserve">, K., Knoll, L. B., </w:t>
      </w:r>
      <w:proofErr w:type="spellStart"/>
      <w:r>
        <w:t>Kortelainen</w:t>
      </w:r>
      <w:proofErr w:type="spellEnd"/>
      <w:r>
        <w:t xml:space="preserve">, P. L., </w:t>
      </w:r>
      <w:proofErr w:type="spellStart"/>
      <w:r>
        <w:t>Kutser</w:t>
      </w:r>
      <w:proofErr w:type="spellEnd"/>
      <w:r>
        <w:t xml:space="preserve">, T., Larsen, S., </w:t>
      </w:r>
      <w:proofErr w:type="spellStart"/>
      <w:r>
        <w:t>Laurion</w:t>
      </w:r>
      <w:proofErr w:type="spellEnd"/>
      <w:r>
        <w:t xml:space="preserve">, I., Leech, D., </w:t>
      </w:r>
      <w:proofErr w:type="spellStart"/>
      <w:r>
        <w:t>Mccallister</w:t>
      </w:r>
      <w:proofErr w:type="spellEnd"/>
      <w:r>
        <w:t xml:space="preserve">, S., </w:t>
      </w:r>
      <w:proofErr w:type="spellStart"/>
      <w:r>
        <w:t>Mcknight</w:t>
      </w:r>
      <w:proofErr w:type="spellEnd"/>
      <w:r>
        <w:t xml:space="preserve">, D., </w:t>
      </w:r>
      <w:proofErr w:type="spellStart"/>
      <w:r>
        <w:t>Melack</w:t>
      </w:r>
      <w:proofErr w:type="spellEnd"/>
      <w:r>
        <w:t xml:space="preserve">, J. M., Overholt, E., and </w:t>
      </w:r>
      <w:proofErr w:type="spellStart"/>
      <w:r>
        <w:t>Weyhenmeyer</w:t>
      </w:r>
      <w:proofErr w:type="spellEnd"/>
      <w:r>
        <w:t>, G. A.: Lakes and reservoirs as regulators of carbon cycling and climate, Limnology and Oceanography, 54, 2298-2314, doi:10.4319/lo.2009.54.6_part_2.2298, 2009.</w:t>
      </w:r>
    </w:p>
    <w:p w14:paraId="088DB3AE" w14:textId="58B60D25" w:rsidR="00BC4BB1" w:rsidRDefault="00820CE9" w:rsidP="00BC4BB1">
      <w:proofErr w:type="spellStart"/>
      <w:r w:rsidRPr="00AB7AF6">
        <w:t>Und</w:t>
      </w:r>
      <w:r>
        <w:t>e</w:t>
      </w:r>
      <w:r w:rsidRPr="00AB7AF6">
        <w:t>n</w:t>
      </w:r>
      <w:proofErr w:type="spellEnd"/>
      <w:r>
        <w:t xml:space="preserve">, P., </w:t>
      </w:r>
      <w:proofErr w:type="spellStart"/>
      <w:r w:rsidRPr="00AB7AF6">
        <w:t>Rontu</w:t>
      </w:r>
      <w:proofErr w:type="spellEnd"/>
      <w:r>
        <w:t xml:space="preserve">, L., </w:t>
      </w:r>
      <w:proofErr w:type="spellStart"/>
      <w:r w:rsidRPr="00AB7AF6">
        <w:t>Jarvinen</w:t>
      </w:r>
      <w:proofErr w:type="spellEnd"/>
      <w:r w:rsidRPr="00AB7AF6">
        <w:t>,</w:t>
      </w:r>
      <w:r>
        <w:t xml:space="preserve"> H., </w:t>
      </w:r>
      <w:r w:rsidRPr="00AB7AF6">
        <w:t>Lynch,</w:t>
      </w:r>
      <w:r>
        <w:t xml:space="preserve"> P., </w:t>
      </w:r>
      <w:r w:rsidRPr="00AB7AF6">
        <w:t>Calvo Sánchez</w:t>
      </w:r>
      <w:r>
        <w:t xml:space="preserve">, F. J., </w:t>
      </w:r>
      <w:r w:rsidRPr="00AB7AF6">
        <w:t>Cats</w:t>
      </w:r>
      <w:r>
        <w:t xml:space="preserve">, G., </w:t>
      </w:r>
      <w:proofErr w:type="spellStart"/>
      <w:r w:rsidR="0094288A" w:rsidRPr="00AB7AF6">
        <w:t>Cuxart</w:t>
      </w:r>
      <w:proofErr w:type="spellEnd"/>
      <w:r w:rsidR="00A47086">
        <w:t xml:space="preserve">, J., </w:t>
      </w:r>
      <w:proofErr w:type="spellStart"/>
      <w:r w:rsidR="00A47086" w:rsidRPr="00AB7AF6">
        <w:t>Eerola</w:t>
      </w:r>
      <w:proofErr w:type="spellEnd"/>
      <w:r w:rsidR="00A47086" w:rsidRPr="00AB7AF6">
        <w:t>,</w:t>
      </w:r>
      <w:r w:rsidR="00A47086">
        <w:t xml:space="preserve"> K., </w:t>
      </w:r>
      <w:proofErr w:type="spellStart"/>
      <w:r w:rsidR="00A47086" w:rsidRPr="00AB7AF6">
        <w:t>Fortelius</w:t>
      </w:r>
      <w:proofErr w:type="spellEnd"/>
      <w:r w:rsidR="00A47086" w:rsidRPr="00AB7AF6">
        <w:t>,</w:t>
      </w:r>
      <w:r w:rsidR="00A47086">
        <w:t xml:space="preserve"> C., </w:t>
      </w:r>
      <w:r w:rsidR="00A47086" w:rsidRPr="00AB7AF6">
        <w:t>García-Moya,</w:t>
      </w:r>
      <w:r w:rsidR="00A47086">
        <w:t xml:space="preserve"> J. A., </w:t>
      </w:r>
      <w:r w:rsidR="00A47086" w:rsidRPr="00AB7AF6">
        <w:t>Jones,</w:t>
      </w:r>
      <w:r w:rsidR="00A47086">
        <w:t xml:space="preserve"> C., </w:t>
      </w:r>
      <w:proofErr w:type="spellStart"/>
      <w:r w:rsidR="00A47086" w:rsidRPr="00AB7AF6">
        <w:t>Lenderink</w:t>
      </w:r>
      <w:proofErr w:type="spellEnd"/>
      <w:r w:rsidR="00A47086" w:rsidRPr="00AB7AF6">
        <w:t>,</w:t>
      </w:r>
      <w:r w:rsidR="00A47086">
        <w:t xml:space="preserve"> G., </w:t>
      </w:r>
      <w:r w:rsidR="00A47086" w:rsidRPr="00AB7AF6">
        <w:t>McDonald,</w:t>
      </w:r>
      <w:r w:rsidR="00A47086">
        <w:t xml:space="preserve"> A., </w:t>
      </w:r>
      <w:r w:rsidR="00A47086" w:rsidRPr="00AB7AF6">
        <w:t>McGrath,</w:t>
      </w:r>
      <w:r w:rsidR="00A47086">
        <w:t xml:space="preserve"> A., </w:t>
      </w:r>
      <w:proofErr w:type="spellStart"/>
      <w:r w:rsidR="00A47086" w:rsidRPr="00AB7AF6">
        <w:t>Navascués</w:t>
      </w:r>
      <w:proofErr w:type="spellEnd"/>
      <w:r w:rsidR="00A47086" w:rsidRPr="00AB7AF6">
        <w:t>,</w:t>
      </w:r>
      <w:r w:rsidR="00A47086">
        <w:t xml:space="preserve"> R. B., </w:t>
      </w:r>
      <w:proofErr w:type="spellStart"/>
      <w:r w:rsidR="00A47086" w:rsidRPr="00AB7AF6">
        <w:t>Woetman</w:t>
      </w:r>
      <w:proofErr w:type="spellEnd"/>
      <w:r w:rsidR="00A47086" w:rsidRPr="00AB7AF6">
        <w:t>-Nielsen,</w:t>
      </w:r>
      <w:r w:rsidR="00A47086">
        <w:t xml:space="preserve"> N., </w:t>
      </w:r>
      <w:proofErr w:type="spellStart"/>
      <w:r w:rsidR="00A47086" w:rsidRPr="00AB7AF6">
        <w:t>Odegaard</w:t>
      </w:r>
      <w:proofErr w:type="spellEnd"/>
      <w:r w:rsidR="00A47086" w:rsidRPr="00AB7AF6">
        <w:t>,</w:t>
      </w:r>
      <w:r w:rsidR="00A47086">
        <w:t xml:space="preserve"> V., </w:t>
      </w:r>
      <w:r w:rsidR="00A47086" w:rsidRPr="00AB7AF6">
        <w:t>Rodríguez Camino,</w:t>
      </w:r>
      <w:r w:rsidR="00A47086">
        <w:t xml:space="preserve"> E., </w:t>
      </w:r>
      <w:proofErr w:type="spellStart"/>
      <w:r w:rsidR="00A47086" w:rsidRPr="00AB7AF6">
        <w:t>Rummukainen</w:t>
      </w:r>
      <w:proofErr w:type="spellEnd"/>
      <w:r w:rsidR="00A47086" w:rsidRPr="00AB7AF6">
        <w:t>,</w:t>
      </w:r>
      <w:r w:rsidR="00A47086">
        <w:t xml:space="preserve"> M., </w:t>
      </w:r>
      <w:r w:rsidR="00A47086" w:rsidRPr="00AB7AF6">
        <w:t>Room,</w:t>
      </w:r>
      <w:r w:rsidR="00A47086">
        <w:t xml:space="preserve"> R., </w:t>
      </w:r>
      <w:r w:rsidR="00A47086" w:rsidRPr="00AB7AF6">
        <w:t>Sattler,</w:t>
      </w:r>
      <w:r w:rsidR="00A47086">
        <w:t xml:space="preserve"> K., </w:t>
      </w:r>
      <w:r w:rsidR="00A47086" w:rsidRPr="00AB7AF6">
        <w:t>Hansen Sass,</w:t>
      </w:r>
      <w:r w:rsidR="00A47086">
        <w:t xml:space="preserve"> B., </w:t>
      </w:r>
      <w:proofErr w:type="spellStart"/>
      <w:r w:rsidR="00A47086" w:rsidRPr="00AB7AF6">
        <w:t>Wichers</w:t>
      </w:r>
      <w:proofErr w:type="spellEnd"/>
      <w:r w:rsidR="00A47086" w:rsidRPr="00AB7AF6">
        <w:t xml:space="preserve"> </w:t>
      </w:r>
      <w:proofErr w:type="spellStart"/>
      <w:r w:rsidR="00A47086" w:rsidRPr="00AB7AF6">
        <w:t>Schreur</w:t>
      </w:r>
      <w:proofErr w:type="spellEnd"/>
      <w:r w:rsidR="00A47086" w:rsidRPr="00AB7AF6">
        <w:t>,</w:t>
      </w:r>
      <w:r w:rsidR="00A47086">
        <w:t xml:space="preserve"> B., </w:t>
      </w:r>
      <w:proofErr w:type="spellStart"/>
      <w:r w:rsidR="00A47086" w:rsidRPr="00AB7AF6">
        <w:t>Sigg</w:t>
      </w:r>
      <w:proofErr w:type="spellEnd"/>
      <w:r w:rsidR="00A47086" w:rsidRPr="00AB7AF6">
        <w:t>,</w:t>
      </w:r>
      <w:r w:rsidR="00A47086">
        <w:t xml:space="preserve"> R., and </w:t>
      </w:r>
      <w:proofErr w:type="spellStart"/>
      <w:r w:rsidR="00A47086" w:rsidRPr="00AB7AF6">
        <w:t>Tijm</w:t>
      </w:r>
      <w:proofErr w:type="spellEnd"/>
      <w:r w:rsidR="00BC4BB1">
        <w:t>, A.:</w:t>
      </w:r>
      <w:r w:rsidR="00BC4BB1" w:rsidRPr="00BC4BB1">
        <w:t xml:space="preserve"> </w:t>
      </w:r>
      <w:r w:rsidR="00BC4BB1">
        <w:t>HIRLAM-5 scientific documentation, Swedish Meteorological and Hydrological Institute, https://www.researchgate.net/publication/278962772_HIRLAM-5_scientific_documentation, 2002.</w:t>
      </w:r>
    </w:p>
    <w:p w14:paraId="7D006BF8" w14:textId="41D3102C" w:rsidR="004923F2" w:rsidRDefault="004923F2" w:rsidP="004923F2">
      <w:proofErr w:type="spellStart"/>
      <w:r>
        <w:t>Vavrus</w:t>
      </w:r>
      <w:proofErr w:type="spellEnd"/>
      <w:r>
        <w:t xml:space="preserve">, S., </w:t>
      </w:r>
      <w:proofErr w:type="spellStart"/>
      <w:r>
        <w:t>Notaro</w:t>
      </w:r>
      <w:proofErr w:type="spellEnd"/>
      <w:r>
        <w:t xml:space="preserve">, M., and </w:t>
      </w:r>
      <w:proofErr w:type="spellStart"/>
      <w:r>
        <w:t>Zarrin</w:t>
      </w:r>
      <w:proofErr w:type="spellEnd"/>
      <w:r>
        <w:t>, A.: The role of ice cover in heavy lake-effect snowstorms over the Great Lakes Basin as simulated by RegCM4, Monthly weather review, 141(1), 148-165, 2013.</w:t>
      </w:r>
    </w:p>
    <w:p w14:paraId="143B09F0" w14:textId="77777777" w:rsidR="004923F2" w:rsidRDefault="004923F2" w:rsidP="004923F2">
      <w:proofErr w:type="spellStart"/>
      <w:r>
        <w:t>Verpoorter</w:t>
      </w:r>
      <w:proofErr w:type="spellEnd"/>
      <w:r>
        <w:t xml:space="preserve">, C., </w:t>
      </w:r>
      <w:proofErr w:type="spellStart"/>
      <w:r>
        <w:t>Kutser</w:t>
      </w:r>
      <w:proofErr w:type="spellEnd"/>
      <w:r>
        <w:t xml:space="preserve">, T., A. </w:t>
      </w:r>
      <w:proofErr w:type="spellStart"/>
      <w:r>
        <w:t>Seekell</w:t>
      </w:r>
      <w:proofErr w:type="spellEnd"/>
      <w:r>
        <w:t xml:space="preserve">, D., and </w:t>
      </w:r>
      <w:proofErr w:type="spellStart"/>
      <w:r>
        <w:t>Tranvik</w:t>
      </w:r>
      <w:proofErr w:type="spellEnd"/>
      <w:r>
        <w:t>, L.: A Global Inventory of Lakes Based on High-Resolution Satellite Imagery, Geophysical Research Letters, GRL, 6396-6402, doi:10.1002/2014GL060641, 2014.</w:t>
      </w:r>
    </w:p>
    <w:p w14:paraId="37F8E938" w14:textId="77777777" w:rsidR="004923F2" w:rsidRDefault="004923F2" w:rsidP="004923F2">
      <w:r>
        <w:t xml:space="preserve">Walter, K. M., </w:t>
      </w:r>
      <w:proofErr w:type="spellStart"/>
      <w:r>
        <w:t>Zimov</w:t>
      </w:r>
      <w:proofErr w:type="spellEnd"/>
      <w:r>
        <w:t xml:space="preserve">, S. A., </w:t>
      </w:r>
      <w:proofErr w:type="spellStart"/>
      <w:r>
        <w:t>Chanton</w:t>
      </w:r>
      <w:proofErr w:type="spellEnd"/>
      <w:r>
        <w:t xml:space="preserve">, J. P., </w:t>
      </w:r>
      <w:proofErr w:type="spellStart"/>
      <w:r>
        <w:t>Verbyla</w:t>
      </w:r>
      <w:proofErr w:type="spellEnd"/>
      <w:r>
        <w:t>, D., and Chapin, F. S.: Methane bubbling from Siberian thaw lakes as a positive feedback to climate warming, Nature, 443, 71-75, 2006.</w:t>
      </w:r>
    </w:p>
    <w:p w14:paraId="6317E98D" w14:textId="77777777" w:rsidR="004923F2" w:rsidRDefault="004923F2" w:rsidP="004923F2">
      <w:r>
        <w:t>Walter, K. M., Smith, L. C., and Chapin, F. S.: Methane bubbling from northern lakes: present and future contributions to the global methane budget, Philosophical Transactions of the Royal Society A: Mathematical, Physical and Engineering Sciences, 365, 1856, 1657-1676, doi:10.1098/rsta.2007.2036, 2007.</w:t>
      </w:r>
    </w:p>
    <w:p w14:paraId="2767A8C1" w14:textId="4DE90924" w:rsidR="004923F2" w:rsidRDefault="004923F2" w:rsidP="004923F2">
      <w:r>
        <w:t xml:space="preserve">Weatherall, P., Marks, K. M., Jakobsson, M., Schmitt, T., </w:t>
      </w:r>
      <w:proofErr w:type="spellStart"/>
      <w:r>
        <w:t>Tani</w:t>
      </w:r>
      <w:proofErr w:type="spellEnd"/>
      <w:r>
        <w:t xml:space="preserve">, S., Arndt, J. E., </w:t>
      </w:r>
      <w:proofErr w:type="spellStart"/>
      <w:r>
        <w:t>Rovere</w:t>
      </w:r>
      <w:proofErr w:type="spellEnd"/>
      <w:r>
        <w:t xml:space="preserve">, M., </w:t>
      </w:r>
      <w:proofErr w:type="spellStart"/>
      <w:r>
        <w:t>Chayes</w:t>
      </w:r>
      <w:proofErr w:type="spellEnd"/>
      <w:r>
        <w:t xml:space="preserve">, D., </w:t>
      </w:r>
      <w:proofErr w:type="spellStart"/>
      <w:r>
        <w:t>Ferrini</w:t>
      </w:r>
      <w:proofErr w:type="spellEnd"/>
      <w:r>
        <w:t>, V., and Wigley, R.: A new digital bathymetric model of the world's oceans, Earth and Space Science, 2, 331-345, doi:10.1002/2015EA000107, 2015.</w:t>
      </w:r>
    </w:p>
    <w:p w14:paraId="4EC1C87B" w14:textId="419879F1" w:rsidR="00BC4BB1" w:rsidRDefault="00BC4BB1">
      <w:pPr>
        <w:spacing w:line="240" w:lineRule="auto"/>
        <w:jc w:val="left"/>
      </w:pPr>
      <w:r>
        <w:br w:type="page"/>
      </w:r>
    </w:p>
    <w:tbl>
      <w:tblPr>
        <w:tblW w:w="10251" w:type="dxa"/>
        <w:tblLayout w:type="fixed"/>
        <w:tblLook w:val="04A0" w:firstRow="1" w:lastRow="0" w:firstColumn="1" w:lastColumn="0" w:noHBand="0" w:noVBand="1"/>
      </w:tblPr>
      <w:tblGrid>
        <w:gridCol w:w="525"/>
        <w:gridCol w:w="4863"/>
        <w:gridCol w:w="4863"/>
      </w:tblGrid>
      <w:tr w:rsidR="000E0C2E" w:rsidRPr="00673057" w14:paraId="671EE03A" w14:textId="77777777" w:rsidTr="00FF3645">
        <w:trPr>
          <w:trHeight w:val="132"/>
        </w:trPr>
        <w:tc>
          <w:tcPr>
            <w:tcW w:w="525" w:type="dxa"/>
            <w:shd w:val="clear" w:color="auto" w:fill="auto"/>
            <w:vAlign w:val="center"/>
          </w:tcPr>
          <w:p w14:paraId="74FD936A" w14:textId="77777777" w:rsidR="000C3B40" w:rsidRPr="00E159D8" w:rsidRDefault="000C3B40" w:rsidP="00841C28">
            <w:pPr>
              <w:jc w:val="center"/>
              <w:rPr>
                <w:sz w:val="18"/>
              </w:rPr>
            </w:pPr>
          </w:p>
        </w:tc>
        <w:tc>
          <w:tcPr>
            <w:tcW w:w="4863" w:type="dxa"/>
            <w:shd w:val="clear" w:color="auto" w:fill="auto"/>
            <w:vAlign w:val="bottom"/>
          </w:tcPr>
          <w:p w14:paraId="3F0D382D" w14:textId="5CC0D0AE" w:rsidR="000C3B40" w:rsidRPr="00E159D8" w:rsidRDefault="007961DF" w:rsidP="00841C28">
            <w:pPr>
              <w:jc w:val="center"/>
              <w:rPr>
                <w:sz w:val="18"/>
              </w:rPr>
            </w:pPr>
            <w:r>
              <w:rPr>
                <w:sz w:val="18"/>
              </w:rPr>
              <w:t>Operational fields</w:t>
            </w:r>
          </w:p>
        </w:tc>
        <w:tc>
          <w:tcPr>
            <w:tcW w:w="4863" w:type="dxa"/>
            <w:shd w:val="clear" w:color="auto" w:fill="auto"/>
            <w:vAlign w:val="bottom"/>
          </w:tcPr>
          <w:p w14:paraId="7930FB1F" w14:textId="6F9AF487" w:rsidR="000C3B40" w:rsidRPr="00E159D8" w:rsidRDefault="007961DF" w:rsidP="00474566">
            <w:pPr>
              <w:jc w:val="center"/>
              <w:rPr>
                <w:sz w:val="18"/>
              </w:rPr>
            </w:pPr>
            <w:r>
              <w:rPr>
                <w:sz w:val="18"/>
              </w:rPr>
              <w:t>Upgraded fields</w:t>
            </w:r>
          </w:p>
        </w:tc>
      </w:tr>
      <w:tr w:rsidR="000E0C2E" w:rsidRPr="00673057" w14:paraId="3AFFB9C8" w14:textId="77777777" w:rsidTr="00FF3645">
        <w:trPr>
          <w:cantSplit/>
          <w:trHeight w:hRule="exact" w:val="2814"/>
        </w:trPr>
        <w:tc>
          <w:tcPr>
            <w:tcW w:w="525" w:type="dxa"/>
            <w:shd w:val="clear" w:color="auto" w:fill="auto"/>
            <w:textDirection w:val="btLr"/>
            <w:vAlign w:val="bottom"/>
          </w:tcPr>
          <w:p w14:paraId="268CF69A" w14:textId="63486663" w:rsidR="000C3B40" w:rsidRPr="007166DC" w:rsidRDefault="000E0C2E" w:rsidP="00841C28">
            <w:pPr>
              <w:jc w:val="center"/>
              <w:rPr>
                <w:sz w:val="18"/>
                <w:szCs w:val="18"/>
              </w:rPr>
            </w:pPr>
            <w:r w:rsidRPr="007166DC">
              <w:rPr>
                <w:sz w:val="18"/>
                <w:szCs w:val="18"/>
              </w:rPr>
              <w:t>Horizontal resolution 9 km (Tco1279)</w:t>
            </w:r>
          </w:p>
        </w:tc>
        <w:tc>
          <w:tcPr>
            <w:tcW w:w="4863" w:type="dxa"/>
            <w:shd w:val="clear" w:color="auto" w:fill="auto"/>
          </w:tcPr>
          <w:p w14:paraId="08DD2A25" w14:textId="578E6EDA" w:rsidR="000C3B40" w:rsidRPr="00673057" w:rsidRDefault="000C3B40" w:rsidP="00841C28">
            <w:r>
              <w:rPr>
                <w:noProof/>
              </w:rPr>
              <w:drawing>
                <wp:inline distT="0" distB="0" distL="0" distR="0" wp14:anchorId="0E3F7917" wp14:editId="5C91BDBD">
                  <wp:extent cx="1790700" cy="3014662"/>
                  <wp:effectExtent l="0" t="2223"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N_lsm_cl_diff_015_1279_4.png"/>
                          <pic:cNvPicPr/>
                        </pic:nvPicPr>
                        <pic:blipFill rotWithShape="1">
                          <a:blip r:embed="rId8" cstate="print">
                            <a:extLst>
                              <a:ext uri="{28A0092B-C50C-407E-A947-70E740481C1C}">
                                <a14:useLocalDpi xmlns:a14="http://schemas.microsoft.com/office/drawing/2010/main" val="0"/>
                              </a:ext>
                            </a:extLst>
                          </a:blip>
                          <a:srcRect l="24219" t="7340" b="2510"/>
                          <a:stretch/>
                        </pic:blipFill>
                        <pic:spPr bwMode="auto">
                          <a:xfrm rot="5400000">
                            <a:off x="0" y="0"/>
                            <a:ext cx="1791282" cy="3015642"/>
                          </a:xfrm>
                          <a:prstGeom prst="rect">
                            <a:avLst/>
                          </a:prstGeom>
                          <a:ln>
                            <a:noFill/>
                          </a:ln>
                          <a:extLst>
                            <a:ext uri="{53640926-AAD7-44D8-BBD7-CCE9431645EC}">
                              <a14:shadowObscured xmlns:a14="http://schemas.microsoft.com/office/drawing/2010/main"/>
                            </a:ext>
                          </a:extLst>
                        </pic:spPr>
                      </pic:pic>
                    </a:graphicData>
                  </a:graphic>
                </wp:inline>
              </w:drawing>
            </w:r>
          </w:p>
        </w:tc>
        <w:tc>
          <w:tcPr>
            <w:tcW w:w="4863" w:type="dxa"/>
            <w:shd w:val="clear" w:color="auto" w:fill="auto"/>
          </w:tcPr>
          <w:p w14:paraId="27A689C3" w14:textId="3C28B027" w:rsidR="000C3B40" w:rsidRPr="00673057" w:rsidRDefault="007961DF" w:rsidP="00841C28">
            <w:r>
              <w:rPr>
                <w:noProof/>
              </w:rPr>
              <w:drawing>
                <wp:inline distT="0" distB="0" distL="0" distR="0" wp14:anchorId="7FFAACB8" wp14:editId="23EEB4FF">
                  <wp:extent cx="1794470" cy="3003411"/>
                  <wp:effectExtent l="5080" t="0" r="1905"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FIN_lsm_cl_diff_016_1279_4.png"/>
                          <pic:cNvPicPr/>
                        </pic:nvPicPr>
                        <pic:blipFill rotWithShape="1">
                          <a:blip r:embed="rId9" cstate="print">
                            <a:extLst>
                              <a:ext uri="{28A0092B-C50C-407E-A947-70E740481C1C}">
                                <a14:useLocalDpi xmlns:a14="http://schemas.microsoft.com/office/drawing/2010/main" val="0"/>
                              </a:ext>
                            </a:extLst>
                          </a:blip>
                          <a:srcRect l="23917" t="7409" b="2425"/>
                          <a:stretch/>
                        </pic:blipFill>
                        <pic:spPr bwMode="auto">
                          <a:xfrm rot="5400000">
                            <a:off x="0" y="0"/>
                            <a:ext cx="1795055" cy="3004390"/>
                          </a:xfrm>
                          <a:prstGeom prst="rect">
                            <a:avLst/>
                          </a:prstGeom>
                          <a:ln>
                            <a:noFill/>
                          </a:ln>
                          <a:extLst>
                            <a:ext uri="{53640926-AAD7-44D8-BBD7-CCE9431645EC}">
                              <a14:shadowObscured xmlns:a14="http://schemas.microsoft.com/office/drawing/2010/main"/>
                            </a:ext>
                          </a:extLst>
                        </pic:spPr>
                      </pic:pic>
                    </a:graphicData>
                  </a:graphic>
                </wp:inline>
              </w:drawing>
            </w:r>
          </w:p>
        </w:tc>
      </w:tr>
      <w:tr w:rsidR="000E0C2E" w:rsidRPr="00673057" w14:paraId="03107958" w14:textId="77777777" w:rsidTr="00FF3645">
        <w:trPr>
          <w:cantSplit/>
          <w:trHeight w:hRule="exact" w:val="2839"/>
        </w:trPr>
        <w:tc>
          <w:tcPr>
            <w:tcW w:w="525" w:type="dxa"/>
            <w:shd w:val="clear" w:color="auto" w:fill="auto"/>
            <w:textDirection w:val="btLr"/>
            <w:vAlign w:val="bottom"/>
          </w:tcPr>
          <w:p w14:paraId="7F87137B" w14:textId="2B4642ED" w:rsidR="000C3B40" w:rsidRPr="007166DC" w:rsidRDefault="007166DC" w:rsidP="00841C28">
            <w:pPr>
              <w:jc w:val="center"/>
              <w:rPr>
                <w:sz w:val="18"/>
                <w:szCs w:val="18"/>
              </w:rPr>
            </w:pPr>
            <w:r w:rsidRPr="007166DC">
              <w:rPr>
                <w:sz w:val="18"/>
                <w:szCs w:val="18"/>
              </w:rPr>
              <w:t xml:space="preserve">Horizontal resolution </w:t>
            </w:r>
            <w:r w:rsidR="00474566">
              <w:rPr>
                <w:sz w:val="18"/>
                <w:szCs w:val="18"/>
              </w:rPr>
              <w:t>32</w:t>
            </w:r>
            <w:r w:rsidRPr="007166DC">
              <w:rPr>
                <w:sz w:val="18"/>
                <w:szCs w:val="18"/>
              </w:rPr>
              <w:t xml:space="preserve"> km (Tco</w:t>
            </w:r>
            <w:r>
              <w:rPr>
                <w:sz w:val="18"/>
                <w:szCs w:val="18"/>
              </w:rPr>
              <w:t>31</w:t>
            </w:r>
            <w:r w:rsidRPr="007166DC">
              <w:rPr>
                <w:sz w:val="18"/>
                <w:szCs w:val="18"/>
              </w:rPr>
              <w:t>9)</w:t>
            </w:r>
          </w:p>
        </w:tc>
        <w:tc>
          <w:tcPr>
            <w:tcW w:w="4863" w:type="dxa"/>
            <w:shd w:val="clear" w:color="auto" w:fill="auto"/>
          </w:tcPr>
          <w:p w14:paraId="7C03501D" w14:textId="21C617A1" w:rsidR="000C3B40" w:rsidRPr="00673057" w:rsidRDefault="007961DF" w:rsidP="00841C28">
            <w:r>
              <w:rPr>
                <w:noProof/>
              </w:rPr>
              <w:drawing>
                <wp:inline distT="0" distB="0" distL="0" distR="0" wp14:anchorId="47854A03" wp14:editId="380FB0B7">
                  <wp:extent cx="1799590" cy="3022856"/>
                  <wp:effectExtent l="0" t="1905" r="8255"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N_lsm_cl_diff_015_319_4.png"/>
                          <pic:cNvPicPr/>
                        </pic:nvPicPr>
                        <pic:blipFill rotWithShape="1">
                          <a:blip r:embed="rId10" cstate="print">
                            <a:extLst>
                              <a:ext uri="{28A0092B-C50C-407E-A947-70E740481C1C}">
                                <a14:useLocalDpi xmlns:a14="http://schemas.microsoft.com/office/drawing/2010/main" val="0"/>
                              </a:ext>
                            </a:extLst>
                          </a:blip>
                          <a:srcRect l="24241" t="7409" b="2482"/>
                          <a:stretch/>
                        </pic:blipFill>
                        <pic:spPr bwMode="auto">
                          <a:xfrm rot="5400000">
                            <a:off x="0" y="0"/>
                            <a:ext cx="1800000" cy="3023545"/>
                          </a:xfrm>
                          <a:prstGeom prst="rect">
                            <a:avLst/>
                          </a:prstGeom>
                          <a:ln>
                            <a:noFill/>
                          </a:ln>
                          <a:extLst>
                            <a:ext uri="{53640926-AAD7-44D8-BBD7-CCE9431645EC}">
                              <a14:shadowObscured xmlns:a14="http://schemas.microsoft.com/office/drawing/2010/main"/>
                            </a:ext>
                          </a:extLst>
                        </pic:spPr>
                      </pic:pic>
                    </a:graphicData>
                  </a:graphic>
                </wp:inline>
              </w:drawing>
            </w:r>
          </w:p>
        </w:tc>
        <w:tc>
          <w:tcPr>
            <w:tcW w:w="4863" w:type="dxa"/>
            <w:shd w:val="clear" w:color="auto" w:fill="auto"/>
          </w:tcPr>
          <w:p w14:paraId="2625613F" w14:textId="6E4452D7" w:rsidR="000C3B40" w:rsidRPr="00673057" w:rsidRDefault="007961DF" w:rsidP="00841C28">
            <w:r>
              <w:rPr>
                <w:noProof/>
              </w:rPr>
              <w:drawing>
                <wp:inline distT="0" distB="0" distL="0" distR="0" wp14:anchorId="4E2AE3E3" wp14:editId="3BC873EF">
                  <wp:extent cx="1799590" cy="3022857"/>
                  <wp:effectExtent l="0" t="1905" r="825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IN_lsm_cl_diff_016_319_4.png"/>
                          <pic:cNvPicPr/>
                        </pic:nvPicPr>
                        <pic:blipFill rotWithShape="1">
                          <a:blip r:embed="rId11" cstate="print">
                            <a:extLst>
                              <a:ext uri="{28A0092B-C50C-407E-A947-70E740481C1C}">
                                <a14:useLocalDpi xmlns:a14="http://schemas.microsoft.com/office/drawing/2010/main" val="0"/>
                              </a:ext>
                            </a:extLst>
                          </a:blip>
                          <a:srcRect l="24140" t="7265" b="2485"/>
                          <a:stretch/>
                        </pic:blipFill>
                        <pic:spPr bwMode="auto">
                          <a:xfrm rot="5400000">
                            <a:off x="0" y="0"/>
                            <a:ext cx="1800000" cy="3023546"/>
                          </a:xfrm>
                          <a:prstGeom prst="rect">
                            <a:avLst/>
                          </a:prstGeom>
                          <a:ln>
                            <a:noFill/>
                          </a:ln>
                          <a:extLst>
                            <a:ext uri="{53640926-AAD7-44D8-BBD7-CCE9431645EC}">
                              <a14:shadowObscured xmlns:a14="http://schemas.microsoft.com/office/drawing/2010/main"/>
                            </a:ext>
                          </a:extLst>
                        </pic:spPr>
                      </pic:pic>
                    </a:graphicData>
                  </a:graphic>
                </wp:inline>
              </w:drawing>
            </w:r>
          </w:p>
        </w:tc>
      </w:tr>
      <w:tr w:rsidR="007166DC" w:rsidRPr="00673057" w14:paraId="7CF52DE0" w14:textId="77777777" w:rsidTr="00FF3645">
        <w:trPr>
          <w:cantSplit/>
          <w:trHeight w:hRule="exact" w:val="421"/>
        </w:trPr>
        <w:tc>
          <w:tcPr>
            <w:tcW w:w="525" w:type="dxa"/>
            <w:shd w:val="clear" w:color="auto" w:fill="auto"/>
            <w:textDirection w:val="btLr"/>
            <w:vAlign w:val="bottom"/>
          </w:tcPr>
          <w:p w14:paraId="1A174A6D" w14:textId="77777777" w:rsidR="007166DC" w:rsidRPr="007166DC" w:rsidRDefault="007166DC" w:rsidP="00841C28">
            <w:pPr>
              <w:jc w:val="center"/>
              <w:rPr>
                <w:sz w:val="18"/>
                <w:szCs w:val="18"/>
              </w:rPr>
            </w:pPr>
          </w:p>
        </w:tc>
        <w:tc>
          <w:tcPr>
            <w:tcW w:w="9726" w:type="dxa"/>
            <w:gridSpan w:val="2"/>
            <w:shd w:val="clear" w:color="auto" w:fill="auto"/>
            <w:vAlign w:val="bottom"/>
          </w:tcPr>
          <w:p w14:paraId="2A864AED" w14:textId="7D096CFC" w:rsidR="007166DC" w:rsidRDefault="007166DC" w:rsidP="00474566">
            <w:pPr>
              <w:jc w:val="center"/>
              <w:rPr>
                <w:noProof/>
              </w:rPr>
            </w:pPr>
            <w:r>
              <w:rPr>
                <w:noProof/>
              </w:rPr>
              <w:drawing>
                <wp:inline distT="0" distB="0" distL="0" distR="0" wp14:anchorId="6DA6F628" wp14:editId="5F8C8318">
                  <wp:extent cx="212400" cy="3150000"/>
                  <wp:effectExtent l="0" t="1905"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N_lsm_cl_diff_015_319_4.png"/>
                          <pic:cNvPicPr/>
                        </pic:nvPicPr>
                        <pic:blipFill rotWithShape="1">
                          <a:blip r:embed="rId12" cstate="print">
                            <a:extLst>
                              <a:ext uri="{28A0092B-C50C-407E-A947-70E740481C1C}">
                                <a14:useLocalDpi xmlns:a14="http://schemas.microsoft.com/office/drawing/2010/main" val="0"/>
                              </a:ext>
                            </a:extLst>
                          </a:blip>
                          <a:srcRect l="8140" t="29802" r="85543" b="4301"/>
                          <a:stretch/>
                        </pic:blipFill>
                        <pic:spPr bwMode="auto">
                          <a:xfrm rot="5400000">
                            <a:off x="0" y="0"/>
                            <a:ext cx="212400" cy="3150000"/>
                          </a:xfrm>
                          <a:prstGeom prst="rect">
                            <a:avLst/>
                          </a:prstGeom>
                          <a:ln>
                            <a:noFill/>
                          </a:ln>
                          <a:extLst>
                            <a:ext uri="{53640926-AAD7-44D8-BBD7-CCE9431645EC}">
                              <a14:shadowObscured xmlns:a14="http://schemas.microsoft.com/office/drawing/2010/main"/>
                            </a:ext>
                          </a:extLst>
                        </pic:spPr>
                      </pic:pic>
                    </a:graphicData>
                  </a:graphic>
                </wp:inline>
              </w:drawing>
            </w:r>
          </w:p>
        </w:tc>
      </w:tr>
      <w:tr w:rsidR="000C3B40" w:rsidRPr="00673057" w14:paraId="22FA04E9" w14:textId="77777777" w:rsidTr="00FF3645">
        <w:tc>
          <w:tcPr>
            <w:tcW w:w="10251" w:type="dxa"/>
            <w:gridSpan w:val="3"/>
            <w:shd w:val="clear" w:color="auto" w:fill="auto"/>
          </w:tcPr>
          <w:p w14:paraId="2A0BD513" w14:textId="2F30EF4C" w:rsidR="000C3B40" w:rsidRPr="00673057" w:rsidRDefault="000C3B40" w:rsidP="00841C28">
            <w:pPr>
              <w:pStyle w:val="Caption"/>
            </w:pPr>
            <w:r w:rsidRPr="00E159D8">
              <w:t>Figure 1</w:t>
            </w:r>
            <w:r>
              <w:t>:</w:t>
            </w:r>
            <w:r w:rsidRPr="00E159D8">
              <w:t xml:space="preserve"> </w:t>
            </w:r>
            <w:r w:rsidR="00137A86">
              <w:t xml:space="preserve">Combination of </w:t>
            </w:r>
            <w:r w:rsidR="009B6A2C">
              <w:t xml:space="preserve">operational and upgraded </w:t>
            </w:r>
            <w:proofErr w:type="spellStart"/>
            <w:r w:rsidR="00137A86" w:rsidRPr="000C7CC1">
              <w:rPr>
                <w:i/>
              </w:rPr>
              <w:t>Fr_land</w:t>
            </w:r>
            <w:proofErr w:type="spellEnd"/>
            <w:r w:rsidR="00137A86">
              <w:t xml:space="preserve"> and </w:t>
            </w:r>
            <w:proofErr w:type="spellStart"/>
            <w:r w:rsidR="00137A86" w:rsidRPr="000C7CC1">
              <w:rPr>
                <w:i/>
              </w:rPr>
              <w:t>Fr_lake</w:t>
            </w:r>
            <w:proofErr w:type="spellEnd"/>
            <w:r w:rsidR="00137A86">
              <w:t xml:space="preserve"> fields</w:t>
            </w:r>
            <w:r w:rsidR="009B6A2C">
              <w:t xml:space="preserve"> showing remaining ocean water </w:t>
            </w:r>
            <w:r w:rsidR="000C7CC1">
              <w:t xml:space="preserve">over </w:t>
            </w:r>
            <w:r w:rsidR="000C7CC1" w:rsidRPr="000C7CC1">
              <w:t>Finland</w:t>
            </w:r>
            <w:r w:rsidR="000C7CC1">
              <w:t xml:space="preserve"> and</w:t>
            </w:r>
            <w:r w:rsidR="000C7CC1" w:rsidRPr="000C7CC1">
              <w:t xml:space="preserve"> North-Western Russia</w:t>
            </w:r>
            <w:r w:rsidR="000C7CC1">
              <w:t xml:space="preserve"> </w:t>
            </w:r>
            <w:r w:rsidR="000C7CC1" w:rsidRPr="000C7CC1">
              <w:t>(</w:t>
            </w:r>
            <w:r w:rsidR="000C7CC1">
              <w:t>59</w:t>
            </w:r>
            <w:r w:rsidR="000C7CC1" w:rsidRPr="000C7CC1">
              <w:t>-7</w:t>
            </w:r>
            <w:r w:rsidR="000C7CC1">
              <w:t>2</w:t>
            </w:r>
            <w:r w:rsidR="000C7CC1" w:rsidRPr="000C7CC1">
              <w:t xml:space="preserve"> °N, 2</w:t>
            </w:r>
            <w:r w:rsidR="000C7CC1">
              <w:t>0</w:t>
            </w:r>
            <w:r w:rsidR="000C7CC1" w:rsidRPr="000C7CC1">
              <w:t>-</w:t>
            </w:r>
            <w:r w:rsidR="000C7CC1">
              <w:t>42</w:t>
            </w:r>
            <w:r w:rsidR="000C7CC1" w:rsidRPr="000C7CC1">
              <w:t xml:space="preserve"> °E)</w:t>
            </w:r>
            <w:r w:rsidR="000C7CC1">
              <w:t xml:space="preserve"> at </w:t>
            </w:r>
            <w:r w:rsidR="009B6A2C">
              <w:t>different horizontal resolutions</w:t>
            </w:r>
            <w:r w:rsidRPr="00E159D8">
              <w:t>; colour</w:t>
            </w:r>
            <w:r w:rsidR="009B6A2C">
              <w:t>s</w:t>
            </w:r>
            <w:r w:rsidRPr="00E159D8">
              <w:t xml:space="preserve"> indicate</w:t>
            </w:r>
            <w:r w:rsidR="009B6A2C">
              <w:t xml:space="preserve"> ocean fraction in each grid-box</w:t>
            </w:r>
            <w:r w:rsidR="000C7CC1">
              <w:t>:</w:t>
            </w:r>
            <w:r w:rsidR="009B6A2C">
              <w:t xml:space="preserve"> white - no ocean, pink - fully covered with ocean</w:t>
            </w:r>
          </w:p>
        </w:tc>
      </w:tr>
    </w:tbl>
    <w:p w14:paraId="118ADF5B" w14:textId="17A76081" w:rsidR="000C3B40" w:rsidRDefault="000C3B40">
      <w:pPr>
        <w:spacing w:line="240" w:lineRule="auto"/>
        <w:jc w:val="left"/>
      </w:pPr>
    </w:p>
    <w:p w14:paraId="0B2E026B" w14:textId="1F5726D5" w:rsidR="000C3B40" w:rsidRDefault="000C3B40">
      <w:pPr>
        <w:spacing w:line="240" w:lineRule="auto"/>
        <w:jc w:val="left"/>
      </w:pPr>
    </w:p>
    <w:p w14:paraId="6D798C8C" w14:textId="6B11C886" w:rsidR="000C7CC1" w:rsidRDefault="000C7CC1">
      <w:pPr>
        <w:spacing w:line="240" w:lineRule="auto"/>
        <w:jc w:val="left"/>
      </w:pPr>
      <w:r>
        <w:br w:type="page"/>
      </w:r>
    </w:p>
    <w:tbl>
      <w:tblPr>
        <w:tblW w:w="10251" w:type="dxa"/>
        <w:tblLayout w:type="fixed"/>
        <w:tblCellMar>
          <w:left w:w="0" w:type="dxa"/>
          <w:right w:w="0" w:type="dxa"/>
        </w:tblCellMar>
        <w:tblLook w:val="04A0" w:firstRow="1" w:lastRow="0" w:firstColumn="1" w:lastColumn="0" w:noHBand="0" w:noVBand="1"/>
      </w:tblPr>
      <w:tblGrid>
        <w:gridCol w:w="675"/>
        <w:gridCol w:w="4788"/>
        <w:gridCol w:w="4788"/>
      </w:tblGrid>
      <w:tr w:rsidR="000C7CC1" w:rsidRPr="00673057" w14:paraId="23EB851F" w14:textId="77777777" w:rsidTr="00154F0F">
        <w:trPr>
          <w:trHeight w:val="132"/>
        </w:trPr>
        <w:tc>
          <w:tcPr>
            <w:tcW w:w="675" w:type="dxa"/>
            <w:shd w:val="clear" w:color="auto" w:fill="auto"/>
            <w:vAlign w:val="center"/>
          </w:tcPr>
          <w:p w14:paraId="4E2F7156" w14:textId="77777777" w:rsidR="000C7CC1" w:rsidRPr="00E159D8" w:rsidRDefault="000C7CC1" w:rsidP="00841C28">
            <w:pPr>
              <w:jc w:val="center"/>
              <w:rPr>
                <w:sz w:val="18"/>
              </w:rPr>
            </w:pPr>
          </w:p>
        </w:tc>
        <w:tc>
          <w:tcPr>
            <w:tcW w:w="4788" w:type="dxa"/>
            <w:shd w:val="clear" w:color="auto" w:fill="auto"/>
            <w:vAlign w:val="bottom"/>
          </w:tcPr>
          <w:p w14:paraId="0D1BD746" w14:textId="77777777" w:rsidR="000C7CC1" w:rsidRPr="00E159D8" w:rsidRDefault="000C7CC1" w:rsidP="00841C28">
            <w:pPr>
              <w:jc w:val="center"/>
              <w:rPr>
                <w:sz w:val="18"/>
              </w:rPr>
            </w:pPr>
            <w:r>
              <w:rPr>
                <w:sz w:val="18"/>
              </w:rPr>
              <w:t>Operational fields</w:t>
            </w:r>
          </w:p>
        </w:tc>
        <w:tc>
          <w:tcPr>
            <w:tcW w:w="4788" w:type="dxa"/>
            <w:shd w:val="clear" w:color="auto" w:fill="auto"/>
            <w:vAlign w:val="bottom"/>
          </w:tcPr>
          <w:p w14:paraId="001E428B" w14:textId="77777777" w:rsidR="000C7CC1" w:rsidRPr="00E159D8" w:rsidRDefault="000C7CC1" w:rsidP="00841C28">
            <w:pPr>
              <w:jc w:val="center"/>
              <w:rPr>
                <w:sz w:val="18"/>
              </w:rPr>
            </w:pPr>
            <w:r>
              <w:rPr>
                <w:sz w:val="18"/>
              </w:rPr>
              <w:t>Upgraded fields</w:t>
            </w:r>
          </w:p>
        </w:tc>
      </w:tr>
      <w:tr w:rsidR="000C7CC1" w:rsidRPr="00673057" w14:paraId="13B75A7E" w14:textId="77777777" w:rsidTr="00154F0F">
        <w:trPr>
          <w:cantSplit/>
          <w:trHeight w:hRule="exact" w:val="1808"/>
        </w:trPr>
        <w:tc>
          <w:tcPr>
            <w:tcW w:w="675" w:type="dxa"/>
            <w:shd w:val="clear" w:color="auto" w:fill="auto"/>
            <w:textDirection w:val="btLr"/>
            <w:vAlign w:val="bottom"/>
          </w:tcPr>
          <w:p w14:paraId="1D5EB9B3" w14:textId="0DFC7AAA" w:rsidR="000C7CC1" w:rsidRPr="007166DC" w:rsidRDefault="000C7CC1" w:rsidP="00841C28">
            <w:pPr>
              <w:jc w:val="center"/>
              <w:rPr>
                <w:sz w:val="18"/>
                <w:szCs w:val="18"/>
              </w:rPr>
            </w:pPr>
            <w:r w:rsidRPr="007166DC">
              <w:rPr>
                <w:sz w:val="18"/>
                <w:szCs w:val="18"/>
              </w:rPr>
              <w:t xml:space="preserve">Horizontal resolution </w:t>
            </w:r>
            <w:r w:rsidR="00702F29">
              <w:rPr>
                <w:sz w:val="18"/>
                <w:szCs w:val="18"/>
              </w:rPr>
              <w:br/>
            </w:r>
            <w:r w:rsidRPr="007166DC">
              <w:rPr>
                <w:sz w:val="18"/>
                <w:szCs w:val="18"/>
              </w:rPr>
              <w:t>9 km (Tco1279)</w:t>
            </w:r>
          </w:p>
        </w:tc>
        <w:tc>
          <w:tcPr>
            <w:tcW w:w="4788" w:type="dxa"/>
            <w:shd w:val="clear" w:color="auto" w:fill="auto"/>
          </w:tcPr>
          <w:p w14:paraId="5606DC2C" w14:textId="1972DB15" w:rsidR="000C7CC1" w:rsidRPr="00673057" w:rsidRDefault="000C7CC1" w:rsidP="007E1E42">
            <w:pPr>
              <w:jc w:val="left"/>
            </w:pPr>
            <w:r>
              <w:rPr>
                <w:noProof/>
              </w:rPr>
              <w:drawing>
                <wp:inline distT="0" distB="0" distL="0" distR="0" wp14:anchorId="664B6F39" wp14:editId="166F23D4">
                  <wp:extent cx="1094400" cy="3024000"/>
                  <wp:effectExtent l="6668"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US_lsm_cl_diff_015_1279_4.png"/>
                          <pic:cNvPicPr/>
                        </pic:nvPicPr>
                        <pic:blipFill rotWithShape="1">
                          <a:blip r:embed="rId13" cstate="print">
                            <a:extLst>
                              <a:ext uri="{28A0092B-C50C-407E-A947-70E740481C1C}">
                                <a14:useLocalDpi xmlns:a14="http://schemas.microsoft.com/office/drawing/2010/main" val="0"/>
                              </a:ext>
                            </a:extLst>
                          </a:blip>
                          <a:srcRect l="53976" t="7552" b="2419"/>
                          <a:stretch/>
                        </pic:blipFill>
                        <pic:spPr bwMode="auto">
                          <a:xfrm rot="5400000">
                            <a:off x="0" y="0"/>
                            <a:ext cx="1094400" cy="3024000"/>
                          </a:xfrm>
                          <a:prstGeom prst="rect">
                            <a:avLst/>
                          </a:prstGeom>
                          <a:ln>
                            <a:noFill/>
                          </a:ln>
                          <a:extLst>
                            <a:ext uri="{53640926-AAD7-44D8-BBD7-CCE9431645EC}">
                              <a14:shadowObscured xmlns:a14="http://schemas.microsoft.com/office/drawing/2010/main"/>
                            </a:ext>
                          </a:extLst>
                        </pic:spPr>
                      </pic:pic>
                    </a:graphicData>
                  </a:graphic>
                </wp:inline>
              </w:drawing>
            </w:r>
          </w:p>
        </w:tc>
        <w:tc>
          <w:tcPr>
            <w:tcW w:w="4788" w:type="dxa"/>
            <w:shd w:val="clear" w:color="auto" w:fill="auto"/>
          </w:tcPr>
          <w:p w14:paraId="60395D26" w14:textId="20297017" w:rsidR="000C7CC1" w:rsidRPr="00673057" w:rsidRDefault="00FF3645" w:rsidP="00841C28">
            <w:r>
              <w:rPr>
                <w:noProof/>
              </w:rPr>
              <w:drawing>
                <wp:inline distT="0" distB="0" distL="0" distR="0" wp14:anchorId="70BDF72C" wp14:editId="35D89578">
                  <wp:extent cx="1094400" cy="3024000"/>
                  <wp:effectExtent l="6668"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US_lsm_cl_diff_016_1279_4.png"/>
                          <pic:cNvPicPr/>
                        </pic:nvPicPr>
                        <pic:blipFill rotWithShape="1">
                          <a:blip r:embed="rId14" cstate="print">
                            <a:extLst>
                              <a:ext uri="{28A0092B-C50C-407E-A947-70E740481C1C}">
                                <a14:useLocalDpi xmlns:a14="http://schemas.microsoft.com/office/drawing/2010/main" val="0"/>
                              </a:ext>
                            </a:extLst>
                          </a:blip>
                          <a:srcRect l="53976" t="7410" b="2692"/>
                          <a:stretch/>
                        </pic:blipFill>
                        <pic:spPr bwMode="auto">
                          <a:xfrm rot="5400000">
                            <a:off x="0" y="0"/>
                            <a:ext cx="1094400" cy="3024000"/>
                          </a:xfrm>
                          <a:prstGeom prst="rect">
                            <a:avLst/>
                          </a:prstGeom>
                          <a:ln>
                            <a:noFill/>
                          </a:ln>
                          <a:extLst>
                            <a:ext uri="{53640926-AAD7-44D8-BBD7-CCE9431645EC}">
                              <a14:shadowObscured xmlns:a14="http://schemas.microsoft.com/office/drawing/2010/main"/>
                            </a:ext>
                          </a:extLst>
                        </pic:spPr>
                      </pic:pic>
                    </a:graphicData>
                  </a:graphic>
                </wp:inline>
              </w:drawing>
            </w:r>
          </w:p>
        </w:tc>
      </w:tr>
      <w:tr w:rsidR="000C7CC1" w:rsidRPr="00673057" w14:paraId="60334B0E" w14:textId="77777777" w:rsidTr="00154F0F">
        <w:trPr>
          <w:cantSplit/>
          <w:trHeight w:hRule="exact" w:val="1847"/>
        </w:trPr>
        <w:tc>
          <w:tcPr>
            <w:tcW w:w="675" w:type="dxa"/>
            <w:shd w:val="clear" w:color="auto" w:fill="auto"/>
            <w:textDirection w:val="btLr"/>
            <w:vAlign w:val="bottom"/>
          </w:tcPr>
          <w:p w14:paraId="7C174586" w14:textId="1609B89F" w:rsidR="000C7CC1" w:rsidRPr="007166DC" w:rsidRDefault="000C7CC1" w:rsidP="00841C28">
            <w:pPr>
              <w:jc w:val="center"/>
              <w:rPr>
                <w:sz w:val="18"/>
                <w:szCs w:val="18"/>
              </w:rPr>
            </w:pPr>
            <w:r w:rsidRPr="007166DC">
              <w:rPr>
                <w:sz w:val="18"/>
                <w:szCs w:val="18"/>
              </w:rPr>
              <w:t xml:space="preserve">Horizontal resolution </w:t>
            </w:r>
            <w:r w:rsidR="00702F29">
              <w:rPr>
                <w:sz w:val="18"/>
                <w:szCs w:val="18"/>
              </w:rPr>
              <w:br/>
            </w:r>
            <w:r>
              <w:rPr>
                <w:sz w:val="18"/>
                <w:szCs w:val="18"/>
              </w:rPr>
              <w:t>32</w:t>
            </w:r>
            <w:r w:rsidRPr="007166DC">
              <w:rPr>
                <w:sz w:val="18"/>
                <w:szCs w:val="18"/>
              </w:rPr>
              <w:t xml:space="preserve"> km (Tco</w:t>
            </w:r>
            <w:r>
              <w:rPr>
                <w:sz w:val="18"/>
                <w:szCs w:val="18"/>
              </w:rPr>
              <w:t>31</w:t>
            </w:r>
            <w:r w:rsidRPr="007166DC">
              <w:rPr>
                <w:sz w:val="18"/>
                <w:szCs w:val="18"/>
              </w:rPr>
              <w:t>9)</w:t>
            </w:r>
          </w:p>
        </w:tc>
        <w:tc>
          <w:tcPr>
            <w:tcW w:w="4788" w:type="dxa"/>
            <w:shd w:val="clear" w:color="auto" w:fill="auto"/>
          </w:tcPr>
          <w:p w14:paraId="23D316E6" w14:textId="25500C84" w:rsidR="000C7CC1" w:rsidRPr="00673057" w:rsidRDefault="00FF3645" w:rsidP="00841C28">
            <w:r>
              <w:rPr>
                <w:noProof/>
              </w:rPr>
              <w:drawing>
                <wp:inline distT="0" distB="0" distL="0" distR="0" wp14:anchorId="0AFCF391" wp14:editId="5A06549E">
                  <wp:extent cx="1098000" cy="3024000"/>
                  <wp:effectExtent l="8573"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US_lsm_cl_diff_015_319_4.png"/>
                          <pic:cNvPicPr/>
                        </pic:nvPicPr>
                        <pic:blipFill rotWithShape="1">
                          <a:blip r:embed="rId15" cstate="print">
                            <a:extLst>
                              <a:ext uri="{28A0092B-C50C-407E-A947-70E740481C1C}">
                                <a14:useLocalDpi xmlns:a14="http://schemas.microsoft.com/office/drawing/2010/main" val="0"/>
                              </a:ext>
                            </a:extLst>
                          </a:blip>
                          <a:srcRect l="53895" t="7638" b="2553"/>
                          <a:stretch/>
                        </pic:blipFill>
                        <pic:spPr bwMode="auto">
                          <a:xfrm rot="5400000">
                            <a:off x="0" y="0"/>
                            <a:ext cx="1098000" cy="3024000"/>
                          </a:xfrm>
                          <a:prstGeom prst="rect">
                            <a:avLst/>
                          </a:prstGeom>
                          <a:ln>
                            <a:noFill/>
                          </a:ln>
                          <a:extLst>
                            <a:ext uri="{53640926-AAD7-44D8-BBD7-CCE9431645EC}">
                              <a14:shadowObscured xmlns:a14="http://schemas.microsoft.com/office/drawing/2010/main"/>
                            </a:ext>
                          </a:extLst>
                        </pic:spPr>
                      </pic:pic>
                    </a:graphicData>
                  </a:graphic>
                </wp:inline>
              </w:drawing>
            </w:r>
          </w:p>
        </w:tc>
        <w:tc>
          <w:tcPr>
            <w:tcW w:w="4788" w:type="dxa"/>
            <w:shd w:val="clear" w:color="auto" w:fill="auto"/>
          </w:tcPr>
          <w:p w14:paraId="74223AB6" w14:textId="3445B270" w:rsidR="000C7CC1" w:rsidRPr="00673057" w:rsidRDefault="00FF3645" w:rsidP="00841C28">
            <w:r>
              <w:rPr>
                <w:noProof/>
              </w:rPr>
              <w:drawing>
                <wp:inline distT="0" distB="0" distL="0" distR="0" wp14:anchorId="70DB5165" wp14:editId="6407632E">
                  <wp:extent cx="1098000" cy="3024000"/>
                  <wp:effectExtent l="8573"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US_lsm_cl_diff_016_319_4.png"/>
                          <pic:cNvPicPr/>
                        </pic:nvPicPr>
                        <pic:blipFill rotWithShape="1">
                          <a:blip r:embed="rId16" cstate="print">
                            <a:extLst>
                              <a:ext uri="{28A0092B-C50C-407E-A947-70E740481C1C}">
                                <a14:useLocalDpi xmlns:a14="http://schemas.microsoft.com/office/drawing/2010/main" val="0"/>
                              </a:ext>
                            </a:extLst>
                          </a:blip>
                          <a:srcRect l="54087" t="7631" b="2868"/>
                          <a:stretch/>
                        </pic:blipFill>
                        <pic:spPr bwMode="auto">
                          <a:xfrm rot="5400000">
                            <a:off x="0" y="0"/>
                            <a:ext cx="1098000" cy="3024000"/>
                          </a:xfrm>
                          <a:prstGeom prst="rect">
                            <a:avLst/>
                          </a:prstGeom>
                          <a:ln>
                            <a:noFill/>
                          </a:ln>
                          <a:extLst>
                            <a:ext uri="{53640926-AAD7-44D8-BBD7-CCE9431645EC}">
                              <a14:shadowObscured xmlns:a14="http://schemas.microsoft.com/office/drawing/2010/main"/>
                            </a:ext>
                          </a:extLst>
                        </pic:spPr>
                      </pic:pic>
                    </a:graphicData>
                  </a:graphic>
                </wp:inline>
              </w:drawing>
            </w:r>
          </w:p>
        </w:tc>
      </w:tr>
      <w:tr w:rsidR="000C7CC1" w:rsidRPr="00673057" w14:paraId="0C8D6519" w14:textId="77777777" w:rsidTr="00154F0F">
        <w:trPr>
          <w:cantSplit/>
          <w:trHeight w:hRule="exact" w:val="421"/>
        </w:trPr>
        <w:tc>
          <w:tcPr>
            <w:tcW w:w="675" w:type="dxa"/>
            <w:shd w:val="clear" w:color="auto" w:fill="auto"/>
            <w:textDirection w:val="btLr"/>
            <w:vAlign w:val="bottom"/>
          </w:tcPr>
          <w:p w14:paraId="2AD34A81" w14:textId="77777777" w:rsidR="000C7CC1" w:rsidRPr="007166DC" w:rsidRDefault="000C7CC1" w:rsidP="00841C28">
            <w:pPr>
              <w:jc w:val="center"/>
              <w:rPr>
                <w:sz w:val="18"/>
                <w:szCs w:val="18"/>
              </w:rPr>
            </w:pPr>
          </w:p>
        </w:tc>
        <w:tc>
          <w:tcPr>
            <w:tcW w:w="9576" w:type="dxa"/>
            <w:gridSpan w:val="2"/>
            <w:shd w:val="clear" w:color="auto" w:fill="auto"/>
            <w:vAlign w:val="bottom"/>
          </w:tcPr>
          <w:p w14:paraId="06DDF85B" w14:textId="77777777" w:rsidR="000C7CC1" w:rsidRDefault="000C7CC1" w:rsidP="00841C28">
            <w:pPr>
              <w:jc w:val="center"/>
              <w:rPr>
                <w:noProof/>
              </w:rPr>
            </w:pPr>
            <w:r>
              <w:rPr>
                <w:noProof/>
              </w:rPr>
              <w:drawing>
                <wp:inline distT="0" distB="0" distL="0" distR="0" wp14:anchorId="0E063F16" wp14:editId="20AEE983">
                  <wp:extent cx="212400" cy="3150000"/>
                  <wp:effectExtent l="0" t="1905"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IN_lsm_cl_diff_015_319_4.png"/>
                          <pic:cNvPicPr/>
                        </pic:nvPicPr>
                        <pic:blipFill rotWithShape="1">
                          <a:blip r:embed="rId12" cstate="print">
                            <a:extLst>
                              <a:ext uri="{28A0092B-C50C-407E-A947-70E740481C1C}">
                                <a14:useLocalDpi xmlns:a14="http://schemas.microsoft.com/office/drawing/2010/main" val="0"/>
                              </a:ext>
                            </a:extLst>
                          </a:blip>
                          <a:srcRect l="8140" t="29802" r="85543" b="4301"/>
                          <a:stretch/>
                        </pic:blipFill>
                        <pic:spPr bwMode="auto">
                          <a:xfrm rot="5400000">
                            <a:off x="0" y="0"/>
                            <a:ext cx="212400" cy="3150000"/>
                          </a:xfrm>
                          <a:prstGeom prst="rect">
                            <a:avLst/>
                          </a:prstGeom>
                          <a:ln>
                            <a:noFill/>
                          </a:ln>
                          <a:extLst>
                            <a:ext uri="{53640926-AAD7-44D8-BBD7-CCE9431645EC}">
                              <a14:shadowObscured xmlns:a14="http://schemas.microsoft.com/office/drawing/2010/main"/>
                            </a:ext>
                          </a:extLst>
                        </pic:spPr>
                      </pic:pic>
                    </a:graphicData>
                  </a:graphic>
                </wp:inline>
              </w:drawing>
            </w:r>
          </w:p>
        </w:tc>
      </w:tr>
      <w:tr w:rsidR="000C7CC1" w:rsidRPr="00673057" w14:paraId="7A0A5D37" w14:textId="77777777" w:rsidTr="00154F0F">
        <w:tc>
          <w:tcPr>
            <w:tcW w:w="10251" w:type="dxa"/>
            <w:gridSpan w:val="3"/>
            <w:shd w:val="clear" w:color="auto" w:fill="auto"/>
          </w:tcPr>
          <w:p w14:paraId="276C1FBD" w14:textId="5305675A" w:rsidR="000C7CC1" w:rsidRPr="00673057" w:rsidRDefault="000C7CC1" w:rsidP="00841C28">
            <w:pPr>
              <w:pStyle w:val="Caption"/>
            </w:pPr>
            <w:r w:rsidRPr="00E159D8">
              <w:t xml:space="preserve">Figure </w:t>
            </w:r>
            <w:r w:rsidR="007E1E42">
              <w:t>2</w:t>
            </w:r>
            <w:r>
              <w:t>:</w:t>
            </w:r>
            <w:r w:rsidRPr="00E159D8">
              <w:t xml:space="preserve"> </w:t>
            </w:r>
            <w:r w:rsidR="007E1E42" w:rsidRPr="007E1E42">
              <w:t xml:space="preserve">Same as Fig. 1, but </w:t>
            </w:r>
            <w:r>
              <w:t xml:space="preserve">over </w:t>
            </w:r>
            <w:r w:rsidRPr="000C7CC1">
              <w:t>North-</w:t>
            </w:r>
            <w:r w:rsidR="00154F0F">
              <w:t>E</w:t>
            </w:r>
            <w:r w:rsidR="00154F0F" w:rsidRPr="000C7CC1">
              <w:t>astern</w:t>
            </w:r>
            <w:r w:rsidRPr="000C7CC1">
              <w:t xml:space="preserve"> Russia</w:t>
            </w:r>
            <w:r>
              <w:t xml:space="preserve"> </w:t>
            </w:r>
            <w:r w:rsidRPr="000C7CC1">
              <w:t>(</w:t>
            </w:r>
            <w:r w:rsidR="00154F0F">
              <w:t>60</w:t>
            </w:r>
            <w:r w:rsidRPr="000C7CC1">
              <w:t>-7</w:t>
            </w:r>
            <w:r w:rsidR="00154F0F">
              <w:t>4</w:t>
            </w:r>
            <w:r w:rsidRPr="000C7CC1">
              <w:t xml:space="preserve"> °N, </w:t>
            </w:r>
            <w:r w:rsidR="00154F0F">
              <w:t>1</w:t>
            </w:r>
            <w:r w:rsidRPr="000C7CC1">
              <w:t>2</w:t>
            </w:r>
            <w:r w:rsidR="00154F0F">
              <w:t>2</w:t>
            </w:r>
            <w:r w:rsidRPr="000C7CC1">
              <w:t>-</w:t>
            </w:r>
            <w:r w:rsidR="00154F0F">
              <w:t>163</w:t>
            </w:r>
            <w:r w:rsidRPr="000C7CC1">
              <w:t xml:space="preserve"> °E)</w:t>
            </w:r>
          </w:p>
        </w:tc>
      </w:tr>
    </w:tbl>
    <w:p w14:paraId="2446ABA7" w14:textId="12C28216" w:rsidR="000C7CC1" w:rsidRDefault="000C7CC1">
      <w:pPr>
        <w:spacing w:line="240" w:lineRule="auto"/>
        <w:jc w:val="left"/>
      </w:pPr>
    </w:p>
    <w:p w14:paraId="4B054E26" w14:textId="34CE6DEB" w:rsidR="00154F0F" w:rsidRDefault="00154F0F">
      <w:pPr>
        <w:spacing w:line="240" w:lineRule="auto"/>
        <w:jc w:val="left"/>
      </w:pPr>
      <w:r>
        <w:br w:type="page"/>
      </w:r>
    </w:p>
    <w:tbl>
      <w:tblPr>
        <w:tblW w:w="10173" w:type="dxa"/>
        <w:tblLook w:val="04A0" w:firstRow="1" w:lastRow="0" w:firstColumn="1" w:lastColumn="0" w:noHBand="0" w:noVBand="1"/>
      </w:tblPr>
      <w:tblGrid>
        <w:gridCol w:w="1949"/>
        <w:gridCol w:w="3408"/>
        <w:gridCol w:w="4816"/>
      </w:tblGrid>
      <w:tr w:rsidR="00E159D8" w:rsidRPr="00673057" w14:paraId="1B0D34F8" w14:textId="77777777" w:rsidTr="0082534B">
        <w:trPr>
          <w:trHeight w:val="132"/>
        </w:trPr>
        <w:tc>
          <w:tcPr>
            <w:tcW w:w="1949" w:type="dxa"/>
            <w:shd w:val="clear" w:color="auto" w:fill="auto"/>
            <w:vAlign w:val="center"/>
          </w:tcPr>
          <w:p w14:paraId="7B3504C0" w14:textId="77777777" w:rsidR="00673057" w:rsidRPr="00E159D8" w:rsidRDefault="00673057" w:rsidP="00E159D8">
            <w:pPr>
              <w:jc w:val="center"/>
              <w:rPr>
                <w:sz w:val="18"/>
              </w:rPr>
            </w:pPr>
          </w:p>
        </w:tc>
        <w:tc>
          <w:tcPr>
            <w:tcW w:w="3408" w:type="dxa"/>
            <w:shd w:val="clear" w:color="auto" w:fill="auto"/>
            <w:vAlign w:val="bottom"/>
          </w:tcPr>
          <w:p w14:paraId="3C04336F" w14:textId="77777777" w:rsidR="00673057" w:rsidRPr="00E159D8" w:rsidRDefault="00673057" w:rsidP="00E159D8">
            <w:pPr>
              <w:jc w:val="center"/>
              <w:rPr>
                <w:sz w:val="18"/>
              </w:rPr>
            </w:pPr>
            <w:proofErr w:type="spellStart"/>
            <w:r w:rsidRPr="00E159D8">
              <w:rPr>
                <w:sz w:val="18"/>
              </w:rPr>
              <w:t>GlobCover</w:t>
            </w:r>
            <w:proofErr w:type="spellEnd"/>
            <w:r w:rsidR="00710B5F">
              <w:rPr>
                <w:sz w:val="18"/>
              </w:rPr>
              <w:t xml:space="preserve"> </w:t>
            </w:r>
            <w:r w:rsidRPr="00E159D8">
              <w:rPr>
                <w:sz w:val="18"/>
              </w:rPr>
              <w:t>2009</w:t>
            </w:r>
          </w:p>
        </w:tc>
        <w:tc>
          <w:tcPr>
            <w:tcW w:w="4816" w:type="dxa"/>
            <w:shd w:val="clear" w:color="auto" w:fill="auto"/>
            <w:vAlign w:val="bottom"/>
          </w:tcPr>
          <w:p w14:paraId="08360291" w14:textId="77777777" w:rsidR="00673057" w:rsidRPr="00E159D8" w:rsidRDefault="00E1648B" w:rsidP="00E1648B">
            <w:pPr>
              <w:jc w:val="left"/>
              <w:rPr>
                <w:sz w:val="18"/>
              </w:rPr>
            </w:pPr>
            <w:r>
              <w:rPr>
                <w:sz w:val="18"/>
              </w:rPr>
              <w:t xml:space="preserve">            </w:t>
            </w:r>
            <w:r w:rsidR="00710B5F">
              <w:rPr>
                <w:sz w:val="18"/>
              </w:rPr>
              <w:t xml:space="preserve"> Water Transition map, GSWE</w:t>
            </w:r>
          </w:p>
        </w:tc>
      </w:tr>
      <w:tr w:rsidR="00E159D8" w:rsidRPr="00673057" w14:paraId="2F09A3A3" w14:textId="77777777" w:rsidTr="0082534B">
        <w:trPr>
          <w:cantSplit/>
          <w:trHeight w:hRule="exact" w:val="2658"/>
        </w:trPr>
        <w:tc>
          <w:tcPr>
            <w:tcW w:w="1949" w:type="dxa"/>
            <w:shd w:val="clear" w:color="auto" w:fill="auto"/>
            <w:textDirection w:val="btLr"/>
            <w:vAlign w:val="bottom"/>
          </w:tcPr>
          <w:p w14:paraId="64B5BBB9" w14:textId="77777777" w:rsidR="00673057" w:rsidRPr="00673057" w:rsidRDefault="00673057" w:rsidP="00E159D8">
            <w:pPr>
              <w:jc w:val="center"/>
            </w:pPr>
            <w:r w:rsidRPr="00E159D8">
              <w:rPr>
                <w:sz w:val="18"/>
              </w:rPr>
              <w:t>Aral Sea (45</w:t>
            </w:r>
            <w:r w:rsidR="00A6054B">
              <w:rPr>
                <w:sz w:val="18"/>
              </w:rPr>
              <w:t xml:space="preserve">.0 </w:t>
            </w:r>
            <w:r w:rsidRPr="00E159D8">
              <w:rPr>
                <w:sz w:val="18"/>
              </w:rPr>
              <w:t>°N, 60</w:t>
            </w:r>
            <w:r w:rsidR="00A6054B">
              <w:rPr>
                <w:sz w:val="18"/>
              </w:rPr>
              <w:t xml:space="preserve">.0 </w:t>
            </w:r>
            <w:r w:rsidRPr="00E159D8">
              <w:rPr>
                <w:sz w:val="18"/>
              </w:rPr>
              <w:t>°E)</w:t>
            </w:r>
          </w:p>
        </w:tc>
        <w:tc>
          <w:tcPr>
            <w:tcW w:w="3408" w:type="dxa"/>
            <w:shd w:val="clear" w:color="auto" w:fill="auto"/>
          </w:tcPr>
          <w:p w14:paraId="2AEF99CD" w14:textId="77777777" w:rsidR="00673057" w:rsidRPr="00673057" w:rsidRDefault="00673057" w:rsidP="00673057">
            <w:r w:rsidRPr="00673057">
              <w:rPr>
                <w:noProof/>
              </w:rPr>
              <w:drawing>
                <wp:inline distT="0" distB="0" distL="0" distR="0" wp14:anchorId="1E46BF7F" wp14:editId="1B2D23B6">
                  <wp:extent cx="2026800" cy="1663200"/>
                  <wp:effectExtent l="0" t="0" r="0" b="0"/>
                  <wp:docPr id="5" name="Picture 29" descr="C:\Users\pa5\AppData\Local\Microsoft\Windows\INetCache\Content.Word\AralSea_Rita_OP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9" descr="C:\Users\pa5\AppData\Local\Microsoft\Windows\INetCache\Content.Word\AralSea_Rita_OPR.PNG"/>
                          <pic:cNvPicPr>
                            <a:picLocks noChangeAspect="1" noChangeArrowheads="1"/>
                          </pic:cNvPicPr>
                        </pic:nvPicPr>
                        <pic:blipFill>
                          <a:blip r:embed="rId17"/>
                          <a:srcRect b="11999"/>
                          <a:stretch>
                            <a:fillRect/>
                          </a:stretch>
                        </pic:blipFill>
                        <pic:spPr bwMode="auto">
                          <a:xfrm>
                            <a:off x="0" y="0"/>
                            <a:ext cx="2026800" cy="1663200"/>
                          </a:xfrm>
                          <a:prstGeom prst="rect">
                            <a:avLst/>
                          </a:prstGeom>
                        </pic:spPr>
                      </pic:pic>
                    </a:graphicData>
                  </a:graphic>
                </wp:inline>
              </w:drawing>
            </w:r>
          </w:p>
        </w:tc>
        <w:tc>
          <w:tcPr>
            <w:tcW w:w="4816" w:type="dxa"/>
            <w:shd w:val="clear" w:color="auto" w:fill="auto"/>
          </w:tcPr>
          <w:p w14:paraId="44EC0F09" w14:textId="77777777" w:rsidR="00673057" w:rsidRPr="00673057" w:rsidRDefault="00673057" w:rsidP="00673057">
            <w:r w:rsidRPr="00673057">
              <w:rPr>
                <w:noProof/>
              </w:rPr>
              <w:drawing>
                <wp:inline distT="0" distB="0" distL="0" distR="0" wp14:anchorId="2DBFB5EA" wp14:editId="2EB29FB6">
                  <wp:extent cx="2009955" cy="1649626"/>
                  <wp:effectExtent l="0" t="0" r="0" b="8255"/>
                  <wp:docPr id="2" name="Picture 28" descr="C:\Users\pa5\AppData\Local\Microsoft\Windows\INetCache\Content.Word\AralSea_Rita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8" descr="C:\Users\pa5\AppData\Local\Microsoft\Windows\INetCache\Content.Word\AralSea_Rita_NEW.PNG"/>
                          <pic:cNvPicPr>
                            <a:picLocks noChangeAspect="1" noChangeArrowheads="1"/>
                          </pic:cNvPicPr>
                        </pic:nvPicPr>
                        <pic:blipFill>
                          <a:blip r:embed="rId18"/>
                          <a:srcRect b="11921"/>
                          <a:stretch>
                            <a:fillRect/>
                          </a:stretch>
                        </pic:blipFill>
                        <pic:spPr bwMode="auto">
                          <a:xfrm>
                            <a:off x="0" y="0"/>
                            <a:ext cx="2019252" cy="1657256"/>
                          </a:xfrm>
                          <a:prstGeom prst="rect">
                            <a:avLst/>
                          </a:prstGeom>
                        </pic:spPr>
                      </pic:pic>
                    </a:graphicData>
                  </a:graphic>
                </wp:inline>
              </w:drawing>
            </w:r>
          </w:p>
        </w:tc>
      </w:tr>
      <w:tr w:rsidR="00E159D8" w:rsidRPr="00673057" w14:paraId="7FCE6C60" w14:textId="77777777" w:rsidTr="0082534B">
        <w:trPr>
          <w:cantSplit/>
          <w:trHeight w:hRule="exact" w:val="3546"/>
        </w:trPr>
        <w:tc>
          <w:tcPr>
            <w:tcW w:w="1949" w:type="dxa"/>
            <w:shd w:val="clear" w:color="auto" w:fill="auto"/>
            <w:textDirection w:val="btLr"/>
            <w:vAlign w:val="bottom"/>
          </w:tcPr>
          <w:p w14:paraId="1FD7761D" w14:textId="77777777" w:rsidR="00673057" w:rsidRPr="00673057" w:rsidRDefault="00673057" w:rsidP="00E159D8">
            <w:pPr>
              <w:jc w:val="center"/>
            </w:pPr>
            <w:proofErr w:type="spellStart"/>
            <w:r w:rsidRPr="00E159D8">
              <w:rPr>
                <w:sz w:val="18"/>
              </w:rPr>
              <w:t>Alqueva</w:t>
            </w:r>
            <w:proofErr w:type="spellEnd"/>
            <w:r w:rsidRPr="00E159D8">
              <w:rPr>
                <w:sz w:val="18"/>
              </w:rPr>
              <w:t xml:space="preserve"> reservoir (38.3</w:t>
            </w:r>
            <w:r w:rsidR="00A6054B">
              <w:rPr>
                <w:sz w:val="18"/>
              </w:rPr>
              <w:t xml:space="preserve"> </w:t>
            </w:r>
            <w:r w:rsidRPr="00E159D8">
              <w:rPr>
                <w:sz w:val="18"/>
              </w:rPr>
              <w:t>°N, 7.4</w:t>
            </w:r>
            <w:r w:rsidR="00A6054B">
              <w:rPr>
                <w:sz w:val="18"/>
              </w:rPr>
              <w:t xml:space="preserve"> </w:t>
            </w:r>
            <w:r w:rsidRPr="00E159D8">
              <w:rPr>
                <w:sz w:val="18"/>
              </w:rPr>
              <w:t>°W)</w:t>
            </w:r>
          </w:p>
        </w:tc>
        <w:tc>
          <w:tcPr>
            <w:tcW w:w="3408" w:type="dxa"/>
            <w:shd w:val="clear" w:color="auto" w:fill="auto"/>
          </w:tcPr>
          <w:p w14:paraId="27DAFE78" w14:textId="77777777" w:rsidR="00673057" w:rsidRPr="00673057" w:rsidRDefault="004E3AAA" w:rsidP="00673057">
            <w:r>
              <w:rPr>
                <w:noProof/>
              </w:rPr>
              <w:drawing>
                <wp:inline distT="0" distB="0" distL="0" distR="0" wp14:anchorId="15A5CA75" wp14:editId="1454ACF8">
                  <wp:extent cx="2026800" cy="22320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AlquevaR_OPR.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26800" cy="2232000"/>
                          </a:xfrm>
                          <a:prstGeom prst="rect">
                            <a:avLst/>
                          </a:prstGeom>
                        </pic:spPr>
                      </pic:pic>
                    </a:graphicData>
                  </a:graphic>
                </wp:inline>
              </w:drawing>
            </w:r>
          </w:p>
        </w:tc>
        <w:tc>
          <w:tcPr>
            <w:tcW w:w="4816" w:type="dxa"/>
            <w:shd w:val="clear" w:color="auto" w:fill="auto"/>
          </w:tcPr>
          <w:p w14:paraId="17610375" w14:textId="77777777" w:rsidR="00673057" w:rsidRPr="00673057" w:rsidRDefault="00866B45" w:rsidP="00673057">
            <w:r>
              <w:rPr>
                <w:noProof/>
              </w:rPr>
              <w:drawing>
                <wp:inline distT="0" distB="0" distL="0" distR="0" wp14:anchorId="0F7C5DFE" wp14:editId="312EA015">
                  <wp:extent cx="2026800" cy="2232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AlquevaR_NEW.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26800" cy="2232000"/>
                          </a:xfrm>
                          <a:prstGeom prst="rect">
                            <a:avLst/>
                          </a:prstGeom>
                        </pic:spPr>
                      </pic:pic>
                    </a:graphicData>
                  </a:graphic>
                </wp:inline>
              </w:drawing>
            </w:r>
          </w:p>
        </w:tc>
      </w:tr>
      <w:tr w:rsidR="00673057" w:rsidRPr="00673057" w14:paraId="599A3BF5" w14:textId="77777777" w:rsidTr="0082534B">
        <w:tc>
          <w:tcPr>
            <w:tcW w:w="10173" w:type="dxa"/>
            <w:gridSpan w:val="3"/>
            <w:shd w:val="clear" w:color="auto" w:fill="auto"/>
          </w:tcPr>
          <w:p w14:paraId="2D20AD04" w14:textId="78D4C5D3" w:rsidR="00673057" w:rsidRPr="00673057" w:rsidRDefault="00673057" w:rsidP="00805DE4">
            <w:pPr>
              <w:pStyle w:val="Caption"/>
            </w:pPr>
            <w:r w:rsidRPr="00E159D8">
              <w:t xml:space="preserve">Figure </w:t>
            </w:r>
            <w:r w:rsidR="00154F0F">
              <w:t>3</w:t>
            </w:r>
            <w:r w:rsidR="00DE1763">
              <w:t>:</w:t>
            </w:r>
            <w:r w:rsidRPr="00E159D8">
              <w:t xml:space="preserve"> Water </w:t>
            </w:r>
            <w:r w:rsidR="00C02225">
              <w:t>distribution</w:t>
            </w:r>
            <w:r w:rsidR="00710B5F">
              <w:t xml:space="preserve"> </w:t>
            </w:r>
            <w:r w:rsidRPr="00E159D8">
              <w:t xml:space="preserve">from </w:t>
            </w:r>
            <w:proofErr w:type="spellStart"/>
            <w:r w:rsidRPr="00E159D8">
              <w:t>GlobCover</w:t>
            </w:r>
            <w:proofErr w:type="spellEnd"/>
            <w:r w:rsidR="00710B5F">
              <w:t xml:space="preserve"> </w:t>
            </w:r>
            <w:r w:rsidRPr="00E159D8">
              <w:t xml:space="preserve">2009 and </w:t>
            </w:r>
            <w:r w:rsidR="00710B5F" w:rsidRPr="00710B5F">
              <w:t xml:space="preserve">GSWE </w:t>
            </w:r>
            <w:r w:rsidRPr="00E159D8">
              <w:t>Water Transitions map (</w:t>
            </w:r>
            <w:r w:rsidR="00151B82">
              <w:t xml:space="preserve">only </w:t>
            </w:r>
            <w:r w:rsidR="00BD7D4A">
              <w:t xml:space="preserve">(1) </w:t>
            </w:r>
            <w:r w:rsidRPr="00E159D8">
              <w:t xml:space="preserve">Permanent, </w:t>
            </w:r>
            <w:r w:rsidR="00BD7D4A">
              <w:t xml:space="preserve">(2) </w:t>
            </w:r>
            <w:r w:rsidRPr="00E159D8">
              <w:t>New Permanent</w:t>
            </w:r>
            <w:r w:rsidR="00710B5F">
              <w:t xml:space="preserve"> and </w:t>
            </w:r>
            <w:r w:rsidR="00BD7D4A">
              <w:t xml:space="preserve">(7) </w:t>
            </w:r>
            <w:r w:rsidRPr="00E159D8">
              <w:t>Seasonal to Permanent</w:t>
            </w:r>
            <w:r w:rsidR="00710B5F">
              <w:t xml:space="preserve"> </w:t>
            </w:r>
            <w:r w:rsidR="00710B5F" w:rsidRPr="00E159D8">
              <w:t xml:space="preserve">water classes </w:t>
            </w:r>
            <w:r w:rsidR="00710B5F">
              <w:t xml:space="preserve">are </w:t>
            </w:r>
            <w:r w:rsidR="00710B5F" w:rsidRPr="00E159D8">
              <w:t>used</w:t>
            </w:r>
            <w:r w:rsidRPr="00E159D8">
              <w:t xml:space="preserve">); yellow colour indicates land, dark blue </w:t>
            </w:r>
            <w:r w:rsidR="00E63A8F" w:rsidRPr="00C00B80">
              <w:t>–</w:t>
            </w:r>
            <w:r w:rsidRPr="00E159D8">
              <w:t xml:space="preserve"> water</w:t>
            </w:r>
          </w:p>
        </w:tc>
      </w:tr>
    </w:tbl>
    <w:p w14:paraId="0CFB071D" w14:textId="350DB790" w:rsidR="00BC4BB1" w:rsidRDefault="00BC4BB1">
      <w:pPr>
        <w:spacing w:line="240" w:lineRule="auto"/>
        <w:jc w:val="left"/>
      </w:pPr>
    </w:p>
    <w:p w14:paraId="6A47F0DE" w14:textId="77777777" w:rsidR="00BC4BB1" w:rsidRDefault="00BC4BB1">
      <w:pPr>
        <w:spacing w:line="240" w:lineRule="auto"/>
        <w:jc w:val="left"/>
      </w:pPr>
      <w:r>
        <w:br w:type="page"/>
      </w:r>
    </w:p>
    <w:tbl>
      <w:tblPr>
        <w:tblW w:w="5000" w:type="pct"/>
        <w:tblCellMar>
          <w:left w:w="0" w:type="dxa"/>
          <w:right w:w="0" w:type="dxa"/>
        </w:tblCellMar>
        <w:tblLook w:val="04A0" w:firstRow="1" w:lastRow="0" w:firstColumn="1" w:lastColumn="0" w:noHBand="0" w:noVBand="1"/>
      </w:tblPr>
      <w:tblGrid>
        <w:gridCol w:w="2508"/>
        <w:gridCol w:w="2509"/>
        <w:gridCol w:w="2509"/>
        <w:gridCol w:w="2509"/>
      </w:tblGrid>
      <w:tr w:rsidR="00B92AAC" w:rsidRPr="00B92AAC" w14:paraId="612CC9E5" w14:textId="77777777" w:rsidTr="00BC4BB1">
        <w:tc>
          <w:tcPr>
            <w:tcW w:w="2508" w:type="dxa"/>
            <w:shd w:val="clear" w:color="auto" w:fill="auto"/>
            <w:vAlign w:val="bottom"/>
          </w:tcPr>
          <w:p w14:paraId="154CA699" w14:textId="77777777" w:rsidR="00B92AAC" w:rsidRPr="00EF407E" w:rsidRDefault="00B92AAC" w:rsidP="007D645E">
            <w:pPr>
              <w:jc w:val="center"/>
              <w:rPr>
                <w:sz w:val="18"/>
                <w:szCs w:val="18"/>
              </w:rPr>
            </w:pPr>
            <w:proofErr w:type="spellStart"/>
            <w:r w:rsidRPr="00EF407E">
              <w:rPr>
                <w:sz w:val="18"/>
                <w:szCs w:val="18"/>
              </w:rPr>
              <w:lastRenderedPageBreak/>
              <w:t>GlobCover</w:t>
            </w:r>
            <w:proofErr w:type="spellEnd"/>
            <w:r w:rsidR="00151B82">
              <w:rPr>
                <w:sz w:val="18"/>
                <w:szCs w:val="18"/>
              </w:rPr>
              <w:t xml:space="preserve"> </w:t>
            </w:r>
            <w:r w:rsidRPr="00EF407E">
              <w:rPr>
                <w:sz w:val="18"/>
                <w:szCs w:val="18"/>
              </w:rPr>
              <w:t>2009</w:t>
            </w:r>
          </w:p>
        </w:tc>
        <w:tc>
          <w:tcPr>
            <w:tcW w:w="2509" w:type="dxa"/>
            <w:shd w:val="clear" w:color="auto" w:fill="auto"/>
            <w:vAlign w:val="bottom"/>
          </w:tcPr>
          <w:p w14:paraId="38A004DD" w14:textId="77777777" w:rsidR="00B92AAC" w:rsidRPr="00EF407E" w:rsidRDefault="00151B82" w:rsidP="007D645E">
            <w:pPr>
              <w:jc w:val="center"/>
              <w:rPr>
                <w:sz w:val="18"/>
                <w:szCs w:val="18"/>
              </w:rPr>
            </w:pPr>
            <w:r w:rsidRPr="00EF407E">
              <w:rPr>
                <w:sz w:val="18"/>
                <w:szCs w:val="18"/>
              </w:rPr>
              <w:t>GSWE</w:t>
            </w:r>
            <w:r>
              <w:rPr>
                <w:sz w:val="18"/>
                <w:szCs w:val="18"/>
              </w:rPr>
              <w:t>,</w:t>
            </w:r>
            <w:r w:rsidRPr="00EF407E">
              <w:rPr>
                <w:sz w:val="18"/>
                <w:szCs w:val="18"/>
              </w:rPr>
              <w:t xml:space="preserve"> </w:t>
            </w:r>
            <w:r w:rsidR="00EF407E" w:rsidRPr="00EF407E">
              <w:rPr>
                <w:sz w:val="18"/>
                <w:szCs w:val="18"/>
              </w:rPr>
              <w:t xml:space="preserve">Water Transition map </w:t>
            </w:r>
            <w:r w:rsidR="00B92AAC" w:rsidRPr="00EF407E">
              <w:rPr>
                <w:sz w:val="18"/>
                <w:szCs w:val="18"/>
              </w:rPr>
              <w:t>(permanent water)</w:t>
            </w:r>
          </w:p>
        </w:tc>
        <w:tc>
          <w:tcPr>
            <w:tcW w:w="2509" w:type="dxa"/>
            <w:shd w:val="clear" w:color="auto" w:fill="auto"/>
            <w:vAlign w:val="bottom"/>
          </w:tcPr>
          <w:p w14:paraId="6DE75E7C" w14:textId="77777777" w:rsidR="00B92AAC" w:rsidRPr="00EF407E" w:rsidRDefault="00151B82" w:rsidP="007D645E">
            <w:pPr>
              <w:jc w:val="center"/>
              <w:rPr>
                <w:sz w:val="18"/>
                <w:szCs w:val="18"/>
              </w:rPr>
            </w:pPr>
            <w:r w:rsidRPr="00EF407E">
              <w:rPr>
                <w:sz w:val="18"/>
                <w:szCs w:val="18"/>
              </w:rPr>
              <w:t>GSWE</w:t>
            </w:r>
            <w:r>
              <w:rPr>
                <w:sz w:val="18"/>
                <w:szCs w:val="18"/>
              </w:rPr>
              <w:t>, Water Transition map</w:t>
            </w:r>
            <w:r w:rsidR="00EF407E" w:rsidRPr="00EF407E">
              <w:rPr>
                <w:sz w:val="18"/>
                <w:szCs w:val="18"/>
              </w:rPr>
              <w:t xml:space="preserve"> </w:t>
            </w:r>
            <w:r w:rsidR="00B92AAC" w:rsidRPr="00EF407E">
              <w:rPr>
                <w:sz w:val="18"/>
                <w:szCs w:val="18"/>
              </w:rPr>
              <w:t>(permanent &amp; seasonal water)</w:t>
            </w:r>
          </w:p>
        </w:tc>
        <w:tc>
          <w:tcPr>
            <w:tcW w:w="2509" w:type="dxa"/>
            <w:shd w:val="clear" w:color="auto" w:fill="auto"/>
            <w:vAlign w:val="bottom"/>
          </w:tcPr>
          <w:p w14:paraId="6020B0D5" w14:textId="77777777" w:rsidR="00B92AAC" w:rsidRPr="00EF407E" w:rsidRDefault="00151B82" w:rsidP="007D645E">
            <w:pPr>
              <w:jc w:val="center"/>
              <w:rPr>
                <w:sz w:val="18"/>
                <w:szCs w:val="18"/>
              </w:rPr>
            </w:pPr>
            <w:r w:rsidRPr="00EF407E">
              <w:rPr>
                <w:sz w:val="18"/>
                <w:szCs w:val="18"/>
              </w:rPr>
              <w:t>GSWE</w:t>
            </w:r>
            <w:r>
              <w:rPr>
                <w:sz w:val="18"/>
                <w:szCs w:val="18"/>
              </w:rPr>
              <w:t>, Water Transition map</w:t>
            </w:r>
            <w:r w:rsidR="00EF407E" w:rsidRPr="00EF407E">
              <w:rPr>
                <w:sz w:val="18"/>
                <w:szCs w:val="18"/>
              </w:rPr>
              <w:t xml:space="preserve"> </w:t>
            </w:r>
            <w:r w:rsidR="00B92AAC" w:rsidRPr="00EF407E">
              <w:rPr>
                <w:sz w:val="18"/>
                <w:szCs w:val="18"/>
              </w:rPr>
              <w:t>(permanent &amp; seasonal &amp; ephemeral water)</w:t>
            </w:r>
          </w:p>
        </w:tc>
      </w:tr>
      <w:tr w:rsidR="00B92AAC" w:rsidRPr="00B92AAC" w14:paraId="1B24FC07" w14:textId="77777777" w:rsidTr="00BC4BB1">
        <w:tc>
          <w:tcPr>
            <w:tcW w:w="2508" w:type="dxa"/>
            <w:shd w:val="clear" w:color="auto" w:fill="auto"/>
          </w:tcPr>
          <w:p w14:paraId="0E4A5353" w14:textId="6406AF15" w:rsidR="00B92AAC" w:rsidRPr="00B92AAC" w:rsidRDefault="00B92AAC" w:rsidP="00B92AAC">
            <w:r w:rsidRPr="00B92AAC">
              <w:rPr>
                <w:noProof/>
              </w:rPr>
              <w:drawing>
                <wp:inline distT="0" distB="0" distL="0" distR="0" wp14:anchorId="64C0120E" wp14:editId="5DB003EC">
                  <wp:extent cx="1619885" cy="1965325"/>
                  <wp:effectExtent l="0" t="0" r="0" b="0"/>
                  <wp:docPr id="9" name="Picture 30" descr="C:\Users\pa5\AppData\Local\Microsoft\Windows\INetCache\Content.Word\Australia_Rita_OP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0" descr="C:\Users\pa5\AppData\Local\Microsoft\Windows\INetCache\Content.Word\Australia_Rita_OPR.PNG"/>
                          <pic:cNvPicPr>
                            <a:picLocks noChangeAspect="1" noChangeArrowheads="1"/>
                          </pic:cNvPicPr>
                        </pic:nvPicPr>
                        <pic:blipFill>
                          <a:blip r:embed="rId21"/>
                          <a:stretch>
                            <a:fillRect/>
                          </a:stretch>
                        </pic:blipFill>
                        <pic:spPr bwMode="auto">
                          <a:xfrm>
                            <a:off x="0" y="0"/>
                            <a:ext cx="1619885" cy="1965325"/>
                          </a:xfrm>
                          <a:prstGeom prst="rect">
                            <a:avLst/>
                          </a:prstGeom>
                        </pic:spPr>
                      </pic:pic>
                    </a:graphicData>
                  </a:graphic>
                </wp:inline>
              </w:drawing>
            </w:r>
          </w:p>
        </w:tc>
        <w:tc>
          <w:tcPr>
            <w:tcW w:w="2509" w:type="dxa"/>
            <w:shd w:val="clear" w:color="auto" w:fill="auto"/>
          </w:tcPr>
          <w:p w14:paraId="546B57AA" w14:textId="46792DCD" w:rsidR="00B92AAC" w:rsidRPr="00B92AAC" w:rsidRDefault="009B5D5F" w:rsidP="00B92AAC">
            <w:r>
              <w:rPr>
                <w:noProof/>
              </w:rPr>
              <mc:AlternateContent>
                <mc:Choice Requires="wps">
                  <w:drawing>
                    <wp:anchor distT="0" distB="0" distL="114300" distR="114300" simplePos="0" relativeHeight="251664896" behindDoc="0" locked="0" layoutInCell="1" allowOverlap="1" wp14:anchorId="4377AB49" wp14:editId="4693572C">
                      <wp:simplePos x="0" y="0"/>
                      <wp:positionH relativeFrom="column">
                        <wp:posOffset>1475740</wp:posOffset>
                      </wp:positionH>
                      <wp:positionV relativeFrom="paragraph">
                        <wp:posOffset>901700</wp:posOffset>
                      </wp:positionV>
                      <wp:extent cx="75538" cy="75537"/>
                      <wp:effectExtent l="0" t="0" r="20320" b="20320"/>
                      <wp:wrapNone/>
                      <wp:docPr id="4" name="Oval 4"/>
                      <wp:cNvGraphicFramePr/>
                      <a:graphic xmlns:a="http://schemas.openxmlformats.org/drawingml/2006/main">
                        <a:graphicData uri="http://schemas.microsoft.com/office/word/2010/wordprocessingShape">
                          <wps:wsp>
                            <wps:cNvSpPr/>
                            <wps:spPr>
                              <a:xfrm>
                                <a:off x="0" y="0"/>
                                <a:ext cx="75538" cy="75537"/>
                              </a:xfrm>
                              <a:prstGeom prst="ellipse">
                                <a:avLst/>
                              </a:prstGeom>
                              <a:noFill/>
                              <a:ln w="12700"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4A15EA" id="Oval 4" o:spid="_x0000_s1026" style="position:absolute;margin-left:116.2pt;margin-top:71pt;width:5.95pt;height:5.9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" filled="f" strokecolor="#c0504d [3205]" strokeweight="1pt"/>
                  </w:pict>
                </mc:Fallback>
              </mc:AlternateContent>
            </w:r>
            <w:r w:rsidR="00053E2C">
              <w:rPr>
                <w:noProof/>
              </w:rPr>
              <mc:AlternateContent>
                <mc:Choice Requires="wps">
                  <w:drawing>
                    <wp:anchor distT="0" distB="0" distL="114300" distR="114300" simplePos="0" relativeHeight="251662848" behindDoc="0" locked="0" layoutInCell="1" allowOverlap="1" wp14:anchorId="61134A33" wp14:editId="0DA12AE3">
                      <wp:simplePos x="0" y="0"/>
                      <wp:positionH relativeFrom="column">
                        <wp:posOffset>1484406</wp:posOffset>
                      </wp:positionH>
                      <wp:positionV relativeFrom="paragraph">
                        <wp:posOffset>121285</wp:posOffset>
                      </wp:positionV>
                      <wp:extent cx="74930" cy="74930"/>
                      <wp:effectExtent l="0" t="0" r="20320" b="20320"/>
                      <wp:wrapNone/>
                      <wp:docPr id="3" name="Oval 3"/>
                      <wp:cNvGraphicFramePr/>
                      <a:graphic xmlns:a="http://schemas.openxmlformats.org/drawingml/2006/main">
                        <a:graphicData uri="http://schemas.microsoft.com/office/word/2010/wordprocessingShape">
                          <wps:wsp>
                            <wps:cNvSpPr/>
                            <wps:spPr>
                              <a:xfrm>
                                <a:off x="0" y="0"/>
                                <a:ext cx="74930" cy="74930"/>
                              </a:xfrm>
                              <a:prstGeom prst="ellipse">
                                <a:avLst/>
                              </a:prstGeom>
                              <a:noFill/>
                              <a:ln w="12700"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1487E5C" id="Oval 3" o:spid="_x0000_s1026" style="position:absolute;margin-left:116.9pt;margin-top:9.55pt;width:5.9pt;height:5.9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" filled="f" strokecolor="#c0504d [3205]" strokeweight="1pt"/>
                  </w:pict>
                </mc:Fallback>
              </mc:AlternateContent>
            </w:r>
            <w:r w:rsidR="00B92AAC" w:rsidRPr="00B92AAC">
              <w:rPr>
                <w:noProof/>
              </w:rPr>
              <w:drawing>
                <wp:inline distT="0" distB="0" distL="0" distR="0" wp14:anchorId="7F34CFA9" wp14:editId="280F84A7">
                  <wp:extent cx="1619885" cy="1965325"/>
                  <wp:effectExtent l="0" t="0" r="0" b="0"/>
                  <wp:docPr id="6" name="Picture 34" descr="C:\Users\pa5\AppData\Local\Microsoft\Windows\INetCache\Content.Word\Australia_Rita_M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4" descr="C:\Users\pa5\AppData\Local\Microsoft\Windows\INetCache\Content.Word\Australia_Rita_MIN.PNG"/>
                          <pic:cNvPicPr>
                            <a:picLocks noChangeAspect="1" noChangeArrowheads="1"/>
                          </pic:cNvPicPr>
                        </pic:nvPicPr>
                        <pic:blipFill>
                          <a:blip r:embed="rId22"/>
                          <a:stretch>
                            <a:fillRect/>
                          </a:stretch>
                        </pic:blipFill>
                        <pic:spPr bwMode="auto">
                          <a:xfrm>
                            <a:off x="0" y="0"/>
                            <a:ext cx="1619885" cy="1965325"/>
                          </a:xfrm>
                          <a:prstGeom prst="rect">
                            <a:avLst/>
                          </a:prstGeom>
                        </pic:spPr>
                      </pic:pic>
                    </a:graphicData>
                  </a:graphic>
                </wp:inline>
              </w:drawing>
            </w:r>
          </w:p>
        </w:tc>
        <w:tc>
          <w:tcPr>
            <w:tcW w:w="2509" w:type="dxa"/>
            <w:shd w:val="clear" w:color="auto" w:fill="auto"/>
          </w:tcPr>
          <w:p w14:paraId="350EFDA9" w14:textId="77777777" w:rsidR="00B92AAC" w:rsidRPr="00B92AAC" w:rsidRDefault="00B92AAC" w:rsidP="00B92AAC">
            <w:r w:rsidRPr="00B92AAC">
              <w:rPr>
                <w:noProof/>
              </w:rPr>
              <w:drawing>
                <wp:inline distT="0" distB="0" distL="0" distR="0" wp14:anchorId="7660B0B0" wp14:editId="76674EB7">
                  <wp:extent cx="1619885" cy="1965325"/>
                  <wp:effectExtent l="0" t="0" r="0" b="0"/>
                  <wp:docPr id="7" name="Picture 35" descr="C:\Users\pa5\AppData\Local\Microsoft\Windows\INetCache\Content.Word\Australia_Rita_ME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35" descr="C:\Users\pa5\AppData\Local\Microsoft\Windows\INetCache\Content.Word\Australia_Rita_MEAN.PNG"/>
                          <pic:cNvPicPr>
                            <a:picLocks noChangeAspect="1" noChangeArrowheads="1"/>
                          </pic:cNvPicPr>
                        </pic:nvPicPr>
                        <pic:blipFill>
                          <a:blip r:embed="rId23"/>
                          <a:stretch>
                            <a:fillRect/>
                          </a:stretch>
                        </pic:blipFill>
                        <pic:spPr bwMode="auto">
                          <a:xfrm>
                            <a:off x="0" y="0"/>
                            <a:ext cx="1619885" cy="1965325"/>
                          </a:xfrm>
                          <a:prstGeom prst="rect">
                            <a:avLst/>
                          </a:prstGeom>
                        </pic:spPr>
                      </pic:pic>
                    </a:graphicData>
                  </a:graphic>
                </wp:inline>
              </w:drawing>
            </w:r>
          </w:p>
        </w:tc>
        <w:tc>
          <w:tcPr>
            <w:tcW w:w="2509" w:type="dxa"/>
            <w:shd w:val="clear" w:color="auto" w:fill="auto"/>
          </w:tcPr>
          <w:p w14:paraId="1B25FB43" w14:textId="77777777" w:rsidR="00B92AAC" w:rsidRPr="00B92AAC" w:rsidRDefault="00B92AAC" w:rsidP="00B92AAC">
            <w:r w:rsidRPr="00B92AAC">
              <w:rPr>
                <w:noProof/>
              </w:rPr>
              <w:drawing>
                <wp:inline distT="0" distB="0" distL="0" distR="0" wp14:anchorId="7443A934" wp14:editId="62BF314A">
                  <wp:extent cx="1619885" cy="1965325"/>
                  <wp:effectExtent l="0" t="0" r="0" b="0"/>
                  <wp:docPr id="8" name="Picture 36" descr="C:\Users\pa5\AppData\Local\Microsoft\Windows\INetCache\Content.Word\Australia_Rita_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6" descr="C:\Users\pa5\AppData\Local\Microsoft\Windows\INetCache\Content.Word\Australia_Rita_MAX.PNG"/>
                          <pic:cNvPicPr>
                            <a:picLocks noChangeAspect="1" noChangeArrowheads="1"/>
                          </pic:cNvPicPr>
                        </pic:nvPicPr>
                        <pic:blipFill>
                          <a:blip r:embed="rId24"/>
                          <a:stretch>
                            <a:fillRect/>
                          </a:stretch>
                        </pic:blipFill>
                        <pic:spPr bwMode="auto">
                          <a:xfrm>
                            <a:off x="0" y="0"/>
                            <a:ext cx="1619885" cy="1965325"/>
                          </a:xfrm>
                          <a:prstGeom prst="rect">
                            <a:avLst/>
                          </a:prstGeom>
                        </pic:spPr>
                      </pic:pic>
                    </a:graphicData>
                  </a:graphic>
                </wp:inline>
              </w:drawing>
            </w:r>
          </w:p>
        </w:tc>
      </w:tr>
      <w:tr w:rsidR="00B92AAC" w:rsidRPr="00B92AAC" w14:paraId="1F6DC1C7" w14:textId="77777777" w:rsidTr="00BC4BB1">
        <w:tc>
          <w:tcPr>
            <w:tcW w:w="10035" w:type="dxa"/>
            <w:gridSpan w:val="4"/>
            <w:shd w:val="clear" w:color="auto" w:fill="auto"/>
          </w:tcPr>
          <w:p w14:paraId="74E56557" w14:textId="146E977D" w:rsidR="00B92AAC" w:rsidRPr="00B92AAC" w:rsidRDefault="00B92AAC" w:rsidP="00805DE4">
            <w:pPr>
              <w:pStyle w:val="Caption"/>
            </w:pPr>
            <w:r w:rsidRPr="007D645E">
              <w:t xml:space="preserve">Figure </w:t>
            </w:r>
            <w:r w:rsidR="00154F0F">
              <w:t>4</w:t>
            </w:r>
            <w:r w:rsidR="00EF407E" w:rsidRPr="007D645E">
              <w:t>:</w:t>
            </w:r>
            <w:r w:rsidRPr="007D645E">
              <w:t xml:space="preserve"> </w:t>
            </w:r>
            <w:r w:rsidR="00EF407E" w:rsidRPr="007D645E">
              <w:t>W</w:t>
            </w:r>
            <w:r w:rsidRPr="007D645E">
              <w:t xml:space="preserve">ater distribution for </w:t>
            </w:r>
            <w:r w:rsidR="00EF407E" w:rsidRPr="007D645E">
              <w:t xml:space="preserve">Australian </w:t>
            </w:r>
            <w:r w:rsidRPr="007D645E">
              <w:t>(20-30</w:t>
            </w:r>
            <w:r w:rsidR="00EF407E" w:rsidRPr="007D645E">
              <w:t xml:space="preserve"> </w:t>
            </w:r>
            <w:r w:rsidRPr="007D645E">
              <w:t>°S, 130-140</w:t>
            </w:r>
            <w:r w:rsidR="00EF407E" w:rsidRPr="007D645E">
              <w:t xml:space="preserve"> </w:t>
            </w:r>
            <w:r w:rsidRPr="007D645E">
              <w:t xml:space="preserve">°E) region using </w:t>
            </w:r>
            <w:proofErr w:type="spellStart"/>
            <w:r w:rsidRPr="007D645E">
              <w:t>GlobCover</w:t>
            </w:r>
            <w:proofErr w:type="spellEnd"/>
            <w:r w:rsidR="00EF407E" w:rsidRPr="007D645E">
              <w:t xml:space="preserve"> </w:t>
            </w:r>
            <w:r w:rsidRPr="007D645E">
              <w:t xml:space="preserve">2009 and </w:t>
            </w:r>
            <w:r w:rsidR="00EF407E" w:rsidRPr="007D645E">
              <w:t>GSWE</w:t>
            </w:r>
            <w:r w:rsidRPr="007D645E">
              <w:t xml:space="preserve"> Water Transition map with different water classes combinations; permanent water stands for combination of </w:t>
            </w:r>
            <w:r w:rsidR="00EF407E" w:rsidRPr="007D645E">
              <w:t>(</w:t>
            </w:r>
            <w:r w:rsidRPr="007D645E">
              <w:t>1</w:t>
            </w:r>
            <w:r w:rsidR="00EF407E" w:rsidRPr="007D645E">
              <w:t>)</w:t>
            </w:r>
            <w:r w:rsidRPr="007D645E">
              <w:t xml:space="preserve"> Permanent, </w:t>
            </w:r>
            <w:r w:rsidR="00EF407E" w:rsidRPr="007D645E">
              <w:t>(</w:t>
            </w:r>
            <w:r w:rsidRPr="007D645E">
              <w:t>2</w:t>
            </w:r>
            <w:r w:rsidR="00EF407E" w:rsidRPr="007D645E">
              <w:t>)</w:t>
            </w:r>
            <w:r w:rsidRPr="007D645E">
              <w:t xml:space="preserve"> New Permanent and </w:t>
            </w:r>
            <w:r w:rsidR="00EF407E" w:rsidRPr="007D645E">
              <w:t>(</w:t>
            </w:r>
            <w:r w:rsidRPr="007D645E">
              <w:t>7</w:t>
            </w:r>
            <w:r w:rsidR="00EF407E" w:rsidRPr="007D645E">
              <w:t>)</w:t>
            </w:r>
            <w:r w:rsidRPr="007D645E">
              <w:t xml:space="preserve"> Seasonal to Permanent water classes; seasonal water </w:t>
            </w:r>
            <w:r w:rsidR="00E63A8F" w:rsidRPr="00C00B80">
              <w:t>–</w:t>
            </w:r>
            <w:r w:rsidRPr="007D645E">
              <w:t xml:space="preserve"> </w:t>
            </w:r>
            <w:r w:rsidR="007D645E" w:rsidRPr="007D645E">
              <w:t>(4)</w:t>
            </w:r>
            <w:r w:rsidRPr="007D645E">
              <w:t xml:space="preserve"> Seasonal, </w:t>
            </w:r>
            <w:r w:rsidR="007D645E" w:rsidRPr="007D645E">
              <w:t>(</w:t>
            </w:r>
            <w:r w:rsidRPr="007D645E">
              <w:t>5</w:t>
            </w:r>
            <w:r w:rsidR="007D645E" w:rsidRPr="007D645E">
              <w:t>)</w:t>
            </w:r>
            <w:r w:rsidRPr="007D645E">
              <w:t xml:space="preserve"> New Seasonal and </w:t>
            </w:r>
            <w:r w:rsidR="007D645E" w:rsidRPr="007D645E">
              <w:t>(</w:t>
            </w:r>
            <w:r w:rsidRPr="007D645E">
              <w:t>8</w:t>
            </w:r>
            <w:r w:rsidR="007D645E" w:rsidRPr="007D645E">
              <w:t>)</w:t>
            </w:r>
            <w:r w:rsidRPr="007D645E">
              <w:t xml:space="preserve"> Permanent to Seasonal; ephemeral water </w:t>
            </w:r>
            <w:r w:rsidR="00E63A8F" w:rsidRPr="00C00B80">
              <w:t>–</w:t>
            </w:r>
            <w:r w:rsidRPr="007D645E">
              <w:t xml:space="preserve"> </w:t>
            </w:r>
            <w:r w:rsidR="007D645E" w:rsidRPr="007D645E">
              <w:t>(</w:t>
            </w:r>
            <w:r w:rsidRPr="007D645E">
              <w:t>9</w:t>
            </w:r>
            <w:r w:rsidR="007D645E" w:rsidRPr="007D645E">
              <w:t>)</w:t>
            </w:r>
            <w:r w:rsidRPr="007D645E">
              <w:t xml:space="preserve"> Ephemeral Permanent and </w:t>
            </w:r>
            <w:r w:rsidR="007D645E" w:rsidRPr="007D645E">
              <w:t>(</w:t>
            </w:r>
            <w:r w:rsidRPr="007D645E">
              <w:t>10</w:t>
            </w:r>
            <w:r w:rsidR="007D645E" w:rsidRPr="007D645E">
              <w:t>)</w:t>
            </w:r>
            <w:r w:rsidRPr="007D645E">
              <w:t xml:space="preserve"> Ephemeral Seasonal; yellow colour indicates land, dark blue </w:t>
            </w:r>
            <w:r w:rsidR="00E63A8F" w:rsidRPr="00C00B80">
              <w:t>–</w:t>
            </w:r>
            <w:r w:rsidRPr="007D645E">
              <w:t xml:space="preserve"> water</w:t>
            </w:r>
            <w:r w:rsidR="00053E2C">
              <w:t xml:space="preserve">, red circles </w:t>
            </w:r>
            <w:r w:rsidR="00053E2C" w:rsidRPr="00C00B80">
              <w:t>–</w:t>
            </w:r>
            <w:r w:rsidR="009B5D5F">
              <w:t xml:space="preserve"> </w:t>
            </w:r>
            <w:r w:rsidR="00053E2C">
              <w:t>location</w:t>
            </w:r>
            <w:r w:rsidR="009B5D5F">
              <w:t xml:space="preserve"> of lake </w:t>
            </w:r>
            <w:proofErr w:type="spellStart"/>
            <w:r w:rsidR="009B5D5F">
              <w:t>Moondarra</w:t>
            </w:r>
            <w:proofErr w:type="spellEnd"/>
            <w:r w:rsidR="009B5D5F">
              <w:t xml:space="preserve"> (upper circle) and lake </w:t>
            </w:r>
            <w:proofErr w:type="spellStart"/>
            <w:r w:rsidR="009B5D5F">
              <w:t>Machattie</w:t>
            </w:r>
            <w:proofErr w:type="spellEnd"/>
            <w:r w:rsidR="009B5D5F">
              <w:t xml:space="preserve"> (lower circle)</w:t>
            </w:r>
          </w:p>
        </w:tc>
      </w:tr>
    </w:tbl>
    <w:p w14:paraId="50AFBCD8" w14:textId="77777777" w:rsidR="00673057" w:rsidRDefault="00673057" w:rsidP="003D5288"/>
    <w:p w14:paraId="00EC843D" w14:textId="77777777" w:rsidR="007A30F6" w:rsidRDefault="007A30F6" w:rsidP="003D5288"/>
    <w:p w14:paraId="0C99BC81" w14:textId="77777777" w:rsidR="007A30F6" w:rsidRDefault="007A30F6" w:rsidP="003D5288"/>
    <w:tbl>
      <w:tblPr>
        <w:tblStyle w:val="TableGrid"/>
        <w:tblW w:w="106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1"/>
        <w:gridCol w:w="5471"/>
      </w:tblGrid>
      <w:tr w:rsidR="00F86F2D" w:rsidRPr="00F86F2D" w14:paraId="1F2080FA" w14:textId="77777777" w:rsidTr="00BD7D4A">
        <w:trPr>
          <w:trHeight w:val="125"/>
        </w:trPr>
        <w:tc>
          <w:tcPr>
            <w:tcW w:w="5211" w:type="dxa"/>
            <w:shd w:val="clear" w:color="auto" w:fill="auto"/>
            <w:vAlign w:val="bottom"/>
          </w:tcPr>
          <w:p w14:paraId="00E15804" w14:textId="77777777" w:rsidR="00F86F2D" w:rsidRPr="00F86F2D" w:rsidRDefault="00CC5343" w:rsidP="00CC5343">
            <w:pPr>
              <w:jc w:val="left"/>
              <w:rPr>
                <w:sz w:val="18"/>
                <w:szCs w:val="18"/>
              </w:rPr>
            </w:pPr>
            <w:r>
              <w:rPr>
                <w:sz w:val="18"/>
                <w:szCs w:val="18"/>
              </w:rPr>
              <w:t xml:space="preserve">                               </w:t>
            </w:r>
            <w:r w:rsidR="00BD7D4A">
              <w:rPr>
                <w:sz w:val="18"/>
                <w:szCs w:val="18"/>
              </w:rPr>
              <w:t xml:space="preserve">                   </w:t>
            </w:r>
            <w:proofErr w:type="spellStart"/>
            <w:r w:rsidR="00F86F2D" w:rsidRPr="00F86F2D">
              <w:rPr>
                <w:sz w:val="18"/>
                <w:szCs w:val="18"/>
              </w:rPr>
              <w:t>GlobCover</w:t>
            </w:r>
            <w:proofErr w:type="spellEnd"/>
            <w:r w:rsidR="00F86F2D" w:rsidRPr="00F86F2D">
              <w:rPr>
                <w:sz w:val="18"/>
                <w:szCs w:val="18"/>
              </w:rPr>
              <w:t xml:space="preserve"> 2009</w:t>
            </w:r>
          </w:p>
        </w:tc>
        <w:tc>
          <w:tcPr>
            <w:tcW w:w="5471" w:type="dxa"/>
            <w:shd w:val="clear" w:color="auto" w:fill="auto"/>
            <w:vAlign w:val="bottom"/>
          </w:tcPr>
          <w:p w14:paraId="5FFA4471" w14:textId="77777777" w:rsidR="00F86F2D" w:rsidRPr="00F86F2D" w:rsidRDefault="00CC5343" w:rsidP="00CC5343">
            <w:pPr>
              <w:jc w:val="left"/>
              <w:rPr>
                <w:sz w:val="18"/>
                <w:szCs w:val="18"/>
              </w:rPr>
            </w:pPr>
            <w:r>
              <w:rPr>
                <w:sz w:val="18"/>
                <w:szCs w:val="18"/>
              </w:rPr>
              <w:t xml:space="preserve">            </w:t>
            </w:r>
            <w:r w:rsidR="00BD7D4A">
              <w:rPr>
                <w:sz w:val="18"/>
                <w:szCs w:val="18"/>
              </w:rPr>
              <w:t xml:space="preserve">            </w:t>
            </w:r>
            <w:r>
              <w:rPr>
                <w:sz w:val="18"/>
                <w:szCs w:val="18"/>
              </w:rPr>
              <w:t xml:space="preserve">   </w:t>
            </w:r>
            <w:r w:rsidR="00F86F2D" w:rsidRPr="00F86F2D">
              <w:rPr>
                <w:sz w:val="18"/>
                <w:szCs w:val="18"/>
              </w:rPr>
              <w:t>Digital map database of Iceland</w:t>
            </w:r>
          </w:p>
        </w:tc>
      </w:tr>
      <w:tr w:rsidR="00F86F2D" w:rsidRPr="00F86F2D" w14:paraId="06455D53" w14:textId="77777777" w:rsidTr="00BD7D4A">
        <w:trPr>
          <w:trHeight w:val="1079"/>
        </w:trPr>
        <w:tc>
          <w:tcPr>
            <w:tcW w:w="5211" w:type="dxa"/>
            <w:shd w:val="clear" w:color="auto" w:fill="auto"/>
          </w:tcPr>
          <w:p w14:paraId="3D00BCF4" w14:textId="77777777" w:rsidR="00F86F2D" w:rsidRPr="00F86F2D" w:rsidRDefault="00F86F2D" w:rsidP="00F86F2D">
            <w:pPr>
              <w:jc w:val="right"/>
            </w:pPr>
            <w:r w:rsidRPr="00F86F2D">
              <w:rPr>
                <w:noProof/>
              </w:rPr>
              <w:drawing>
                <wp:inline distT="0" distB="0" distL="0" distR="0" wp14:anchorId="5BD2D865" wp14:editId="42C485D7">
                  <wp:extent cx="2905200" cy="1080000"/>
                  <wp:effectExtent l="0" t="0" r="0" b="6350"/>
                  <wp:docPr id="11" name="Picture 37" descr="C:\Users\pa5\AppData\Local\Microsoft\Windows\INetCache\Content.Word\Iceland_Rita_OP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7" descr="C:\Users\pa5\AppData\Local\Microsoft\Windows\INetCache\Content.Word\Iceland_Rita_OPR.PNG"/>
                          <pic:cNvPicPr>
                            <a:picLocks noChangeAspect="1" noChangeArrowheads="1"/>
                          </pic:cNvPicPr>
                        </pic:nvPicPr>
                        <pic:blipFill>
                          <a:blip r:embed="rId25"/>
                          <a:srcRect b="48673"/>
                          <a:stretch>
                            <a:fillRect/>
                          </a:stretch>
                        </pic:blipFill>
                        <pic:spPr bwMode="auto">
                          <a:xfrm>
                            <a:off x="0" y="0"/>
                            <a:ext cx="2905200" cy="1080000"/>
                          </a:xfrm>
                          <a:prstGeom prst="rect">
                            <a:avLst/>
                          </a:prstGeom>
                        </pic:spPr>
                      </pic:pic>
                    </a:graphicData>
                  </a:graphic>
                </wp:inline>
              </w:drawing>
            </w:r>
          </w:p>
        </w:tc>
        <w:tc>
          <w:tcPr>
            <w:tcW w:w="5471" w:type="dxa"/>
            <w:shd w:val="clear" w:color="auto" w:fill="auto"/>
          </w:tcPr>
          <w:p w14:paraId="605DB714" w14:textId="77777777" w:rsidR="00F86F2D" w:rsidRPr="00F86F2D" w:rsidRDefault="00F86F2D" w:rsidP="00F86F2D">
            <w:r w:rsidRPr="00F86F2D">
              <w:rPr>
                <w:noProof/>
              </w:rPr>
              <w:drawing>
                <wp:inline distT="0" distB="0" distL="0" distR="0" wp14:anchorId="084F5935" wp14:editId="671E0065">
                  <wp:extent cx="2908800" cy="1080000"/>
                  <wp:effectExtent l="0" t="0" r="6350" b="6350"/>
                  <wp:docPr id="10" name="Picture 38" descr="C:\Users\pa5\AppData\Local\Microsoft\Windows\INetCache\Content.Word\Iceland_Rita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8" descr="C:\Users\pa5\AppData\Local\Microsoft\Windows\INetCache\Content.Word\Iceland_Rita_NEW.PNG"/>
                          <pic:cNvPicPr>
                            <a:picLocks noChangeAspect="1" noChangeArrowheads="1"/>
                          </pic:cNvPicPr>
                        </pic:nvPicPr>
                        <pic:blipFill>
                          <a:blip r:embed="rId26"/>
                          <a:srcRect b="48704"/>
                          <a:stretch>
                            <a:fillRect/>
                          </a:stretch>
                        </pic:blipFill>
                        <pic:spPr bwMode="auto">
                          <a:xfrm>
                            <a:off x="0" y="0"/>
                            <a:ext cx="2908800" cy="1080000"/>
                          </a:xfrm>
                          <a:prstGeom prst="rect">
                            <a:avLst/>
                          </a:prstGeom>
                        </pic:spPr>
                      </pic:pic>
                    </a:graphicData>
                  </a:graphic>
                </wp:inline>
              </w:drawing>
            </w:r>
          </w:p>
        </w:tc>
      </w:tr>
      <w:tr w:rsidR="00F86F2D" w:rsidRPr="00F86F2D" w14:paraId="345565A0" w14:textId="77777777" w:rsidTr="00CC5343">
        <w:tc>
          <w:tcPr>
            <w:tcW w:w="10682" w:type="dxa"/>
            <w:gridSpan w:val="2"/>
            <w:shd w:val="clear" w:color="auto" w:fill="auto"/>
          </w:tcPr>
          <w:p w14:paraId="2E19F193" w14:textId="6BC12F76" w:rsidR="00F86F2D" w:rsidRPr="00F86F2D" w:rsidRDefault="00F86F2D" w:rsidP="00F86F2D">
            <w:pPr>
              <w:pStyle w:val="Caption"/>
            </w:pPr>
            <w:r w:rsidRPr="00F86F2D">
              <w:t xml:space="preserve">Figure </w:t>
            </w:r>
            <w:r w:rsidR="00154F0F">
              <w:t>5</w:t>
            </w:r>
            <w:r>
              <w:t>:</w:t>
            </w:r>
            <w:r w:rsidRPr="00F86F2D">
              <w:t xml:space="preserve"> </w:t>
            </w:r>
            <w:r w:rsidR="0073154D">
              <w:t>W</w:t>
            </w:r>
            <w:r w:rsidRPr="00F86F2D">
              <w:t xml:space="preserve">ater distribution for Iceland using </w:t>
            </w:r>
            <w:proofErr w:type="spellStart"/>
            <w:r w:rsidRPr="00F86F2D">
              <w:t>GlobCover</w:t>
            </w:r>
            <w:proofErr w:type="spellEnd"/>
            <w:r w:rsidR="00E37221">
              <w:t xml:space="preserve"> </w:t>
            </w:r>
            <w:r w:rsidRPr="00F86F2D">
              <w:t>2009 and Digital map database</w:t>
            </w:r>
            <w:r w:rsidR="00E37221">
              <w:t xml:space="preserve"> of Iceland; </w:t>
            </w:r>
            <w:r w:rsidR="00E37221" w:rsidRPr="00E37221">
              <w:t xml:space="preserve">yellow colour indicates land, dark blue </w:t>
            </w:r>
            <w:r w:rsidR="00E63A8F" w:rsidRPr="00C00B80">
              <w:t>–</w:t>
            </w:r>
            <w:r w:rsidR="00E37221" w:rsidRPr="00E37221">
              <w:t xml:space="preserve"> water</w:t>
            </w:r>
          </w:p>
        </w:tc>
      </w:tr>
    </w:tbl>
    <w:p w14:paraId="4B288111" w14:textId="77777777" w:rsidR="00673057" w:rsidRDefault="00673057" w:rsidP="003D5288"/>
    <w:p w14:paraId="6BEC5020" w14:textId="77777777" w:rsidR="00CC5343" w:rsidRDefault="00CC5343">
      <w:pPr>
        <w:spacing w:line="240" w:lineRule="auto"/>
        <w:jc w:val="left"/>
      </w:pPr>
      <w:r>
        <w:br w:type="page"/>
      </w:r>
    </w:p>
    <w:tbl>
      <w:tblPr>
        <w:tblW w:w="10682" w:type="dxa"/>
        <w:jc w:val="center"/>
        <w:tblLook w:val="04A0" w:firstRow="1" w:lastRow="0" w:firstColumn="1" w:lastColumn="0" w:noHBand="0" w:noVBand="1"/>
      </w:tblPr>
      <w:tblGrid>
        <w:gridCol w:w="592"/>
        <w:gridCol w:w="3260"/>
        <w:gridCol w:w="3464"/>
        <w:gridCol w:w="3366"/>
      </w:tblGrid>
      <w:tr w:rsidR="00EB01C0" w:rsidRPr="00EB01C0" w14:paraId="5A38FC89" w14:textId="77777777" w:rsidTr="006722E6">
        <w:trPr>
          <w:trHeight w:val="135"/>
          <w:jc w:val="center"/>
        </w:trPr>
        <w:tc>
          <w:tcPr>
            <w:tcW w:w="608" w:type="dxa"/>
            <w:shd w:val="clear" w:color="auto" w:fill="auto"/>
            <w:vAlign w:val="bottom"/>
          </w:tcPr>
          <w:p w14:paraId="63CACB7E" w14:textId="77777777" w:rsidR="00EB01C0" w:rsidRPr="00EB01C0" w:rsidRDefault="00EB01C0" w:rsidP="00EB01C0"/>
        </w:tc>
        <w:tc>
          <w:tcPr>
            <w:tcW w:w="3216" w:type="dxa"/>
            <w:shd w:val="clear" w:color="auto" w:fill="auto"/>
            <w:vAlign w:val="bottom"/>
          </w:tcPr>
          <w:p w14:paraId="75ED81F4" w14:textId="77777777" w:rsidR="00EB01C0" w:rsidRPr="00EB01C0" w:rsidRDefault="00EB01C0" w:rsidP="00EB01C0">
            <w:pPr>
              <w:jc w:val="center"/>
              <w:rPr>
                <w:sz w:val="18"/>
              </w:rPr>
            </w:pPr>
            <w:r w:rsidRPr="00EB01C0">
              <w:rPr>
                <w:sz w:val="18"/>
              </w:rPr>
              <w:t>No ocean penetration into land</w:t>
            </w:r>
          </w:p>
        </w:tc>
        <w:tc>
          <w:tcPr>
            <w:tcW w:w="3464" w:type="dxa"/>
            <w:shd w:val="clear" w:color="auto" w:fill="auto"/>
            <w:vAlign w:val="bottom"/>
          </w:tcPr>
          <w:p w14:paraId="339F5E09" w14:textId="77777777" w:rsidR="00EB01C0" w:rsidRPr="00EB01C0" w:rsidRDefault="00EB01C0" w:rsidP="00EB01C0">
            <w:pPr>
              <w:jc w:val="center"/>
              <w:rPr>
                <w:sz w:val="18"/>
              </w:rPr>
            </w:pPr>
            <w:r w:rsidRPr="00EB01C0">
              <w:rPr>
                <w:sz w:val="18"/>
              </w:rPr>
              <w:t>Light ocean penetration into land</w:t>
            </w:r>
          </w:p>
        </w:tc>
        <w:tc>
          <w:tcPr>
            <w:tcW w:w="3394" w:type="dxa"/>
            <w:shd w:val="clear" w:color="auto" w:fill="auto"/>
            <w:vAlign w:val="bottom"/>
          </w:tcPr>
          <w:p w14:paraId="03E7446F" w14:textId="77777777" w:rsidR="00EB01C0" w:rsidRPr="00EB01C0" w:rsidRDefault="00EB01C0" w:rsidP="00EB01C0">
            <w:pPr>
              <w:jc w:val="center"/>
              <w:rPr>
                <w:sz w:val="18"/>
              </w:rPr>
            </w:pPr>
            <w:bookmarkStart w:id="22" w:name="_Hlk8407398"/>
            <w:r w:rsidRPr="00EB01C0">
              <w:rPr>
                <w:sz w:val="18"/>
              </w:rPr>
              <w:t>Deep ocean penetration into land</w:t>
            </w:r>
            <w:bookmarkEnd w:id="22"/>
          </w:p>
        </w:tc>
      </w:tr>
      <w:tr w:rsidR="00EB01C0" w:rsidRPr="00EB01C0" w14:paraId="6EFE5159" w14:textId="77777777" w:rsidTr="006722E6">
        <w:trPr>
          <w:jc w:val="center"/>
        </w:trPr>
        <w:tc>
          <w:tcPr>
            <w:tcW w:w="608" w:type="dxa"/>
            <w:shd w:val="clear" w:color="auto" w:fill="auto"/>
            <w:vAlign w:val="bottom"/>
          </w:tcPr>
          <w:p w14:paraId="573D0609" w14:textId="77777777" w:rsidR="00EB01C0" w:rsidRPr="00EB01C0" w:rsidRDefault="00EB01C0" w:rsidP="00EB01C0"/>
        </w:tc>
        <w:tc>
          <w:tcPr>
            <w:tcW w:w="3216" w:type="dxa"/>
            <w:shd w:val="clear" w:color="auto" w:fill="auto"/>
            <w:vAlign w:val="bottom"/>
          </w:tcPr>
          <w:p w14:paraId="5B1D612F" w14:textId="77777777" w:rsidR="00EB01C0" w:rsidRPr="00EB01C0" w:rsidRDefault="00EB01C0" w:rsidP="00EB01C0">
            <w:pPr>
              <w:jc w:val="center"/>
              <w:rPr>
                <w:sz w:val="18"/>
              </w:rPr>
            </w:pPr>
            <w:r w:rsidRPr="00EB01C0">
              <w:rPr>
                <w:sz w:val="18"/>
              </w:rPr>
              <w:t>(60-70 °N, 21-35 °E)</w:t>
            </w:r>
          </w:p>
        </w:tc>
        <w:tc>
          <w:tcPr>
            <w:tcW w:w="3464" w:type="dxa"/>
            <w:shd w:val="clear" w:color="auto" w:fill="auto"/>
            <w:vAlign w:val="bottom"/>
          </w:tcPr>
          <w:p w14:paraId="112620B8" w14:textId="77777777" w:rsidR="00EB01C0" w:rsidRPr="00EB01C0" w:rsidRDefault="00EB01C0" w:rsidP="00EB01C0">
            <w:pPr>
              <w:jc w:val="center"/>
              <w:rPr>
                <w:sz w:val="18"/>
              </w:rPr>
            </w:pPr>
            <w:r w:rsidRPr="00EB01C0">
              <w:rPr>
                <w:sz w:val="18"/>
              </w:rPr>
              <w:t>(43-50 °N, 77-64 °W)</w:t>
            </w:r>
          </w:p>
        </w:tc>
        <w:tc>
          <w:tcPr>
            <w:tcW w:w="3394" w:type="dxa"/>
            <w:shd w:val="clear" w:color="auto" w:fill="auto"/>
            <w:vAlign w:val="bottom"/>
          </w:tcPr>
          <w:p w14:paraId="7EC1E1BF" w14:textId="77777777" w:rsidR="00EB01C0" w:rsidRPr="00EB01C0" w:rsidRDefault="00EB01C0" w:rsidP="00EB01C0">
            <w:pPr>
              <w:jc w:val="center"/>
              <w:rPr>
                <w:sz w:val="18"/>
              </w:rPr>
            </w:pPr>
            <w:r w:rsidRPr="00EB01C0">
              <w:rPr>
                <w:sz w:val="18"/>
              </w:rPr>
              <w:t>(6 °S-2 °N, 60-47 °W)</w:t>
            </w:r>
          </w:p>
        </w:tc>
      </w:tr>
      <w:tr w:rsidR="00EB01C0" w:rsidRPr="00EB01C0" w14:paraId="4E7A8467" w14:textId="77777777" w:rsidTr="006722E6">
        <w:trPr>
          <w:jc w:val="center"/>
        </w:trPr>
        <w:tc>
          <w:tcPr>
            <w:tcW w:w="608" w:type="dxa"/>
            <w:shd w:val="clear" w:color="auto" w:fill="auto"/>
            <w:vAlign w:val="bottom"/>
          </w:tcPr>
          <w:p w14:paraId="2D83B201" w14:textId="77777777" w:rsidR="00EB01C0" w:rsidRPr="00EB01C0" w:rsidRDefault="00EB01C0" w:rsidP="00EB01C0"/>
        </w:tc>
        <w:tc>
          <w:tcPr>
            <w:tcW w:w="3216" w:type="dxa"/>
            <w:shd w:val="clear" w:color="auto" w:fill="auto"/>
            <w:vAlign w:val="bottom"/>
          </w:tcPr>
          <w:p w14:paraId="30508EC8" w14:textId="77777777" w:rsidR="00EB01C0" w:rsidRPr="00EB01C0" w:rsidRDefault="00EB01C0" w:rsidP="00EB01C0">
            <w:pPr>
              <w:jc w:val="center"/>
              <w:rPr>
                <w:sz w:val="18"/>
              </w:rPr>
            </w:pPr>
            <w:r w:rsidRPr="00EB01C0">
              <w:rPr>
                <w:sz w:val="18"/>
              </w:rPr>
              <w:t>Finland, North-Western Russia</w:t>
            </w:r>
          </w:p>
        </w:tc>
        <w:tc>
          <w:tcPr>
            <w:tcW w:w="3464" w:type="dxa"/>
            <w:shd w:val="clear" w:color="auto" w:fill="auto"/>
            <w:vAlign w:val="bottom"/>
          </w:tcPr>
          <w:p w14:paraId="1D824DE6" w14:textId="77777777" w:rsidR="00EB01C0" w:rsidRPr="00EB01C0" w:rsidRDefault="00EB01C0" w:rsidP="00EB01C0">
            <w:pPr>
              <w:jc w:val="center"/>
              <w:rPr>
                <w:sz w:val="18"/>
              </w:rPr>
            </w:pPr>
            <w:r w:rsidRPr="00EB01C0">
              <w:rPr>
                <w:sz w:val="18"/>
              </w:rPr>
              <w:t>St Lawrence River</w:t>
            </w:r>
          </w:p>
        </w:tc>
        <w:tc>
          <w:tcPr>
            <w:tcW w:w="3394" w:type="dxa"/>
            <w:shd w:val="clear" w:color="auto" w:fill="auto"/>
            <w:vAlign w:val="bottom"/>
          </w:tcPr>
          <w:p w14:paraId="2AF32FB9" w14:textId="77777777" w:rsidR="00EB01C0" w:rsidRPr="00EB01C0" w:rsidRDefault="00EB01C0" w:rsidP="00EB01C0">
            <w:pPr>
              <w:jc w:val="center"/>
              <w:rPr>
                <w:sz w:val="18"/>
              </w:rPr>
            </w:pPr>
            <w:r w:rsidRPr="00EB01C0">
              <w:rPr>
                <w:sz w:val="18"/>
              </w:rPr>
              <w:t>Amazon River</w:t>
            </w:r>
          </w:p>
        </w:tc>
      </w:tr>
      <w:tr w:rsidR="00EB01C0" w:rsidRPr="00EB01C0" w14:paraId="03A52520" w14:textId="77777777" w:rsidTr="006722E6">
        <w:trPr>
          <w:cantSplit/>
          <w:trHeight w:hRule="exact" w:val="2923"/>
          <w:jc w:val="center"/>
        </w:trPr>
        <w:tc>
          <w:tcPr>
            <w:tcW w:w="608" w:type="dxa"/>
            <w:shd w:val="clear" w:color="auto" w:fill="auto"/>
            <w:textDirection w:val="btLr"/>
            <w:vAlign w:val="bottom"/>
          </w:tcPr>
          <w:p w14:paraId="4D364619" w14:textId="77777777" w:rsidR="00EB01C0" w:rsidRPr="00EB01C0" w:rsidRDefault="00EB01C0" w:rsidP="00EB01C0">
            <w:pPr>
              <w:jc w:val="center"/>
              <w:rPr>
                <w:sz w:val="18"/>
              </w:rPr>
            </w:pPr>
            <w:r w:rsidRPr="00EB01C0">
              <w:rPr>
                <w:sz w:val="18"/>
              </w:rPr>
              <w:t>No water separation</w:t>
            </w:r>
          </w:p>
        </w:tc>
        <w:tc>
          <w:tcPr>
            <w:tcW w:w="3216" w:type="dxa"/>
            <w:shd w:val="clear" w:color="auto" w:fill="auto"/>
          </w:tcPr>
          <w:p w14:paraId="362C0F64" w14:textId="77777777" w:rsidR="00EB01C0" w:rsidRPr="00EB01C0" w:rsidRDefault="00EB01C0" w:rsidP="006722E6">
            <w:pPr>
              <w:jc w:val="right"/>
            </w:pPr>
            <w:r w:rsidRPr="00EB01C0">
              <w:rPr>
                <w:noProof/>
              </w:rPr>
              <w:drawing>
                <wp:inline distT="0" distB="0" distL="0" distR="0" wp14:anchorId="05022119" wp14:editId="3DBC7FF8">
                  <wp:extent cx="1933200" cy="1803600"/>
                  <wp:effectExtent l="0" t="0" r="0" b="6350"/>
                  <wp:docPr id="20" name="Picture 39" descr="C:\Users\pa5\AppData\Local\Microsoft\Windows\INetCache\Content.Word\Finland_Rita_WA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9" descr="C:\Users\pa5\AppData\Local\Microsoft\Windows\INetCache\Content.Word\Finland_Rita_WATER.PNG"/>
                          <pic:cNvPicPr>
                            <a:picLocks noChangeAspect="1" noChangeArrowheads="1"/>
                          </pic:cNvPicPr>
                        </pic:nvPicPr>
                        <pic:blipFill>
                          <a:blip r:embed="rId27"/>
                          <a:srcRect b="7705"/>
                          <a:stretch>
                            <a:fillRect/>
                          </a:stretch>
                        </pic:blipFill>
                        <pic:spPr bwMode="auto">
                          <a:xfrm>
                            <a:off x="0" y="0"/>
                            <a:ext cx="1933200" cy="1803600"/>
                          </a:xfrm>
                          <a:prstGeom prst="rect">
                            <a:avLst/>
                          </a:prstGeom>
                        </pic:spPr>
                      </pic:pic>
                    </a:graphicData>
                  </a:graphic>
                </wp:inline>
              </w:drawing>
            </w:r>
          </w:p>
        </w:tc>
        <w:tc>
          <w:tcPr>
            <w:tcW w:w="3464" w:type="dxa"/>
            <w:shd w:val="clear" w:color="auto" w:fill="auto"/>
          </w:tcPr>
          <w:p w14:paraId="53572ECB" w14:textId="77777777" w:rsidR="00EB01C0" w:rsidRPr="00EB01C0" w:rsidRDefault="00EB01C0" w:rsidP="00EB01C0">
            <w:r w:rsidRPr="00EB01C0">
              <w:rPr>
                <w:noProof/>
              </w:rPr>
              <w:drawing>
                <wp:inline distT="0" distB="0" distL="0" distR="0" wp14:anchorId="0386164D" wp14:editId="4A124D35">
                  <wp:extent cx="2062800" cy="1803600"/>
                  <wp:effectExtent l="0" t="0" r="0" b="6350"/>
                  <wp:docPr id="12" name="Picture 42" descr="C:\Users\pa5\AppData\Local\Microsoft\Windows\INetCache\Content.Word\Laurentian_Rita_WA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2" descr="C:\Users\pa5\AppData\Local\Microsoft\Windows\INetCache\Content.Word\Laurentian_Rita_WATER.PNG"/>
                          <pic:cNvPicPr>
                            <a:picLocks noChangeAspect="1" noChangeArrowheads="1"/>
                          </pic:cNvPicPr>
                        </pic:nvPicPr>
                        <pic:blipFill>
                          <a:blip r:embed="rId28"/>
                          <a:stretch>
                            <a:fillRect/>
                          </a:stretch>
                        </pic:blipFill>
                        <pic:spPr bwMode="auto">
                          <a:xfrm>
                            <a:off x="0" y="0"/>
                            <a:ext cx="2062800" cy="1803600"/>
                          </a:xfrm>
                          <a:prstGeom prst="rect">
                            <a:avLst/>
                          </a:prstGeom>
                        </pic:spPr>
                      </pic:pic>
                    </a:graphicData>
                  </a:graphic>
                </wp:inline>
              </w:drawing>
            </w:r>
          </w:p>
        </w:tc>
        <w:tc>
          <w:tcPr>
            <w:tcW w:w="3394" w:type="dxa"/>
            <w:shd w:val="clear" w:color="auto" w:fill="auto"/>
          </w:tcPr>
          <w:p w14:paraId="52AAF5D1" w14:textId="77777777" w:rsidR="00EB01C0" w:rsidRPr="00EB01C0" w:rsidRDefault="00EB01C0" w:rsidP="006722E6">
            <w:pPr>
              <w:jc w:val="left"/>
            </w:pPr>
            <w:r w:rsidRPr="00EB01C0">
              <w:rPr>
                <w:noProof/>
              </w:rPr>
              <w:drawing>
                <wp:inline distT="0" distB="0" distL="0" distR="0" wp14:anchorId="3B28BDCD" wp14:editId="25062942">
                  <wp:extent cx="1936800" cy="1803600"/>
                  <wp:effectExtent l="0" t="0" r="6350" b="6350"/>
                  <wp:docPr id="13" name="Picture 45" descr="C:\Users\pa5\AppData\Local\Microsoft\Windows\INetCache\Content.Word\Amazon_Rita_WA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5" descr="C:\Users\pa5\AppData\Local\Microsoft\Windows\INetCache\Content.Word\Amazon_Rita_WATER.PNG"/>
                          <pic:cNvPicPr>
                            <a:picLocks noChangeAspect="1" noChangeArrowheads="1"/>
                          </pic:cNvPicPr>
                        </pic:nvPicPr>
                        <pic:blipFill>
                          <a:blip r:embed="rId29"/>
                          <a:stretch>
                            <a:fillRect/>
                          </a:stretch>
                        </pic:blipFill>
                        <pic:spPr bwMode="auto">
                          <a:xfrm>
                            <a:off x="0" y="0"/>
                            <a:ext cx="1936800" cy="1803600"/>
                          </a:xfrm>
                          <a:prstGeom prst="rect">
                            <a:avLst/>
                          </a:prstGeom>
                        </pic:spPr>
                      </pic:pic>
                    </a:graphicData>
                  </a:graphic>
                </wp:inline>
              </w:drawing>
            </w:r>
          </w:p>
        </w:tc>
      </w:tr>
      <w:tr w:rsidR="00EB01C0" w:rsidRPr="00EB01C0" w14:paraId="50E8F7C3" w14:textId="77777777" w:rsidTr="006722E6">
        <w:trPr>
          <w:cantSplit/>
          <w:trHeight w:hRule="exact" w:val="2951"/>
          <w:jc w:val="center"/>
        </w:trPr>
        <w:tc>
          <w:tcPr>
            <w:tcW w:w="608" w:type="dxa"/>
            <w:shd w:val="clear" w:color="auto" w:fill="auto"/>
            <w:textDirection w:val="btLr"/>
            <w:vAlign w:val="bottom"/>
          </w:tcPr>
          <w:p w14:paraId="718DFA10" w14:textId="77777777" w:rsidR="00EB01C0" w:rsidRPr="00EB01C0" w:rsidRDefault="00E32EB7" w:rsidP="00EB01C0">
            <w:pPr>
              <w:jc w:val="center"/>
              <w:rPr>
                <w:sz w:val="18"/>
              </w:rPr>
            </w:pPr>
            <w:r>
              <w:rPr>
                <w:sz w:val="18"/>
              </w:rPr>
              <w:t>Separation with "</w:t>
            </w:r>
            <w:r w:rsidR="00EB01C0" w:rsidRPr="00EB01C0">
              <w:rPr>
                <w:sz w:val="18"/>
              </w:rPr>
              <w:t>basic" flooding</w:t>
            </w:r>
          </w:p>
        </w:tc>
        <w:tc>
          <w:tcPr>
            <w:tcW w:w="3216" w:type="dxa"/>
            <w:shd w:val="clear" w:color="auto" w:fill="auto"/>
          </w:tcPr>
          <w:p w14:paraId="6EBF35EA" w14:textId="77777777" w:rsidR="00EB01C0" w:rsidRPr="00EB01C0" w:rsidRDefault="00EB01C0" w:rsidP="006722E6">
            <w:pPr>
              <w:jc w:val="right"/>
            </w:pPr>
            <w:r w:rsidRPr="00EB01C0">
              <w:rPr>
                <w:noProof/>
              </w:rPr>
              <w:drawing>
                <wp:inline distT="0" distB="0" distL="0" distR="0" wp14:anchorId="78697CE6" wp14:editId="01E97F0A">
                  <wp:extent cx="1933200" cy="1803600"/>
                  <wp:effectExtent l="0" t="0" r="0" b="6350"/>
                  <wp:docPr id="14" name="Picture 40" descr="C:\Users\pa5\AppData\Local\Microsoft\Windows\INetCache\Content.Word\Finland_Rita_FLOO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0" descr="C:\Users\pa5\AppData\Local\Microsoft\Windows\INetCache\Content.Word\Finland_Rita_FLOODING.PNG"/>
                          <pic:cNvPicPr>
                            <a:picLocks noChangeAspect="1" noChangeArrowheads="1"/>
                          </pic:cNvPicPr>
                        </pic:nvPicPr>
                        <pic:blipFill>
                          <a:blip r:embed="rId30"/>
                          <a:srcRect b="7705"/>
                          <a:stretch>
                            <a:fillRect/>
                          </a:stretch>
                        </pic:blipFill>
                        <pic:spPr bwMode="auto">
                          <a:xfrm>
                            <a:off x="0" y="0"/>
                            <a:ext cx="1933200" cy="1803600"/>
                          </a:xfrm>
                          <a:prstGeom prst="rect">
                            <a:avLst/>
                          </a:prstGeom>
                        </pic:spPr>
                      </pic:pic>
                    </a:graphicData>
                  </a:graphic>
                </wp:inline>
              </w:drawing>
            </w:r>
          </w:p>
        </w:tc>
        <w:tc>
          <w:tcPr>
            <w:tcW w:w="3464" w:type="dxa"/>
            <w:shd w:val="clear" w:color="auto" w:fill="auto"/>
          </w:tcPr>
          <w:p w14:paraId="388446D2" w14:textId="77777777" w:rsidR="00EB01C0" w:rsidRPr="00EB01C0" w:rsidRDefault="00EB01C0" w:rsidP="00EB01C0">
            <w:r w:rsidRPr="00EB01C0">
              <w:rPr>
                <w:noProof/>
              </w:rPr>
              <w:drawing>
                <wp:inline distT="0" distB="0" distL="0" distR="0" wp14:anchorId="75BB634B" wp14:editId="30DD2B16">
                  <wp:extent cx="2062800" cy="1803600"/>
                  <wp:effectExtent l="0" t="0" r="0" b="6350"/>
                  <wp:docPr id="15" name="Picture 43" descr="C:\Users\pa5\AppData\Local\Microsoft\Windows\INetCache\Content.Word\Laurentian_Rita_FLOO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3" descr="C:\Users\pa5\AppData\Local\Microsoft\Windows\INetCache\Content.Word\Laurentian_Rita_FLOODING.PNG"/>
                          <pic:cNvPicPr>
                            <a:picLocks noChangeAspect="1" noChangeArrowheads="1"/>
                          </pic:cNvPicPr>
                        </pic:nvPicPr>
                        <pic:blipFill>
                          <a:blip r:embed="rId31"/>
                          <a:stretch>
                            <a:fillRect/>
                          </a:stretch>
                        </pic:blipFill>
                        <pic:spPr bwMode="auto">
                          <a:xfrm>
                            <a:off x="0" y="0"/>
                            <a:ext cx="2062800" cy="1803600"/>
                          </a:xfrm>
                          <a:prstGeom prst="rect">
                            <a:avLst/>
                          </a:prstGeom>
                        </pic:spPr>
                      </pic:pic>
                    </a:graphicData>
                  </a:graphic>
                </wp:inline>
              </w:drawing>
            </w:r>
          </w:p>
        </w:tc>
        <w:tc>
          <w:tcPr>
            <w:tcW w:w="3394" w:type="dxa"/>
            <w:shd w:val="clear" w:color="auto" w:fill="auto"/>
          </w:tcPr>
          <w:p w14:paraId="459DC705" w14:textId="77777777" w:rsidR="00EB01C0" w:rsidRPr="00EB01C0" w:rsidRDefault="00EB01C0" w:rsidP="006722E6">
            <w:pPr>
              <w:jc w:val="left"/>
            </w:pPr>
            <w:r w:rsidRPr="00EB01C0">
              <w:rPr>
                <w:noProof/>
              </w:rPr>
              <w:drawing>
                <wp:inline distT="0" distB="0" distL="0" distR="0" wp14:anchorId="2FCAB8B2" wp14:editId="0F1C4601">
                  <wp:extent cx="1936800" cy="1803600"/>
                  <wp:effectExtent l="0" t="0" r="6350" b="6350"/>
                  <wp:docPr id="16" name="Picture 46" descr="C:\Users\pa5\AppData\Local\Microsoft\Windows\INetCache\Content.Word\Amazon_Rita_FLOO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6" descr="C:\Users\pa5\AppData\Local\Microsoft\Windows\INetCache\Content.Word\Amazon_Rita_FLOODING.PNG"/>
                          <pic:cNvPicPr>
                            <a:picLocks noChangeAspect="1" noChangeArrowheads="1"/>
                          </pic:cNvPicPr>
                        </pic:nvPicPr>
                        <pic:blipFill>
                          <a:blip r:embed="rId32"/>
                          <a:stretch>
                            <a:fillRect/>
                          </a:stretch>
                        </pic:blipFill>
                        <pic:spPr bwMode="auto">
                          <a:xfrm>
                            <a:off x="0" y="0"/>
                            <a:ext cx="1936800" cy="1803600"/>
                          </a:xfrm>
                          <a:prstGeom prst="rect">
                            <a:avLst/>
                          </a:prstGeom>
                        </pic:spPr>
                      </pic:pic>
                    </a:graphicData>
                  </a:graphic>
                </wp:inline>
              </w:drawing>
            </w:r>
          </w:p>
        </w:tc>
      </w:tr>
      <w:tr w:rsidR="00EB01C0" w:rsidRPr="00EB01C0" w14:paraId="7CEFA9D3" w14:textId="77777777" w:rsidTr="008A1007">
        <w:trPr>
          <w:cantSplit/>
          <w:trHeight w:hRule="exact" w:val="2869"/>
          <w:jc w:val="center"/>
        </w:trPr>
        <w:tc>
          <w:tcPr>
            <w:tcW w:w="608" w:type="dxa"/>
            <w:shd w:val="clear" w:color="auto" w:fill="auto"/>
            <w:textDirection w:val="btLr"/>
            <w:vAlign w:val="bottom"/>
          </w:tcPr>
          <w:p w14:paraId="1475D1BA" w14:textId="77777777" w:rsidR="00EB01C0" w:rsidRPr="00EB01C0" w:rsidRDefault="00EB01C0" w:rsidP="00EB01C0">
            <w:pPr>
              <w:jc w:val="center"/>
              <w:rPr>
                <w:sz w:val="18"/>
              </w:rPr>
            </w:pPr>
            <w:r w:rsidRPr="00EB01C0">
              <w:rPr>
                <w:sz w:val="18"/>
              </w:rPr>
              <w:t>Separation with "extra" flooding</w:t>
            </w:r>
          </w:p>
        </w:tc>
        <w:tc>
          <w:tcPr>
            <w:tcW w:w="3216" w:type="dxa"/>
            <w:shd w:val="clear" w:color="auto" w:fill="auto"/>
          </w:tcPr>
          <w:p w14:paraId="06FB96E7" w14:textId="77777777" w:rsidR="00EB01C0" w:rsidRPr="00EB01C0" w:rsidRDefault="00EB01C0" w:rsidP="006722E6">
            <w:pPr>
              <w:jc w:val="right"/>
            </w:pPr>
            <w:r w:rsidRPr="00EB01C0">
              <w:rPr>
                <w:noProof/>
              </w:rPr>
              <w:drawing>
                <wp:inline distT="0" distB="0" distL="0" distR="0" wp14:anchorId="4AB656D3" wp14:editId="502DBAE9">
                  <wp:extent cx="1933200" cy="1803600"/>
                  <wp:effectExtent l="0" t="0" r="0" b="6350"/>
                  <wp:docPr id="17" name="Picture 41" descr="C:\Users\pa5\AppData\Local\Microsoft\Windows\INetCache\Content.Word\Finland_Rita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1" descr="C:\Users\pa5\AppData\Local\Microsoft\Windows\INetCache\Content.Word\Finland_Rita_NEW.PNG"/>
                          <pic:cNvPicPr>
                            <a:picLocks noChangeAspect="1" noChangeArrowheads="1"/>
                          </pic:cNvPicPr>
                        </pic:nvPicPr>
                        <pic:blipFill>
                          <a:blip r:embed="rId30"/>
                          <a:srcRect b="7705"/>
                          <a:stretch>
                            <a:fillRect/>
                          </a:stretch>
                        </pic:blipFill>
                        <pic:spPr bwMode="auto">
                          <a:xfrm>
                            <a:off x="0" y="0"/>
                            <a:ext cx="1933200" cy="1803600"/>
                          </a:xfrm>
                          <a:prstGeom prst="rect">
                            <a:avLst/>
                          </a:prstGeom>
                        </pic:spPr>
                      </pic:pic>
                    </a:graphicData>
                  </a:graphic>
                </wp:inline>
              </w:drawing>
            </w:r>
          </w:p>
        </w:tc>
        <w:tc>
          <w:tcPr>
            <w:tcW w:w="3464" w:type="dxa"/>
            <w:shd w:val="clear" w:color="auto" w:fill="auto"/>
          </w:tcPr>
          <w:p w14:paraId="7CD8D695" w14:textId="77777777" w:rsidR="00EB01C0" w:rsidRPr="00EB01C0" w:rsidRDefault="00EB01C0" w:rsidP="00EB01C0">
            <w:r w:rsidRPr="00EB01C0">
              <w:rPr>
                <w:noProof/>
              </w:rPr>
              <w:drawing>
                <wp:inline distT="0" distB="0" distL="0" distR="0" wp14:anchorId="056869D2" wp14:editId="11B0435B">
                  <wp:extent cx="2062800" cy="1803600"/>
                  <wp:effectExtent l="0" t="0" r="0" b="6350"/>
                  <wp:docPr id="18" name="Picture 44" descr="C:\Users\pa5\AppData\Local\Microsoft\Windows\INetCache\Content.Word\Laurentian_Rita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44" descr="C:\Users\pa5\AppData\Local\Microsoft\Windows\INetCache\Content.Word\Laurentian_Rita_NEW.PNG"/>
                          <pic:cNvPicPr>
                            <a:picLocks noChangeAspect="1" noChangeArrowheads="1"/>
                          </pic:cNvPicPr>
                        </pic:nvPicPr>
                        <pic:blipFill>
                          <a:blip r:embed="rId33"/>
                          <a:stretch>
                            <a:fillRect/>
                          </a:stretch>
                        </pic:blipFill>
                        <pic:spPr bwMode="auto">
                          <a:xfrm>
                            <a:off x="0" y="0"/>
                            <a:ext cx="2062800" cy="1803600"/>
                          </a:xfrm>
                          <a:prstGeom prst="rect">
                            <a:avLst/>
                          </a:prstGeom>
                        </pic:spPr>
                      </pic:pic>
                    </a:graphicData>
                  </a:graphic>
                </wp:inline>
              </w:drawing>
            </w:r>
          </w:p>
        </w:tc>
        <w:tc>
          <w:tcPr>
            <w:tcW w:w="3394" w:type="dxa"/>
            <w:shd w:val="clear" w:color="auto" w:fill="auto"/>
          </w:tcPr>
          <w:p w14:paraId="25AD1AF3" w14:textId="77777777" w:rsidR="00EB01C0" w:rsidRPr="00EB01C0" w:rsidRDefault="00EB01C0" w:rsidP="006722E6">
            <w:pPr>
              <w:jc w:val="left"/>
            </w:pPr>
            <w:r w:rsidRPr="00EB01C0">
              <w:rPr>
                <w:noProof/>
              </w:rPr>
              <w:drawing>
                <wp:inline distT="0" distB="0" distL="0" distR="0" wp14:anchorId="3214B807" wp14:editId="5FE4A056">
                  <wp:extent cx="1936800" cy="1803600"/>
                  <wp:effectExtent l="0" t="0" r="6350" b="6350"/>
                  <wp:docPr id="19" name="Picture 47" descr="C:\Users\pa5\AppData\Local\Microsoft\Windows\INetCache\Content.Word\Amazon_Rita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47" descr="C:\Users\pa5\AppData\Local\Microsoft\Windows\INetCache\Content.Word\Amazon_Rita_NEW.PNG"/>
                          <pic:cNvPicPr>
                            <a:picLocks noChangeAspect="1" noChangeArrowheads="1"/>
                          </pic:cNvPicPr>
                        </pic:nvPicPr>
                        <pic:blipFill>
                          <a:blip r:embed="rId34"/>
                          <a:stretch>
                            <a:fillRect/>
                          </a:stretch>
                        </pic:blipFill>
                        <pic:spPr bwMode="auto">
                          <a:xfrm>
                            <a:off x="0" y="0"/>
                            <a:ext cx="1936800" cy="1803600"/>
                          </a:xfrm>
                          <a:prstGeom prst="rect">
                            <a:avLst/>
                          </a:prstGeom>
                        </pic:spPr>
                      </pic:pic>
                    </a:graphicData>
                  </a:graphic>
                </wp:inline>
              </w:drawing>
            </w:r>
          </w:p>
        </w:tc>
      </w:tr>
      <w:tr w:rsidR="00EB01C0" w:rsidRPr="00EB01C0" w14:paraId="38C4DA83" w14:textId="77777777" w:rsidTr="006722E6">
        <w:trPr>
          <w:jc w:val="center"/>
        </w:trPr>
        <w:tc>
          <w:tcPr>
            <w:tcW w:w="10682" w:type="dxa"/>
            <w:gridSpan w:val="4"/>
            <w:shd w:val="clear" w:color="auto" w:fill="auto"/>
          </w:tcPr>
          <w:p w14:paraId="115303C8" w14:textId="638ECECC" w:rsidR="00EB01C0" w:rsidRPr="00EB01C0" w:rsidRDefault="00E32EB7" w:rsidP="00805DE4">
            <w:pPr>
              <w:pStyle w:val="Caption"/>
            </w:pPr>
            <w:r>
              <w:t xml:space="preserve">Figure </w:t>
            </w:r>
            <w:r w:rsidR="00154F0F">
              <w:t>6</w:t>
            </w:r>
            <w:r w:rsidR="00EB01C0" w:rsidRPr="00EB01C0">
              <w:t xml:space="preserve">: Phases of </w:t>
            </w:r>
            <w:r w:rsidRPr="00E32EB7">
              <w:rPr>
                <w:i/>
              </w:rPr>
              <w:t>LWM</w:t>
            </w:r>
            <w:r w:rsidR="00EB01C0" w:rsidRPr="00EB01C0">
              <w:t xml:space="preserve"> water separation for Finland and North-Western part of Russia (left column), St Lawrence River region (middle column), and Amazon River region (right column): no water separation (upper row), separation with flood-filling algorithm only ("basic" flooding, middle row) and separation with flood-filling and newly developed pixel-by-pixel water separation algorithms ("extra" flooding, lower row); yellow colour indicates land, dark blue </w:t>
            </w:r>
            <w:r w:rsidR="00E63A8F" w:rsidRPr="00C00B80">
              <w:t>–</w:t>
            </w:r>
            <w:r w:rsidR="00EB01C0" w:rsidRPr="00EB01C0">
              <w:t xml:space="preserve"> inland water (in middle and lower row) or total water (in upper row), light blue </w:t>
            </w:r>
            <w:r w:rsidR="00E63A8F" w:rsidRPr="00C00B80">
              <w:t>–</w:t>
            </w:r>
            <w:r w:rsidR="00EB01C0" w:rsidRPr="00EB01C0">
              <w:t xml:space="preserve"> ocean</w:t>
            </w:r>
          </w:p>
        </w:tc>
      </w:tr>
    </w:tbl>
    <w:p w14:paraId="72FF98AC" w14:textId="77777777" w:rsidR="00956C28" w:rsidRDefault="00956C28">
      <w:pPr>
        <w:spacing w:line="240" w:lineRule="auto"/>
        <w:jc w:val="left"/>
      </w:pPr>
      <w:r>
        <w:br w:type="page"/>
      </w:r>
    </w:p>
    <w:tbl>
      <w:tblPr>
        <w:tblW w:w="5000" w:type="pct"/>
        <w:jc w:val="center"/>
        <w:tblLook w:val="04A0" w:firstRow="1" w:lastRow="0" w:firstColumn="1" w:lastColumn="0" w:noHBand="0" w:noVBand="1"/>
      </w:tblPr>
      <w:tblGrid>
        <w:gridCol w:w="2380"/>
        <w:gridCol w:w="2376"/>
        <w:gridCol w:w="2376"/>
        <w:gridCol w:w="527"/>
        <w:gridCol w:w="2376"/>
      </w:tblGrid>
      <w:tr w:rsidR="00E32EB7" w:rsidRPr="00956C28" w14:paraId="3F074493" w14:textId="77777777" w:rsidTr="00834D69">
        <w:trPr>
          <w:jc w:val="center"/>
        </w:trPr>
        <w:tc>
          <w:tcPr>
            <w:tcW w:w="1161" w:type="pct"/>
            <w:shd w:val="clear" w:color="auto" w:fill="auto"/>
          </w:tcPr>
          <w:p w14:paraId="5290EA75" w14:textId="77777777" w:rsidR="00E32EB7" w:rsidRPr="008A1007" w:rsidRDefault="00E32EB7" w:rsidP="00834D69">
            <w:pPr>
              <w:jc w:val="center"/>
              <w:rPr>
                <w:sz w:val="18"/>
                <w:szCs w:val="18"/>
              </w:rPr>
            </w:pPr>
            <w:r w:rsidRPr="008A1007">
              <w:rPr>
                <w:sz w:val="18"/>
                <w:szCs w:val="18"/>
              </w:rPr>
              <w:lastRenderedPageBreak/>
              <w:t>Step 0</w:t>
            </w:r>
          </w:p>
        </w:tc>
        <w:tc>
          <w:tcPr>
            <w:tcW w:w="1159" w:type="pct"/>
            <w:shd w:val="clear" w:color="auto" w:fill="auto"/>
            <w:vAlign w:val="bottom"/>
          </w:tcPr>
          <w:p w14:paraId="1C7F5A9B" w14:textId="77777777" w:rsidR="00E32EB7" w:rsidRPr="008A1007" w:rsidRDefault="00E32EB7" w:rsidP="00834D69">
            <w:pPr>
              <w:jc w:val="center"/>
              <w:rPr>
                <w:sz w:val="18"/>
                <w:szCs w:val="18"/>
              </w:rPr>
            </w:pPr>
            <w:r w:rsidRPr="008A1007">
              <w:rPr>
                <w:sz w:val="18"/>
                <w:szCs w:val="18"/>
              </w:rPr>
              <w:t>Iteration step 1: start</w:t>
            </w:r>
          </w:p>
        </w:tc>
        <w:tc>
          <w:tcPr>
            <w:tcW w:w="1159" w:type="pct"/>
            <w:shd w:val="clear" w:color="auto" w:fill="auto"/>
            <w:vAlign w:val="bottom"/>
          </w:tcPr>
          <w:p w14:paraId="5CC3A674" w14:textId="77777777" w:rsidR="00E32EB7" w:rsidRPr="008A1007" w:rsidRDefault="00E32EB7" w:rsidP="00834D69">
            <w:pPr>
              <w:jc w:val="center"/>
              <w:rPr>
                <w:sz w:val="18"/>
                <w:szCs w:val="18"/>
              </w:rPr>
            </w:pPr>
            <w:r w:rsidRPr="008A1007">
              <w:rPr>
                <w:sz w:val="18"/>
                <w:szCs w:val="18"/>
              </w:rPr>
              <w:t>Iteration step 1: end</w:t>
            </w:r>
          </w:p>
        </w:tc>
        <w:tc>
          <w:tcPr>
            <w:tcW w:w="362" w:type="pct"/>
            <w:shd w:val="clear" w:color="auto" w:fill="auto"/>
            <w:vAlign w:val="bottom"/>
          </w:tcPr>
          <w:p w14:paraId="58D5882E" w14:textId="77777777" w:rsidR="00E32EB7" w:rsidRPr="008A1007" w:rsidRDefault="00E32EB7" w:rsidP="00834D69">
            <w:pPr>
              <w:jc w:val="center"/>
              <w:rPr>
                <w:sz w:val="18"/>
                <w:szCs w:val="18"/>
              </w:rPr>
            </w:pPr>
            <w:r w:rsidRPr="008A1007">
              <w:rPr>
                <w:sz w:val="18"/>
                <w:szCs w:val="18"/>
              </w:rPr>
              <w:t>…</w:t>
            </w:r>
          </w:p>
        </w:tc>
        <w:tc>
          <w:tcPr>
            <w:tcW w:w="1159" w:type="pct"/>
            <w:shd w:val="clear" w:color="auto" w:fill="auto"/>
          </w:tcPr>
          <w:p w14:paraId="12D636F6" w14:textId="77777777" w:rsidR="00E32EB7" w:rsidRPr="008A1007" w:rsidRDefault="00E32EB7" w:rsidP="00834D69">
            <w:pPr>
              <w:jc w:val="center"/>
              <w:rPr>
                <w:sz w:val="18"/>
                <w:szCs w:val="18"/>
              </w:rPr>
            </w:pPr>
            <w:r w:rsidRPr="008A1007">
              <w:rPr>
                <w:sz w:val="18"/>
                <w:szCs w:val="18"/>
              </w:rPr>
              <w:t>Iteration step 2: end</w:t>
            </w:r>
          </w:p>
        </w:tc>
      </w:tr>
      <w:tr w:rsidR="00E32EB7" w:rsidRPr="00956C28" w14:paraId="0D4FC823" w14:textId="77777777" w:rsidTr="008A1007">
        <w:trPr>
          <w:trHeight w:val="4363"/>
          <w:jc w:val="center"/>
        </w:trPr>
        <w:tc>
          <w:tcPr>
            <w:tcW w:w="1161" w:type="pct"/>
            <w:shd w:val="clear" w:color="auto" w:fill="auto"/>
          </w:tcPr>
          <w:p w14:paraId="14DE80A4" w14:textId="77777777" w:rsidR="00E32EB7" w:rsidRPr="00956C28" w:rsidRDefault="00E32EB7" w:rsidP="00834D69">
            <w:r>
              <w:rPr>
                <w:noProof/>
              </w:rPr>
              <w:drawing>
                <wp:inline distT="0" distB="0" distL="0" distR="0" wp14:anchorId="60E7DB22" wp14:editId="39CE83AA">
                  <wp:extent cx="1374242" cy="274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5844" t="17474" r="62590" b="8790"/>
                          <a:stretch/>
                        </pic:blipFill>
                        <pic:spPr bwMode="auto">
                          <a:xfrm>
                            <a:off x="0" y="0"/>
                            <a:ext cx="1374294" cy="2743305"/>
                          </a:xfrm>
                          <a:prstGeom prst="rect">
                            <a:avLst/>
                          </a:prstGeom>
                          <a:ln>
                            <a:noFill/>
                          </a:ln>
                          <a:extLst>
                            <a:ext uri="{53640926-AAD7-44D8-BBD7-CCE9431645EC}">
                              <a14:shadowObscured xmlns:a14="http://schemas.microsoft.com/office/drawing/2010/main"/>
                            </a:ext>
                          </a:extLst>
                        </pic:spPr>
                      </pic:pic>
                    </a:graphicData>
                  </a:graphic>
                </wp:inline>
              </w:drawing>
            </w:r>
          </w:p>
        </w:tc>
        <w:tc>
          <w:tcPr>
            <w:tcW w:w="1159" w:type="pct"/>
            <w:shd w:val="clear" w:color="auto" w:fill="auto"/>
          </w:tcPr>
          <w:p w14:paraId="36F9C0C3" w14:textId="77777777" w:rsidR="00E32EB7" w:rsidRPr="00956C28" w:rsidRDefault="00E32EB7" w:rsidP="00834D69">
            <w:r>
              <w:rPr>
                <w:noProof/>
              </w:rPr>
              <w:drawing>
                <wp:inline distT="0" distB="0" distL="0" distR="0" wp14:anchorId="429DE234" wp14:editId="3DFBCFBD">
                  <wp:extent cx="1368957" cy="2732629"/>
                  <wp:effectExtent l="0" t="0" r="317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844" t="18327" r="62672" b="8220"/>
                          <a:stretch/>
                        </pic:blipFill>
                        <pic:spPr bwMode="auto">
                          <a:xfrm>
                            <a:off x="0" y="0"/>
                            <a:ext cx="1369026" cy="2732767"/>
                          </a:xfrm>
                          <a:prstGeom prst="rect">
                            <a:avLst/>
                          </a:prstGeom>
                          <a:ln>
                            <a:noFill/>
                          </a:ln>
                          <a:extLst>
                            <a:ext uri="{53640926-AAD7-44D8-BBD7-CCE9431645EC}">
                              <a14:shadowObscured xmlns:a14="http://schemas.microsoft.com/office/drawing/2010/main"/>
                            </a:ext>
                          </a:extLst>
                        </pic:spPr>
                      </pic:pic>
                    </a:graphicData>
                  </a:graphic>
                </wp:inline>
              </w:drawing>
            </w:r>
          </w:p>
        </w:tc>
        <w:tc>
          <w:tcPr>
            <w:tcW w:w="1159" w:type="pct"/>
            <w:shd w:val="clear" w:color="auto" w:fill="auto"/>
          </w:tcPr>
          <w:p w14:paraId="2664C09F" w14:textId="77777777" w:rsidR="00E32EB7" w:rsidRPr="00956C28" w:rsidRDefault="00E32EB7" w:rsidP="00834D69">
            <w:r>
              <w:rPr>
                <w:noProof/>
              </w:rPr>
              <w:drawing>
                <wp:inline distT="0" distB="0" distL="0" distR="0" wp14:anchorId="005D6041" wp14:editId="194241E2">
                  <wp:extent cx="1368957" cy="2743200"/>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5843" t="18042" r="62670" b="8211"/>
                          <a:stretch/>
                        </pic:blipFill>
                        <pic:spPr bwMode="auto">
                          <a:xfrm>
                            <a:off x="0" y="0"/>
                            <a:ext cx="1369211" cy="2743708"/>
                          </a:xfrm>
                          <a:prstGeom prst="rect">
                            <a:avLst/>
                          </a:prstGeom>
                          <a:ln>
                            <a:noFill/>
                          </a:ln>
                          <a:extLst>
                            <a:ext uri="{53640926-AAD7-44D8-BBD7-CCE9431645EC}">
                              <a14:shadowObscured xmlns:a14="http://schemas.microsoft.com/office/drawing/2010/main"/>
                            </a:ext>
                          </a:extLst>
                        </pic:spPr>
                      </pic:pic>
                    </a:graphicData>
                  </a:graphic>
                </wp:inline>
              </w:drawing>
            </w:r>
          </w:p>
        </w:tc>
        <w:tc>
          <w:tcPr>
            <w:tcW w:w="362" w:type="pct"/>
            <w:shd w:val="clear" w:color="auto" w:fill="auto"/>
            <w:vAlign w:val="center"/>
          </w:tcPr>
          <w:p w14:paraId="023E6E0E" w14:textId="77777777" w:rsidR="008A1007" w:rsidRPr="008A1007" w:rsidRDefault="008A1007" w:rsidP="008A1007">
            <w:pPr>
              <w:jc w:val="center"/>
              <w:rPr>
                <w:sz w:val="18"/>
                <w:szCs w:val="18"/>
              </w:rPr>
            </w:pPr>
            <w:r w:rsidRPr="008A1007">
              <w:rPr>
                <w:sz w:val="18"/>
                <w:szCs w:val="18"/>
              </w:rPr>
              <w:t>…</w:t>
            </w:r>
          </w:p>
        </w:tc>
        <w:tc>
          <w:tcPr>
            <w:tcW w:w="1159" w:type="pct"/>
            <w:shd w:val="clear" w:color="auto" w:fill="auto"/>
          </w:tcPr>
          <w:p w14:paraId="3010BDD8" w14:textId="77777777" w:rsidR="00E32EB7" w:rsidRPr="00956C28" w:rsidRDefault="00E32EB7" w:rsidP="00834D69">
            <w:r>
              <w:rPr>
                <w:noProof/>
              </w:rPr>
              <w:drawing>
                <wp:inline distT="0" distB="0" distL="0" distR="0" wp14:anchorId="1DE62B49" wp14:editId="2217497F">
                  <wp:extent cx="1368957" cy="2737915"/>
                  <wp:effectExtent l="0" t="0" r="3175" b="571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5843" t="17901" r="62673" b="8506"/>
                          <a:stretch/>
                        </pic:blipFill>
                        <pic:spPr bwMode="auto">
                          <a:xfrm>
                            <a:off x="0" y="0"/>
                            <a:ext cx="1369018" cy="2738036"/>
                          </a:xfrm>
                          <a:prstGeom prst="rect">
                            <a:avLst/>
                          </a:prstGeom>
                          <a:ln>
                            <a:noFill/>
                          </a:ln>
                          <a:extLst>
                            <a:ext uri="{53640926-AAD7-44D8-BBD7-CCE9431645EC}">
                              <a14:shadowObscured xmlns:a14="http://schemas.microsoft.com/office/drawing/2010/main"/>
                            </a:ext>
                          </a:extLst>
                        </pic:spPr>
                      </pic:pic>
                    </a:graphicData>
                  </a:graphic>
                </wp:inline>
              </w:drawing>
            </w:r>
          </w:p>
        </w:tc>
      </w:tr>
      <w:tr w:rsidR="00E32EB7" w:rsidRPr="00956C28" w14:paraId="2EDC43F0" w14:textId="77777777" w:rsidTr="00834D69">
        <w:trPr>
          <w:jc w:val="center"/>
        </w:trPr>
        <w:tc>
          <w:tcPr>
            <w:tcW w:w="5000" w:type="pct"/>
            <w:gridSpan w:val="5"/>
            <w:shd w:val="clear" w:color="auto" w:fill="auto"/>
          </w:tcPr>
          <w:p w14:paraId="48BDA7D4" w14:textId="33BC5C34" w:rsidR="00E32EB7" w:rsidRPr="00956C28" w:rsidRDefault="008A1007" w:rsidP="00834D69">
            <w:pPr>
              <w:pStyle w:val="Caption"/>
            </w:pPr>
            <w:r>
              <w:t xml:space="preserve">Figure </w:t>
            </w:r>
            <w:r w:rsidR="00154F0F">
              <w:t>7</w:t>
            </w:r>
            <w:r w:rsidR="00E32EB7" w:rsidRPr="00956C28">
              <w:t xml:space="preserve">: Steps of pixel-by-pixel water separation algorithm; </w:t>
            </w:r>
            <w:r w:rsidR="00E32EB7">
              <w:t xml:space="preserve">L </w:t>
            </w:r>
            <w:r w:rsidR="000C1AD9" w:rsidRPr="00C00B80">
              <w:t>–</w:t>
            </w:r>
            <w:r w:rsidR="00E32EB7">
              <w:t xml:space="preserve"> </w:t>
            </w:r>
            <w:r w:rsidR="00E32EB7" w:rsidRPr="00EA5F28">
              <w:t xml:space="preserve">number of iterations </w:t>
            </w:r>
            <w:r w:rsidR="00E32EB7">
              <w:t xml:space="preserve">(here L=2), </w:t>
            </w:r>
            <w:r w:rsidR="00E32EB7" w:rsidRPr="00956C28">
              <w:t xml:space="preserve">W </w:t>
            </w:r>
            <w:r w:rsidR="000C1AD9" w:rsidRPr="00C00B80">
              <w:t>–</w:t>
            </w:r>
            <w:r w:rsidR="00E32EB7" w:rsidRPr="00956C28">
              <w:t xml:space="preserve"> window width (here W=1), • </w:t>
            </w:r>
            <w:r w:rsidR="000C1AD9" w:rsidRPr="00C00B80">
              <w:t>–</w:t>
            </w:r>
            <w:r w:rsidR="00E32EB7" w:rsidRPr="00956C28">
              <w:t xml:space="preserve"> water grid-box has no water points in its checking window, x </w:t>
            </w:r>
            <w:r w:rsidR="000C1AD9" w:rsidRPr="00C00B80">
              <w:t>–</w:t>
            </w:r>
            <w:r w:rsidR="00E32EB7" w:rsidRPr="00956C28">
              <w:t xml:space="preserve"> water grid-box has only water points in its checking window, •• </w:t>
            </w:r>
            <w:r w:rsidR="000C1AD9" w:rsidRPr="00C00B80">
              <w:t>–</w:t>
            </w:r>
            <w:r w:rsidR="00E32EB7" w:rsidRPr="00956C28">
              <w:t xml:space="preserve"> water grid-box has at least one x in its checking window; yellow colour indicates land, dark blue </w:t>
            </w:r>
            <w:r w:rsidR="000C1AD9" w:rsidRPr="00C00B80">
              <w:t>–</w:t>
            </w:r>
            <w:r w:rsidR="00E32EB7" w:rsidRPr="00956C28">
              <w:t xml:space="preserve"> water</w:t>
            </w:r>
          </w:p>
        </w:tc>
      </w:tr>
    </w:tbl>
    <w:p w14:paraId="53271272" w14:textId="77777777" w:rsidR="00E32EB7" w:rsidRDefault="00E32EB7" w:rsidP="003D5288"/>
    <w:p w14:paraId="1CFB8B77" w14:textId="77777777" w:rsidR="00956C28" w:rsidRDefault="00956C28">
      <w:pPr>
        <w:spacing w:line="240" w:lineRule="auto"/>
        <w:jc w:val="left"/>
      </w:pPr>
      <w:r>
        <w:br w:type="page"/>
      </w:r>
    </w:p>
    <w:tbl>
      <w:tblPr>
        <w:tblW w:w="10875" w:type="dxa"/>
        <w:tblLook w:val="04A0" w:firstRow="1" w:lastRow="0" w:firstColumn="1" w:lastColumn="0" w:noHBand="0" w:noVBand="1"/>
      </w:tblPr>
      <w:tblGrid>
        <w:gridCol w:w="541"/>
        <w:gridCol w:w="10421"/>
      </w:tblGrid>
      <w:tr w:rsidR="00C91A6C" w:rsidRPr="00C91A6C" w14:paraId="7BD48323" w14:textId="77777777" w:rsidTr="00C91A6C">
        <w:trPr>
          <w:cantSplit/>
          <w:trHeight w:hRule="exact" w:val="5248"/>
        </w:trPr>
        <w:tc>
          <w:tcPr>
            <w:tcW w:w="513" w:type="dxa"/>
            <w:shd w:val="clear" w:color="auto" w:fill="auto"/>
            <w:textDirection w:val="btLr"/>
            <w:vAlign w:val="bottom"/>
          </w:tcPr>
          <w:p w14:paraId="792204DB" w14:textId="77777777" w:rsidR="00C91A6C" w:rsidRPr="00C91A6C" w:rsidRDefault="00C91A6C" w:rsidP="00C91A6C">
            <w:pPr>
              <w:jc w:val="center"/>
              <w:rPr>
                <w:sz w:val="18"/>
                <w:szCs w:val="18"/>
              </w:rPr>
            </w:pPr>
            <w:r w:rsidRPr="00C91A6C">
              <w:rPr>
                <w:sz w:val="18"/>
                <w:szCs w:val="18"/>
              </w:rPr>
              <w:lastRenderedPageBreak/>
              <w:t>Operational</w:t>
            </w:r>
            <w:r w:rsidR="005E68C5">
              <w:rPr>
                <w:sz w:val="18"/>
                <w:szCs w:val="18"/>
              </w:rPr>
              <w:t xml:space="preserve"> </w:t>
            </w:r>
            <w:proofErr w:type="spellStart"/>
            <w:r w:rsidR="008A1007" w:rsidRPr="008A1007">
              <w:rPr>
                <w:i/>
                <w:sz w:val="18"/>
                <w:szCs w:val="18"/>
              </w:rPr>
              <w:t>D_water</w:t>
            </w:r>
            <w:proofErr w:type="spellEnd"/>
          </w:p>
        </w:tc>
        <w:tc>
          <w:tcPr>
            <w:tcW w:w="10362" w:type="dxa"/>
            <w:shd w:val="clear" w:color="auto" w:fill="auto"/>
          </w:tcPr>
          <w:p w14:paraId="29214158" w14:textId="77777777" w:rsidR="00C91A6C" w:rsidRPr="00C91A6C" w:rsidRDefault="00C91A6C" w:rsidP="00C91A6C">
            <w:pPr>
              <w:rPr>
                <w:sz w:val="18"/>
                <w:szCs w:val="18"/>
              </w:rPr>
            </w:pPr>
            <w:r w:rsidRPr="00C91A6C">
              <w:rPr>
                <w:noProof/>
                <w:sz w:val="18"/>
                <w:szCs w:val="18"/>
              </w:rPr>
              <w:drawing>
                <wp:inline distT="0" distB="0" distL="0" distR="0" wp14:anchorId="726B5F1B" wp14:editId="1C2C8413">
                  <wp:extent cx="6480175" cy="3254375"/>
                  <wp:effectExtent l="0" t="0" r="0" b="0"/>
                  <wp:docPr id="26" name="Picture 4" descr="C:\Users\pa5\AppData\Local\Microsoft\Windows\INetCache\Content.Word\Laurentian_Rita_WATER-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 descr="C:\Users\pa5\AppData\Local\Microsoft\Windows\INetCache\Content.Word\Laurentian_Rita_WATER-26.png"/>
                          <pic:cNvPicPr>
                            <a:picLocks noChangeAspect="1" noChangeArrowheads="1"/>
                          </pic:cNvPicPr>
                        </pic:nvPicPr>
                        <pic:blipFill>
                          <a:blip r:embed="rId39"/>
                          <a:srcRect l="4705" t="32911" r="4730" b="2948"/>
                          <a:stretch>
                            <a:fillRect/>
                          </a:stretch>
                        </pic:blipFill>
                        <pic:spPr bwMode="auto">
                          <a:xfrm>
                            <a:off x="0" y="0"/>
                            <a:ext cx="6480175" cy="3254375"/>
                          </a:xfrm>
                          <a:prstGeom prst="rect">
                            <a:avLst/>
                          </a:prstGeom>
                        </pic:spPr>
                      </pic:pic>
                    </a:graphicData>
                  </a:graphic>
                </wp:inline>
              </w:drawing>
            </w:r>
          </w:p>
        </w:tc>
      </w:tr>
      <w:tr w:rsidR="00C91A6C" w:rsidRPr="00C91A6C" w14:paraId="7263D4DD" w14:textId="77777777" w:rsidTr="00C91A6C">
        <w:trPr>
          <w:cantSplit/>
          <w:trHeight w:hRule="exact" w:val="5251"/>
        </w:trPr>
        <w:tc>
          <w:tcPr>
            <w:tcW w:w="513" w:type="dxa"/>
            <w:shd w:val="clear" w:color="auto" w:fill="auto"/>
            <w:textDirection w:val="btLr"/>
            <w:vAlign w:val="bottom"/>
          </w:tcPr>
          <w:p w14:paraId="22B7E26F" w14:textId="77777777" w:rsidR="00C91A6C" w:rsidRPr="00C91A6C" w:rsidRDefault="00C91A6C" w:rsidP="00C91A6C">
            <w:pPr>
              <w:jc w:val="center"/>
              <w:rPr>
                <w:sz w:val="18"/>
                <w:szCs w:val="18"/>
              </w:rPr>
            </w:pPr>
            <w:r w:rsidRPr="00C91A6C">
              <w:rPr>
                <w:sz w:val="18"/>
                <w:szCs w:val="18"/>
              </w:rPr>
              <w:t>Upgraded</w:t>
            </w:r>
            <w:r w:rsidR="005E68C5">
              <w:rPr>
                <w:sz w:val="18"/>
                <w:szCs w:val="18"/>
              </w:rPr>
              <w:t xml:space="preserve"> </w:t>
            </w:r>
            <w:proofErr w:type="spellStart"/>
            <w:r w:rsidR="008A1007" w:rsidRPr="008A1007">
              <w:rPr>
                <w:i/>
                <w:sz w:val="18"/>
                <w:szCs w:val="18"/>
              </w:rPr>
              <w:t>D_water</w:t>
            </w:r>
            <w:proofErr w:type="spellEnd"/>
          </w:p>
        </w:tc>
        <w:tc>
          <w:tcPr>
            <w:tcW w:w="10362" w:type="dxa"/>
            <w:shd w:val="clear" w:color="auto" w:fill="auto"/>
          </w:tcPr>
          <w:p w14:paraId="03767499" w14:textId="77777777" w:rsidR="00C91A6C" w:rsidRPr="00C91A6C" w:rsidRDefault="00C91A6C" w:rsidP="00C91A6C">
            <w:pPr>
              <w:rPr>
                <w:sz w:val="18"/>
                <w:szCs w:val="18"/>
              </w:rPr>
            </w:pPr>
            <w:r w:rsidRPr="00C91A6C">
              <w:rPr>
                <w:noProof/>
                <w:sz w:val="18"/>
                <w:szCs w:val="18"/>
              </w:rPr>
              <w:drawing>
                <wp:inline distT="0" distB="0" distL="0" distR="0" wp14:anchorId="72D38AB7" wp14:editId="387D8910">
                  <wp:extent cx="6480175" cy="3254375"/>
                  <wp:effectExtent l="0" t="0" r="0" b="0"/>
                  <wp:docPr id="24" name="Picture 5" descr="C:\Users\pa5\AppData\Local\Microsoft\Windows\INetCache\Content.Word\Laurentian_Rita_WATER-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5" descr="C:\Users\pa5\AppData\Local\Microsoft\Windows\INetCache\Content.Word\Laurentian_Rita_WATER-29.png"/>
                          <pic:cNvPicPr>
                            <a:picLocks noChangeAspect="1" noChangeArrowheads="1"/>
                          </pic:cNvPicPr>
                        </pic:nvPicPr>
                        <pic:blipFill>
                          <a:blip r:embed="rId40"/>
                          <a:srcRect l="4604" t="32897" r="4836" b="2934"/>
                          <a:stretch>
                            <a:fillRect/>
                          </a:stretch>
                        </pic:blipFill>
                        <pic:spPr bwMode="auto">
                          <a:xfrm>
                            <a:off x="0" y="0"/>
                            <a:ext cx="6480175" cy="3254375"/>
                          </a:xfrm>
                          <a:prstGeom prst="rect">
                            <a:avLst/>
                          </a:prstGeom>
                        </pic:spPr>
                      </pic:pic>
                    </a:graphicData>
                  </a:graphic>
                </wp:inline>
              </w:drawing>
            </w:r>
          </w:p>
        </w:tc>
      </w:tr>
      <w:tr w:rsidR="00C91A6C" w:rsidRPr="00C91A6C" w14:paraId="5B59C79F" w14:textId="77777777" w:rsidTr="00A03710">
        <w:trPr>
          <w:cantSplit/>
          <w:trHeight w:hRule="exact" w:val="575"/>
        </w:trPr>
        <w:tc>
          <w:tcPr>
            <w:tcW w:w="513" w:type="dxa"/>
            <w:shd w:val="clear" w:color="auto" w:fill="auto"/>
            <w:textDirection w:val="btLr"/>
            <w:vAlign w:val="center"/>
          </w:tcPr>
          <w:p w14:paraId="7AEA26D4" w14:textId="77777777" w:rsidR="00C91A6C" w:rsidRPr="00C91A6C" w:rsidRDefault="00C91A6C" w:rsidP="00C91A6C">
            <w:pPr>
              <w:rPr>
                <w:sz w:val="18"/>
                <w:szCs w:val="18"/>
              </w:rPr>
            </w:pPr>
          </w:p>
        </w:tc>
        <w:tc>
          <w:tcPr>
            <w:tcW w:w="10362" w:type="dxa"/>
            <w:shd w:val="clear" w:color="auto" w:fill="auto"/>
          </w:tcPr>
          <w:p w14:paraId="03E09FA9" w14:textId="77777777" w:rsidR="00C91A6C" w:rsidRPr="00C91A6C" w:rsidRDefault="00C91A6C" w:rsidP="00C91A6C">
            <w:pPr>
              <w:rPr>
                <w:sz w:val="18"/>
                <w:szCs w:val="18"/>
              </w:rPr>
            </w:pPr>
            <w:r w:rsidRPr="00C91A6C">
              <w:rPr>
                <w:noProof/>
                <w:sz w:val="18"/>
                <w:szCs w:val="18"/>
              </w:rPr>
              <w:drawing>
                <wp:inline distT="0" distB="0" distL="0" distR="0" wp14:anchorId="43000AF2" wp14:editId="73B0C179">
                  <wp:extent cx="6480175" cy="313055"/>
                  <wp:effectExtent l="0" t="0" r="0" b="0"/>
                  <wp:docPr id="25" name="Picture 6" descr="C:\Users\pa5\AppData\Local\Microsoft\Windows\INetCache\Content.Word\Laurentian_Rita_WATER-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pa5\AppData\Local\Microsoft\Windows\INetCache\Content.Word\Laurentian_Rita_WATER-28.png"/>
                          <pic:cNvPicPr>
                            <a:picLocks noChangeAspect="1" noChangeArrowheads="1"/>
                          </pic:cNvPicPr>
                        </pic:nvPicPr>
                        <pic:blipFill>
                          <a:blip r:embed="rId41"/>
                          <a:srcRect l="11075" t="26961" r="9923" b="67657"/>
                          <a:stretch>
                            <a:fillRect/>
                          </a:stretch>
                        </pic:blipFill>
                        <pic:spPr bwMode="auto">
                          <a:xfrm>
                            <a:off x="0" y="0"/>
                            <a:ext cx="6480175" cy="313055"/>
                          </a:xfrm>
                          <a:prstGeom prst="rect">
                            <a:avLst/>
                          </a:prstGeom>
                        </pic:spPr>
                      </pic:pic>
                    </a:graphicData>
                  </a:graphic>
                </wp:inline>
              </w:drawing>
            </w:r>
          </w:p>
        </w:tc>
      </w:tr>
      <w:tr w:rsidR="00C91A6C" w:rsidRPr="00C91A6C" w14:paraId="657E473E" w14:textId="77777777" w:rsidTr="00A03710">
        <w:tc>
          <w:tcPr>
            <w:tcW w:w="10875" w:type="dxa"/>
            <w:gridSpan w:val="2"/>
            <w:shd w:val="clear" w:color="auto" w:fill="auto"/>
            <w:vAlign w:val="center"/>
          </w:tcPr>
          <w:p w14:paraId="1E4C0591" w14:textId="558B7F33" w:rsidR="00C91A6C" w:rsidRPr="00C91A6C" w:rsidRDefault="00C91A6C" w:rsidP="00805DE4">
            <w:pPr>
              <w:pStyle w:val="Caption"/>
            </w:pPr>
            <w:r w:rsidRPr="00C91A6C">
              <w:t xml:space="preserve">Figure </w:t>
            </w:r>
            <w:r w:rsidR="00154F0F">
              <w:t>8</w:t>
            </w:r>
            <w:r w:rsidRPr="00C91A6C">
              <w:t>: Operational (upper panel) and new (lower panel) depth fi</w:t>
            </w:r>
            <w:r w:rsidR="00BC4BB1">
              <w:t>elds</w:t>
            </w:r>
            <w:r w:rsidRPr="00C91A6C">
              <w:t xml:space="preserve"> at 9 km horizontal resolution (Tco1279); depth values in meters </w:t>
            </w:r>
          </w:p>
        </w:tc>
      </w:tr>
    </w:tbl>
    <w:tbl>
      <w:tblPr>
        <w:tblStyle w:val="TableGrid"/>
        <w:tblW w:w="106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82"/>
      </w:tblGrid>
      <w:tr w:rsidR="00C2303E" w:rsidRPr="00C2303E" w14:paraId="216199B0" w14:textId="77777777" w:rsidTr="00C2303E">
        <w:tc>
          <w:tcPr>
            <w:tcW w:w="10682" w:type="dxa"/>
            <w:hideMark/>
          </w:tcPr>
          <w:p w14:paraId="387FFEE0" w14:textId="77777777" w:rsidR="00C2303E" w:rsidRPr="00C2303E" w:rsidRDefault="00C91A6C" w:rsidP="00D70426">
            <w:pPr>
              <w:jc w:val="center"/>
            </w:pPr>
            <w:r>
              <w:lastRenderedPageBreak/>
              <w:br w:type="page"/>
            </w:r>
            <w:r w:rsidR="00D52A97">
              <w:rPr>
                <w:noProof/>
              </w:rPr>
              <mc:AlternateContent>
                <mc:Choice Requires="wpg">
                  <w:drawing>
                    <wp:anchor distT="0" distB="0" distL="114300" distR="114300" simplePos="0" relativeHeight="251657728" behindDoc="0" locked="0" layoutInCell="1" allowOverlap="1" wp14:anchorId="5EFB3DCF" wp14:editId="677F1BF8">
                      <wp:simplePos x="0" y="0"/>
                      <wp:positionH relativeFrom="column">
                        <wp:posOffset>1929384</wp:posOffset>
                      </wp:positionH>
                      <wp:positionV relativeFrom="paragraph">
                        <wp:posOffset>1110310</wp:posOffset>
                      </wp:positionV>
                      <wp:extent cx="1770278" cy="1499617"/>
                      <wp:effectExtent l="133350" t="76200" r="0" b="120015"/>
                      <wp:wrapNone/>
                      <wp:docPr id="37" name="Group 37"/>
                      <wp:cNvGraphicFramePr/>
                      <a:graphic xmlns:a="http://schemas.openxmlformats.org/drawingml/2006/main">
                        <a:graphicData uri="http://schemas.microsoft.com/office/word/2010/wordprocessingGroup">
                          <wpg:wgp>
                            <wpg:cNvGrpSpPr/>
                            <wpg:grpSpPr>
                              <a:xfrm>
                                <a:off x="0" y="0"/>
                                <a:ext cx="1770278" cy="1499617"/>
                                <a:chOff x="0" y="0"/>
                                <a:chExt cx="1770278" cy="1499617"/>
                              </a:xfrm>
                            </wpg:grpSpPr>
                            <pic:pic xmlns:pic="http://schemas.openxmlformats.org/drawingml/2006/picture">
                              <pic:nvPicPr>
                                <pic:cNvPr id="28" name="Picture 28" descr="C:\Users\pa5\AppData\Local\Microsoft\Windows\INetCache\Content.Word\SYKElakes_c.jpg"/>
                                <pic:cNvPicPr/>
                              </pic:nvPicPr>
                              <pic:blipFill>
                                <a:blip r:embed="rId42"/>
                                <a:srcRect l="29169" t="29935" r="49147" b="36673"/>
                                <a:stretch/>
                              </pic:blipFill>
                              <pic:spPr>
                                <a:xfrm>
                                  <a:off x="0" y="0"/>
                                  <a:ext cx="1609090" cy="14846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32" name="Text Box 32"/>
                              <wps:cNvSpPr txBox="1"/>
                              <wps:spPr>
                                <a:xfrm>
                                  <a:off x="921715" y="1221639"/>
                                  <a:ext cx="848563" cy="277978"/>
                                </a:xfrm>
                                <a:prstGeom prst="rect">
                                  <a:avLst/>
                                </a:prstGeom>
                                <a:noFill/>
                                <a:ln w="6350">
                                  <a:noFill/>
                                </a:ln>
                              </wps:spPr>
                              <wps:txbx>
                                <w:txbxContent>
                                  <w:p w14:paraId="6B54CD53" w14:textId="77777777" w:rsidR="00107B82" w:rsidRPr="00D52A97" w:rsidRDefault="00107B82" w:rsidP="0079266A">
                                    <w:pPr>
                                      <w:rPr>
                                        <w:color w:val="FFFF00"/>
                                        <w:sz w:val="16"/>
                                        <w14:glow w14:rad="63500">
                                          <w14:schemeClr w14:val="tx1">
                                            <w14:alpha w14:val="60000"/>
                                          </w14:schemeClr>
                                        </w14:glow>
                                      </w:rPr>
                                    </w:pPr>
                                    <w:r w:rsidRPr="00D52A97">
                                      <w:rPr>
                                        <w:color w:val="FFFF00"/>
                                        <w:sz w:val="16"/>
                                        <w14:glow w14:rad="63500">
                                          <w14:schemeClr w14:val="tx1">
                                            <w14:alpha w14:val="60000"/>
                                          </w14:schemeClr>
                                        </w14:glow>
                                      </w:rPr>
                                      <w:t>Estonia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Text Box 30"/>
                              <wps:cNvSpPr txBox="1"/>
                              <wps:spPr>
                                <a:xfrm>
                                  <a:off x="395021" y="621792"/>
                                  <a:ext cx="848360" cy="277495"/>
                                </a:xfrm>
                                <a:prstGeom prst="rect">
                                  <a:avLst/>
                                </a:prstGeom>
                                <a:noFill/>
                                <a:ln w="6350">
                                  <a:noFill/>
                                </a:ln>
                              </wps:spPr>
                              <wps:txbx>
                                <w:txbxContent>
                                  <w:p w14:paraId="0D22A29A" w14:textId="77777777" w:rsidR="00107B82" w:rsidRPr="00D52A97" w:rsidRDefault="00107B82" w:rsidP="0079266A">
                                    <w:pPr>
                                      <w:rPr>
                                        <w:color w:val="FFFF00"/>
                                        <w:sz w:val="16"/>
                                        <w14:glow w14:rad="63500">
                                          <w14:schemeClr w14:val="tx1">
                                            <w14:alpha w14:val="60000"/>
                                          </w14:schemeClr>
                                        </w14:glow>
                                      </w:rPr>
                                    </w:pPr>
                                    <w:r w:rsidRPr="00D52A97">
                                      <w:rPr>
                                        <w:color w:val="FFFF00"/>
                                        <w:sz w:val="16"/>
                                        <w14:glow w14:rad="63500">
                                          <w14:schemeClr w14:val="tx1">
                                            <w14:alpha w14:val="60000"/>
                                          </w14:schemeClr>
                                        </w14:glow>
                                      </w:rPr>
                                      <w:t>Sweden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Text Box 29"/>
                              <wps:cNvSpPr txBox="1"/>
                              <wps:spPr>
                                <a:xfrm>
                                  <a:off x="885139" y="833933"/>
                                  <a:ext cx="848360" cy="277495"/>
                                </a:xfrm>
                                <a:prstGeom prst="rect">
                                  <a:avLst/>
                                </a:prstGeom>
                                <a:noFill/>
                                <a:ln w="6350">
                                  <a:noFill/>
                                </a:ln>
                              </wps:spPr>
                              <wps:txbx>
                                <w:txbxContent>
                                  <w:p w14:paraId="092BFE7C" w14:textId="77777777" w:rsidR="00107B82" w:rsidRPr="00D52A97" w:rsidRDefault="00107B82" w:rsidP="0079266A">
                                    <w:pPr>
                                      <w:rPr>
                                        <w:color w:val="FFFF00"/>
                                        <w:sz w:val="18"/>
                                        <w14:glow w14:rad="63500">
                                          <w14:schemeClr w14:val="tx1">
                                            <w14:alpha w14:val="60000"/>
                                          </w14:schemeClr>
                                        </w14:glow>
                                      </w:rPr>
                                    </w:pPr>
                                    <w:r w:rsidRPr="00D52A97">
                                      <w:rPr>
                                        <w:color w:val="FFFF00"/>
                                        <w:sz w:val="18"/>
                                        <w14:glow w14:rad="63500">
                                          <w14:schemeClr w14:val="tx1">
                                            <w14:alpha w14:val="60000"/>
                                          </w14:schemeClr>
                                        </w14:glow>
                                      </w:rPr>
                                      <w:t>Finland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21946" y="841248"/>
                                  <a:ext cx="519379" cy="277495"/>
                                </a:xfrm>
                                <a:prstGeom prst="rect">
                                  <a:avLst/>
                                </a:prstGeom>
                                <a:noFill/>
                                <a:ln w="6350">
                                  <a:noFill/>
                                </a:ln>
                              </wps:spPr>
                              <wps:txbx>
                                <w:txbxContent>
                                  <w:p w14:paraId="4994E3FB" w14:textId="77777777" w:rsidR="00107B82" w:rsidRPr="00D52A97" w:rsidRDefault="00107B82" w:rsidP="0079266A">
                                    <w:pPr>
                                      <w:rPr>
                                        <w:color w:val="FFFF00"/>
                                        <w:sz w:val="16"/>
                                        <w14:glow w14:rad="63500">
                                          <w14:schemeClr w14:val="tx1">
                                            <w14:alpha w14:val="60000"/>
                                          </w14:schemeClr>
                                        </w14:glow>
                                      </w:rPr>
                                    </w:pPr>
                                    <w:r w:rsidRPr="00D52A97">
                                      <w:rPr>
                                        <w:color w:val="FFFF00"/>
                                        <w:sz w:val="16"/>
                                        <w14:glow w14:rad="63500">
                                          <w14:schemeClr w14:val="tx1">
                                            <w14:alpha w14:val="60000"/>
                                          </w14:schemeClr>
                                        </w14:glow>
                                      </w:rPr>
                                      <w:t>Norway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EFB3DCF" id="Group 37" o:spid="_x0000_s1026" style="position:absolute;left:0;text-align:left;margin-left:151.9pt;margin-top:87.45pt;width:139.4pt;height:118.1pt;z-index:251657728" coordsize="17702,149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width:16090;height:148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" adj="3600">
                        <v:imagedata r:id="rId43" o:title="SYKElakes_c" croptop="19618f" cropbottom="24034f" cropleft="19116f" cropright="32209f"/>
                        <v:shadow on="t" color="black" opacity="26214f" origin="-.5,-.5" offset="-.68028mm,.81072mm"/>
                      </v:shape>
                      <v:shapetype id="_x0000_t202" coordsize="21600,21600" o:spt="202" path="m,l,21600r21600,l21600,xe">
                        <v:stroke joinstyle="miter"/>
                        <v:path gradientshapeok="t" o:connecttype="rect"/>
                      </v:shapetype>
                      <v:shape id="Text Box 32" o:spid="_x0000_s1028" type="#_x0000_t202" style="position:absolute;left:9217;top:12216;width:8485;height:2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" filled="f" stroked="f" strokeweight=".5pt">
                        <v:textbox>
                          <w:txbxContent>
                            <w:p w14:paraId="6B54CD53" w14:textId="77777777" w:rsidR="00107B82" w:rsidRPr="00D52A97" w:rsidRDefault="00107B82" w:rsidP="0079266A">
                              <w:pPr>
                                <w:rPr>
                                  <w:color w:val="FFFF00"/>
                                  <w:sz w:val="16"/>
                                  <w14:glow w14:rad="63500">
                                    <w14:schemeClr w14:val="tx1">
                                      <w14:alpha w14:val="60000"/>
                                    </w14:schemeClr>
                                  </w14:glow>
                                </w:rPr>
                              </w:pPr>
                              <w:r w:rsidRPr="00D52A97">
                                <w:rPr>
                                  <w:color w:val="FFFF00"/>
                                  <w:sz w:val="16"/>
                                  <w14:glow w14:rad="63500">
                                    <w14:schemeClr w14:val="tx1">
                                      <w14:alpha w14:val="60000"/>
                                    </w14:schemeClr>
                                  </w14:glow>
                                </w:rPr>
                                <w:t>Estonia</w:t>
                              </w:r>
                            </w:p>
                          </w:txbxContent>
                        </v:textbox>
                      </v:shape>
                      <v:shape id="Text Box 30" o:spid="_x0000_s1029" type="#_x0000_t202" style="position:absolute;left:3950;top:6217;width:848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0D22A29A" w14:textId="77777777" w:rsidR="00107B82" w:rsidRPr="00D52A97" w:rsidRDefault="00107B82" w:rsidP="0079266A">
                              <w:pPr>
                                <w:rPr>
                                  <w:color w:val="FFFF00"/>
                                  <w:sz w:val="16"/>
                                  <w14:glow w14:rad="63500">
                                    <w14:schemeClr w14:val="tx1">
                                      <w14:alpha w14:val="60000"/>
                                    </w14:schemeClr>
                                  </w14:glow>
                                </w:rPr>
                              </w:pPr>
                              <w:r w:rsidRPr="00D52A97">
                                <w:rPr>
                                  <w:color w:val="FFFF00"/>
                                  <w:sz w:val="16"/>
                                  <w14:glow w14:rad="63500">
                                    <w14:schemeClr w14:val="tx1">
                                      <w14:alpha w14:val="60000"/>
                                    </w14:schemeClr>
                                  </w14:glow>
                                </w:rPr>
                                <w:t>Sweden</w:t>
                              </w:r>
                            </w:p>
                          </w:txbxContent>
                        </v:textbox>
                      </v:shape>
                      <v:shape id="Text Box 29" o:spid="_x0000_s1030" type="#_x0000_t202" style="position:absolute;left:8851;top:8339;width:8483;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092BFE7C" w14:textId="77777777" w:rsidR="00107B82" w:rsidRPr="00D52A97" w:rsidRDefault="00107B82" w:rsidP="0079266A">
                              <w:pPr>
                                <w:rPr>
                                  <w:color w:val="FFFF00"/>
                                  <w:sz w:val="18"/>
                                  <w14:glow w14:rad="63500">
                                    <w14:schemeClr w14:val="tx1">
                                      <w14:alpha w14:val="60000"/>
                                    </w14:schemeClr>
                                  </w14:glow>
                                </w:rPr>
                              </w:pPr>
                              <w:r w:rsidRPr="00D52A97">
                                <w:rPr>
                                  <w:color w:val="FFFF00"/>
                                  <w:sz w:val="18"/>
                                  <w14:glow w14:rad="63500">
                                    <w14:schemeClr w14:val="tx1">
                                      <w14:alpha w14:val="60000"/>
                                    </w14:schemeClr>
                                  </w14:glow>
                                </w:rPr>
                                <w:t>Finland</w:t>
                              </w:r>
                            </w:p>
                          </w:txbxContent>
                        </v:textbox>
                      </v:shape>
                      <v:shape id="Text Box 31" o:spid="_x0000_s1031" type="#_x0000_t202" style="position:absolute;left:219;top:8412;width:5194;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4994E3FB" w14:textId="77777777" w:rsidR="00107B82" w:rsidRPr="00D52A97" w:rsidRDefault="00107B82" w:rsidP="0079266A">
                              <w:pPr>
                                <w:rPr>
                                  <w:color w:val="FFFF00"/>
                                  <w:sz w:val="16"/>
                                  <w14:glow w14:rad="63500">
                                    <w14:schemeClr w14:val="tx1">
                                      <w14:alpha w14:val="60000"/>
                                    </w14:schemeClr>
                                  </w14:glow>
                                </w:rPr>
                              </w:pPr>
                              <w:r w:rsidRPr="00D52A97">
                                <w:rPr>
                                  <w:color w:val="FFFF00"/>
                                  <w:sz w:val="16"/>
                                  <w14:glow w14:rad="63500">
                                    <w14:schemeClr w14:val="tx1">
                                      <w14:alpha w14:val="60000"/>
                                    </w14:schemeClr>
                                  </w14:glow>
                                </w:rPr>
                                <w:t>Norway</w:t>
                              </w:r>
                            </w:p>
                          </w:txbxContent>
                        </v:textbox>
                      </v:shape>
                    </v:group>
                  </w:pict>
                </mc:Fallback>
              </mc:AlternateContent>
            </w:r>
            <w:r w:rsidR="000E5106">
              <w:rPr>
                <w:noProof/>
              </w:rPr>
              <mc:AlternateContent>
                <mc:Choice Requires="wps">
                  <w:drawing>
                    <wp:anchor distT="0" distB="0" distL="114300" distR="114300" simplePos="0" relativeHeight="251656704" behindDoc="0" locked="0" layoutInCell="1" allowOverlap="1" wp14:anchorId="1260D6E8" wp14:editId="282145A5">
                      <wp:simplePos x="0" y="0"/>
                      <wp:positionH relativeFrom="column">
                        <wp:posOffset>2108505</wp:posOffset>
                      </wp:positionH>
                      <wp:positionV relativeFrom="paragraph">
                        <wp:posOffset>2055495</wp:posOffset>
                      </wp:positionV>
                      <wp:extent cx="130633" cy="58394"/>
                      <wp:effectExtent l="0" t="0" r="22225" b="18415"/>
                      <wp:wrapNone/>
                      <wp:docPr id="36" name="Rectangle 36"/>
                      <wp:cNvGraphicFramePr/>
                      <a:graphic xmlns:a="http://schemas.openxmlformats.org/drawingml/2006/main">
                        <a:graphicData uri="http://schemas.microsoft.com/office/word/2010/wordprocessingShape">
                          <wps:wsp>
                            <wps:cNvSpPr/>
                            <wps:spPr>
                              <a:xfrm>
                                <a:off x="0" y="0"/>
                                <a:ext cx="130633" cy="58394"/>
                              </a:xfrm>
                              <a:prstGeom prst="rect">
                                <a:avLst/>
                              </a:prstGeom>
                              <a:solidFill>
                                <a:srgbClr val="3C6253"/>
                              </a:solidFill>
                              <a:ln>
                                <a:solidFill>
                                  <a:srgbClr val="3C6253">
                                    <a:alpha val="94902"/>
                                  </a:srgb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CE8A08" id="Rectangle 36" o:spid="_x0000_s1026" style="position:absolute;margin-left:166pt;margin-top:161.85pt;width:10.3pt;height:4.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" fillcolor="#3c6253" strokecolor="#3c6253" strokeweight="2pt">
                      <v:stroke opacity="62194f"/>
                    </v:rect>
                  </w:pict>
                </mc:Fallback>
              </mc:AlternateContent>
            </w:r>
            <w:r w:rsidR="000E5106">
              <w:rPr>
                <w:noProof/>
              </w:rPr>
              <mc:AlternateContent>
                <mc:Choice Requires="wps">
                  <w:drawing>
                    <wp:anchor distT="0" distB="0" distL="114300" distR="114300" simplePos="0" relativeHeight="251655680" behindDoc="0" locked="0" layoutInCell="1" allowOverlap="1" wp14:anchorId="1F7989BC" wp14:editId="14A5AD05">
                      <wp:simplePos x="0" y="0"/>
                      <wp:positionH relativeFrom="column">
                        <wp:posOffset>3017190</wp:posOffset>
                      </wp:positionH>
                      <wp:positionV relativeFrom="paragraph">
                        <wp:posOffset>2426335</wp:posOffset>
                      </wp:positionV>
                      <wp:extent cx="130633" cy="58394"/>
                      <wp:effectExtent l="0" t="0" r="22225" b="18415"/>
                      <wp:wrapNone/>
                      <wp:docPr id="35" name="Rectangle 35"/>
                      <wp:cNvGraphicFramePr/>
                      <a:graphic xmlns:a="http://schemas.openxmlformats.org/drawingml/2006/main">
                        <a:graphicData uri="http://schemas.microsoft.com/office/word/2010/wordprocessingShape">
                          <wps:wsp>
                            <wps:cNvSpPr/>
                            <wps:spPr>
                              <a:xfrm>
                                <a:off x="0" y="0"/>
                                <a:ext cx="130633" cy="58394"/>
                              </a:xfrm>
                              <a:prstGeom prst="rect">
                                <a:avLst/>
                              </a:prstGeom>
                              <a:solidFill>
                                <a:srgbClr val="3C6253"/>
                              </a:solidFill>
                              <a:ln>
                                <a:solidFill>
                                  <a:srgbClr val="3C6253">
                                    <a:alpha val="94902"/>
                                  </a:srgb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DD034D" id="Rectangle 35" o:spid="_x0000_s1026" style="position:absolute;margin-left:237.55pt;margin-top:191.05pt;width:10.3pt;height:4.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" fillcolor="#3c6253" strokecolor="#3c6253" strokeweight="2pt">
                      <v:stroke opacity="62194f"/>
                    </v:rect>
                  </w:pict>
                </mc:Fallback>
              </mc:AlternateContent>
            </w:r>
            <w:r w:rsidR="000E5106">
              <w:rPr>
                <w:noProof/>
              </w:rPr>
              <mc:AlternateContent>
                <mc:Choice Requires="wps">
                  <w:drawing>
                    <wp:anchor distT="0" distB="0" distL="114300" distR="114300" simplePos="0" relativeHeight="251654656" behindDoc="0" locked="0" layoutInCell="1" allowOverlap="1" wp14:anchorId="32EB4360" wp14:editId="06849A50">
                      <wp:simplePos x="0" y="0"/>
                      <wp:positionH relativeFrom="column">
                        <wp:posOffset>2473655</wp:posOffset>
                      </wp:positionH>
                      <wp:positionV relativeFrom="paragraph">
                        <wp:posOffset>1835785</wp:posOffset>
                      </wp:positionV>
                      <wp:extent cx="233654" cy="58394"/>
                      <wp:effectExtent l="0" t="0" r="14605" b="18415"/>
                      <wp:wrapNone/>
                      <wp:docPr id="34" name="Rectangle 34"/>
                      <wp:cNvGraphicFramePr/>
                      <a:graphic xmlns:a="http://schemas.openxmlformats.org/drawingml/2006/main">
                        <a:graphicData uri="http://schemas.microsoft.com/office/word/2010/wordprocessingShape">
                          <wps:wsp>
                            <wps:cNvSpPr/>
                            <wps:spPr>
                              <a:xfrm>
                                <a:off x="0" y="0"/>
                                <a:ext cx="233654" cy="58394"/>
                              </a:xfrm>
                              <a:prstGeom prst="rect">
                                <a:avLst/>
                              </a:prstGeom>
                              <a:solidFill>
                                <a:srgbClr val="3C6253"/>
                              </a:solidFill>
                              <a:ln>
                                <a:solidFill>
                                  <a:srgbClr val="3C6253">
                                    <a:alpha val="94902"/>
                                  </a:srgb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EBEAC3" id="Rectangle 34" o:spid="_x0000_s1026" style="position:absolute;margin-left:194.8pt;margin-top:144.55pt;width:18.4pt;height:4.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" fillcolor="#3c6253" strokecolor="#3c6253" strokeweight="2pt">
                      <v:stroke opacity="62194f"/>
                    </v:rect>
                  </w:pict>
                </mc:Fallback>
              </mc:AlternateContent>
            </w:r>
            <w:r w:rsidR="0079266A">
              <w:rPr>
                <w:noProof/>
              </w:rPr>
              <mc:AlternateContent>
                <mc:Choice Requires="wps">
                  <w:drawing>
                    <wp:anchor distT="0" distB="0" distL="114300" distR="114300" simplePos="0" relativeHeight="251653632" behindDoc="0" locked="0" layoutInCell="1" allowOverlap="1" wp14:anchorId="282099C6" wp14:editId="05B808F1">
                      <wp:simplePos x="0" y="0"/>
                      <wp:positionH relativeFrom="column">
                        <wp:posOffset>2975406</wp:posOffset>
                      </wp:positionH>
                      <wp:positionV relativeFrom="paragraph">
                        <wp:posOffset>2053412</wp:posOffset>
                      </wp:positionV>
                      <wp:extent cx="233654" cy="58394"/>
                      <wp:effectExtent l="0" t="0" r="14605" b="18415"/>
                      <wp:wrapNone/>
                      <wp:docPr id="33" name="Rectangle 33"/>
                      <wp:cNvGraphicFramePr/>
                      <a:graphic xmlns:a="http://schemas.openxmlformats.org/drawingml/2006/main">
                        <a:graphicData uri="http://schemas.microsoft.com/office/word/2010/wordprocessingShape">
                          <wps:wsp>
                            <wps:cNvSpPr/>
                            <wps:spPr>
                              <a:xfrm>
                                <a:off x="0" y="0"/>
                                <a:ext cx="233654" cy="58394"/>
                              </a:xfrm>
                              <a:prstGeom prst="rect">
                                <a:avLst/>
                              </a:prstGeom>
                              <a:solidFill>
                                <a:srgbClr val="3C6253"/>
                              </a:solidFill>
                              <a:ln>
                                <a:solidFill>
                                  <a:srgbClr val="3C6253">
                                    <a:alpha val="94902"/>
                                  </a:srgb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2D237E" id="Rectangle 33" o:spid="_x0000_s1026" style="position:absolute;margin-left:234.3pt;margin-top:161.7pt;width:18.4pt;height:4.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" fillcolor="#3c6253" strokecolor="#3c6253" strokeweight="2pt">
                      <v:stroke opacity="62194f"/>
                    </v:rect>
                  </w:pict>
                </mc:Fallback>
              </mc:AlternateContent>
            </w:r>
            <w:r w:rsidR="00C2303E" w:rsidRPr="00C2303E">
              <w:rPr>
                <w:noProof/>
              </w:rPr>
              <w:drawing>
                <wp:inline distT="0" distB="0" distL="0" distR="0" wp14:anchorId="003BA806" wp14:editId="0BA99093">
                  <wp:extent cx="2788300" cy="4908499"/>
                  <wp:effectExtent l="0" t="0" r="0" b="6985"/>
                  <wp:docPr id="27" name="Picture 27" descr="SYKElak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YKElakes"/>
                          <pic:cNvPicPr>
                            <a:picLocks noChangeAspect="1" noChangeArrowheads="1"/>
                          </pic:cNvPicPr>
                        </pic:nvPicPr>
                        <pic:blipFill>
                          <a:blip r:embed="rId44">
                            <a:extLst>
                              <a:ext uri="{28A0092B-C50C-407E-A947-70E740481C1C}">
                                <a14:useLocalDpi xmlns:a14="http://schemas.microsoft.com/office/drawing/2010/main" val="0"/>
                              </a:ext>
                            </a:extLst>
                          </a:blip>
                          <a:srcRect l="14426" r="50020" b="-40"/>
                          <a:stretch>
                            <a:fillRect/>
                          </a:stretch>
                        </pic:blipFill>
                        <pic:spPr bwMode="auto">
                          <a:xfrm>
                            <a:off x="0" y="0"/>
                            <a:ext cx="2793841" cy="4918253"/>
                          </a:xfrm>
                          <a:prstGeom prst="rect">
                            <a:avLst/>
                          </a:prstGeom>
                          <a:noFill/>
                          <a:ln>
                            <a:noFill/>
                          </a:ln>
                        </pic:spPr>
                      </pic:pic>
                    </a:graphicData>
                  </a:graphic>
                </wp:inline>
              </w:drawing>
            </w:r>
          </w:p>
        </w:tc>
      </w:tr>
      <w:tr w:rsidR="00C2303E" w:rsidRPr="00C2303E" w14:paraId="34096A64" w14:textId="77777777" w:rsidTr="00C2303E">
        <w:tc>
          <w:tcPr>
            <w:tcW w:w="10682" w:type="dxa"/>
            <w:hideMark/>
          </w:tcPr>
          <w:p w14:paraId="3851C543" w14:textId="6493046E" w:rsidR="00C2303E" w:rsidRPr="00D70426" w:rsidRDefault="00C2303E" w:rsidP="00805DE4">
            <w:pPr>
              <w:pStyle w:val="Caption"/>
            </w:pPr>
            <w:r w:rsidRPr="00D70426">
              <w:t xml:space="preserve">Figure </w:t>
            </w:r>
            <w:r w:rsidR="00154F0F">
              <w:t>9</w:t>
            </w:r>
            <w:r w:rsidR="00D70426">
              <w:t>:</w:t>
            </w:r>
            <w:r w:rsidRPr="00D70426">
              <w:t xml:space="preserve"> Location</w:t>
            </w:r>
            <w:r w:rsidR="00BC4BB1">
              <w:t>s</w:t>
            </w:r>
            <w:r w:rsidRPr="00D70426">
              <w:t xml:space="preserve"> of 27 </w:t>
            </w:r>
            <w:r w:rsidR="00D52A97">
              <w:t>lake verification sites</w:t>
            </w:r>
            <w:r w:rsidR="00CD63D8">
              <w:t xml:space="preserve"> (</w:t>
            </w:r>
            <w:r w:rsidR="00E63A8F" w:rsidRPr="00E63A8F">
              <w:t>Google Maps, maps.google.com</w:t>
            </w:r>
            <w:r w:rsidR="00E63A8F">
              <w:t xml:space="preserve">, </w:t>
            </w:r>
            <w:r w:rsidR="00E63A8F" w:rsidRPr="00E63A8F">
              <w:t>201</w:t>
            </w:r>
            <w:r w:rsidR="00E63A8F">
              <w:t>9</w:t>
            </w:r>
            <w:r w:rsidR="00CD63D8">
              <w:t>)</w:t>
            </w:r>
          </w:p>
        </w:tc>
      </w:tr>
    </w:tbl>
    <w:p w14:paraId="68434A01" w14:textId="77777777" w:rsidR="00D52A97" w:rsidRDefault="00D52A97" w:rsidP="003D5288"/>
    <w:p w14:paraId="787AF3BB" w14:textId="77777777" w:rsidR="00D52A97" w:rsidRDefault="00D52A97">
      <w:pPr>
        <w:spacing w:line="240" w:lineRule="auto"/>
        <w:jc w:val="left"/>
      </w:pPr>
      <w:r>
        <w:br w:type="page"/>
      </w:r>
    </w:p>
    <w:tbl>
      <w:tblPr>
        <w:tblStyle w:val="TableGrid"/>
        <w:tblW w:w="106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5612"/>
      </w:tblGrid>
      <w:tr w:rsidR="00830F71" w14:paraId="15E99611" w14:textId="77777777" w:rsidTr="000E63E6">
        <w:tc>
          <w:tcPr>
            <w:tcW w:w="5070" w:type="dxa"/>
          </w:tcPr>
          <w:p w14:paraId="1FE5584D" w14:textId="77777777" w:rsidR="00830F71" w:rsidRDefault="00830F71" w:rsidP="00977FF6">
            <w:pPr>
              <w:ind w:left="720"/>
            </w:pPr>
            <w:r w:rsidRPr="00776471">
              <w:rPr>
                <w:noProof/>
              </w:rPr>
              <w:lastRenderedPageBreak/>
              <w:drawing>
                <wp:anchor distT="0" distB="0" distL="0" distR="0" simplePos="0" relativeHeight="251659776" behindDoc="1" locked="0" layoutInCell="1" allowOverlap="1" wp14:anchorId="031C1932" wp14:editId="67FF4115">
                  <wp:simplePos x="0" y="0"/>
                  <wp:positionH relativeFrom="column">
                    <wp:posOffset>929612</wp:posOffset>
                  </wp:positionH>
                  <wp:positionV relativeFrom="paragraph">
                    <wp:posOffset>28575</wp:posOffset>
                  </wp:positionV>
                  <wp:extent cx="2700000" cy="2023200"/>
                  <wp:effectExtent l="0" t="0" r="5715" b="0"/>
                  <wp:wrapTight wrapText="bothSides">
                    <wp:wrapPolygon edited="0">
                      <wp:start x="0" y="0"/>
                      <wp:lineTo x="0" y="21356"/>
                      <wp:lineTo x="21493" y="21356"/>
                      <wp:lineTo x="21493"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pic:spPr>
                      </pic:pic>
                    </a:graphicData>
                  </a:graphic>
                  <wp14:sizeRelH relativeFrom="page">
                    <wp14:pctWidth>0</wp14:pctWidth>
                  </wp14:sizeRelH>
                  <wp14:sizeRelV relativeFrom="page">
                    <wp14:pctHeight>0</wp14:pctHeight>
                  </wp14:sizeRelV>
                </wp:anchor>
              </w:drawing>
            </w:r>
          </w:p>
        </w:tc>
        <w:tc>
          <w:tcPr>
            <w:tcW w:w="5612" w:type="dxa"/>
          </w:tcPr>
          <w:p w14:paraId="3C79561E" w14:textId="77777777" w:rsidR="00830F71" w:rsidRDefault="00830F71" w:rsidP="00977FF6">
            <w:r w:rsidRPr="00776471">
              <w:rPr>
                <w:noProof/>
              </w:rPr>
              <w:drawing>
                <wp:anchor distT="0" distB="0" distL="0" distR="0" simplePos="0" relativeHeight="251661824" behindDoc="1" locked="0" layoutInCell="1" allowOverlap="1" wp14:anchorId="4670C0D7" wp14:editId="6EA2C581">
                  <wp:simplePos x="0" y="0"/>
                  <wp:positionH relativeFrom="column">
                    <wp:posOffset>36029</wp:posOffset>
                  </wp:positionH>
                  <wp:positionV relativeFrom="paragraph">
                    <wp:posOffset>28575</wp:posOffset>
                  </wp:positionV>
                  <wp:extent cx="2700000" cy="2023200"/>
                  <wp:effectExtent l="0" t="0" r="5715" b="0"/>
                  <wp:wrapTight wrapText="largest">
                    <wp:wrapPolygon edited="0">
                      <wp:start x="0" y="0"/>
                      <wp:lineTo x="0" y="21356"/>
                      <wp:lineTo x="21493" y="21356"/>
                      <wp:lineTo x="21493"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00000" cy="2023200"/>
                          </a:xfrm>
                          <a:prstGeom prst="rect">
                            <a:avLst/>
                          </a:prstGeom>
                          <a:noFill/>
                        </pic:spPr>
                      </pic:pic>
                    </a:graphicData>
                  </a:graphic>
                  <wp14:sizeRelH relativeFrom="page">
                    <wp14:pctWidth>0</wp14:pctWidth>
                  </wp14:sizeRelH>
                  <wp14:sizeRelV relativeFrom="page">
                    <wp14:pctHeight>0</wp14:pctHeight>
                  </wp14:sizeRelV>
                </wp:anchor>
              </w:drawing>
            </w:r>
          </w:p>
        </w:tc>
      </w:tr>
      <w:tr w:rsidR="00830F71" w14:paraId="460EB741" w14:textId="77777777" w:rsidTr="00830F71">
        <w:tc>
          <w:tcPr>
            <w:tcW w:w="10682" w:type="dxa"/>
            <w:gridSpan w:val="2"/>
          </w:tcPr>
          <w:p w14:paraId="3D2EC37F" w14:textId="4EF2649F" w:rsidR="00830F71" w:rsidRDefault="00830F71" w:rsidP="002B605A">
            <w:pPr>
              <w:pStyle w:val="Caption"/>
            </w:pPr>
            <w:r w:rsidRPr="00122113">
              <w:t xml:space="preserve">Figure </w:t>
            </w:r>
            <w:r w:rsidR="00154F0F">
              <w:t>10</w:t>
            </w:r>
            <w:r>
              <w:t>:</w:t>
            </w:r>
            <w:r w:rsidRPr="00122113">
              <w:t xml:space="preserve"> Lake depth</w:t>
            </w:r>
            <w:r>
              <w:t>s</w:t>
            </w:r>
            <w:r w:rsidRPr="00122113">
              <w:t xml:space="preserve"> </w:t>
            </w:r>
            <w:r>
              <w:t xml:space="preserve">and their differences in meters </w:t>
            </w:r>
            <w:r w:rsidR="004C6537">
              <w:t>for</w:t>
            </w:r>
            <w:r w:rsidRPr="00D70426">
              <w:t xml:space="preserve"> 27 </w:t>
            </w:r>
            <w:r>
              <w:t xml:space="preserve">verification sites; OBS </w:t>
            </w:r>
            <w:r w:rsidR="000C1AD9" w:rsidRPr="00C00B80">
              <w:t>–</w:t>
            </w:r>
            <w:r>
              <w:t xml:space="preserve"> </w:t>
            </w:r>
            <w:r w:rsidRPr="00122113">
              <w:t xml:space="preserve">measured </w:t>
            </w:r>
            <w:r>
              <w:t xml:space="preserve">by </w:t>
            </w:r>
            <w:r w:rsidRPr="00122113">
              <w:t>SYKE</w:t>
            </w:r>
            <w:r>
              <w:t xml:space="preserve">, OPR </w:t>
            </w:r>
            <w:r w:rsidR="000C1AD9" w:rsidRPr="00C00B80">
              <w:t>–</w:t>
            </w:r>
            <w:r>
              <w:t xml:space="preserve"> </w:t>
            </w:r>
            <w:r w:rsidRPr="00122113">
              <w:t xml:space="preserve">from ECMWF operational </w:t>
            </w:r>
            <w:r>
              <w:t xml:space="preserve">file and NEW </w:t>
            </w:r>
            <w:r w:rsidR="000C1AD9" w:rsidRPr="00C00B80">
              <w:t>–</w:t>
            </w:r>
            <w:r>
              <w:t xml:space="preserve"> from</w:t>
            </w:r>
            <w:r w:rsidRPr="00122113">
              <w:t xml:space="preserve"> </w:t>
            </w:r>
            <w:r>
              <w:t>upgraded</w:t>
            </w:r>
            <w:r w:rsidRPr="00122113">
              <w:t xml:space="preserve"> file</w:t>
            </w:r>
          </w:p>
        </w:tc>
      </w:tr>
    </w:tbl>
    <w:p w14:paraId="3D990378" w14:textId="4760DC7A" w:rsidR="00D0601F" w:rsidRDefault="00D0601F" w:rsidP="003D5288"/>
    <w:p w14:paraId="69F705C4" w14:textId="77777777" w:rsidR="00D0601F" w:rsidRDefault="00D0601F">
      <w:pPr>
        <w:spacing w:line="240" w:lineRule="auto"/>
        <w:jc w:val="lef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7"/>
        <w:gridCol w:w="5018"/>
      </w:tblGrid>
      <w:tr w:rsidR="000D1D84" w:rsidRPr="000D1D84" w14:paraId="32928F50" w14:textId="77777777" w:rsidTr="00D0601F">
        <w:tc>
          <w:tcPr>
            <w:tcW w:w="5017" w:type="dxa"/>
            <w:hideMark/>
          </w:tcPr>
          <w:p w14:paraId="3226D7AE" w14:textId="77777777" w:rsidR="000D1D84" w:rsidRPr="000D1D84" w:rsidRDefault="000D1D84" w:rsidP="00EC2AA8">
            <w:pPr>
              <w:jc w:val="right"/>
            </w:pPr>
            <w:r w:rsidRPr="000D1D84">
              <w:rPr>
                <w:noProof/>
              </w:rPr>
              <w:lastRenderedPageBreak/>
              <w:drawing>
                <wp:inline distT="0" distB="0" distL="0" distR="0" wp14:anchorId="757FD80D" wp14:editId="44906408">
                  <wp:extent cx="2700000" cy="2030400"/>
                  <wp:effectExtent l="0" t="0" r="5715" b="825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00000" cy="2030400"/>
                          </a:xfrm>
                          <a:prstGeom prst="rect">
                            <a:avLst/>
                          </a:prstGeom>
                          <a:noFill/>
                          <a:ln>
                            <a:noFill/>
                          </a:ln>
                        </pic:spPr>
                      </pic:pic>
                    </a:graphicData>
                  </a:graphic>
                </wp:inline>
              </w:drawing>
            </w:r>
          </w:p>
        </w:tc>
        <w:tc>
          <w:tcPr>
            <w:tcW w:w="5018" w:type="dxa"/>
            <w:hideMark/>
          </w:tcPr>
          <w:p w14:paraId="172CF3D2" w14:textId="77777777" w:rsidR="000D1D84" w:rsidRPr="000D1D84" w:rsidRDefault="000D1D84" w:rsidP="000D1D84">
            <w:r w:rsidRPr="000D1D84">
              <w:rPr>
                <w:noProof/>
              </w:rPr>
              <w:drawing>
                <wp:inline distT="0" distB="0" distL="0" distR="0" wp14:anchorId="725A63BD" wp14:editId="10B14BE4">
                  <wp:extent cx="2700000" cy="2030400"/>
                  <wp:effectExtent l="0" t="0" r="5715"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00000" cy="2030400"/>
                          </a:xfrm>
                          <a:prstGeom prst="rect">
                            <a:avLst/>
                          </a:prstGeom>
                          <a:noFill/>
                          <a:ln>
                            <a:noFill/>
                          </a:ln>
                        </pic:spPr>
                      </pic:pic>
                    </a:graphicData>
                  </a:graphic>
                </wp:inline>
              </w:drawing>
            </w:r>
          </w:p>
        </w:tc>
      </w:tr>
      <w:tr w:rsidR="000D1D84" w:rsidRPr="000D1D84" w14:paraId="6CD1F6AE" w14:textId="77777777" w:rsidTr="00D0601F">
        <w:tc>
          <w:tcPr>
            <w:tcW w:w="5017" w:type="dxa"/>
            <w:hideMark/>
          </w:tcPr>
          <w:p w14:paraId="3B90C99A" w14:textId="77777777" w:rsidR="000D1D84" w:rsidRPr="000D1D84" w:rsidRDefault="0095153D" w:rsidP="00EC2AA8">
            <w:pPr>
              <w:jc w:val="right"/>
            </w:pPr>
            <w:r>
              <w:rPr>
                <w:noProof/>
              </w:rPr>
              <w:drawing>
                <wp:inline distT="0" distB="0" distL="0" distR="0" wp14:anchorId="7CB9119D" wp14:editId="62E59F2E">
                  <wp:extent cx="2700000" cy="2026800"/>
                  <wp:effectExtent l="0" t="0" r="571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eason_3seasonsLessGapFilling_ALL_YEAR_LakeStatistics_SYKEminusEXP_StDev.tw.png"/>
                          <pic:cNvPicPr/>
                        </pic:nvPicPr>
                        <pic:blipFill>
                          <a:blip r:embed="rId49">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018" w:type="dxa"/>
            <w:hideMark/>
          </w:tcPr>
          <w:p w14:paraId="3C92F51C" w14:textId="77777777" w:rsidR="000D1D84" w:rsidRPr="000D1D84" w:rsidRDefault="000D1D84" w:rsidP="000D1D84">
            <w:r w:rsidRPr="000D1D84">
              <w:rPr>
                <w:noProof/>
              </w:rPr>
              <w:drawing>
                <wp:inline distT="0" distB="0" distL="0" distR="0" wp14:anchorId="1E189E53" wp14:editId="317E9E3C">
                  <wp:extent cx="2700000" cy="2030400"/>
                  <wp:effectExtent l="0" t="0" r="5715"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00000" cy="2030400"/>
                          </a:xfrm>
                          <a:prstGeom prst="rect">
                            <a:avLst/>
                          </a:prstGeom>
                          <a:noFill/>
                          <a:ln>
                            <a:noFill/>
                          </a:ln>
                        </pic:spPr>
                      </pic:pic>
                    </a:graphicData>
                  </a:graphic>
                </wp:inline>
              </w:drawing>
            </w:r>
          </w:p>
        </w:tc>
      </w:tr>
      <w:tr w:rsidR="000D1D84" w:rsidRPr="000D1D84" w14:paraId="40A1B7D0" w14:textId="77777777" w:rsidTr="00D0601F">
        <w:tc>
          <w:tcPr>
            <w:tcW w:w="10035" w:type="dxa"/>
            <w:gridSpan w:val="2"/>
            <w:hideMark/>
          </w:tcPr>
          <w:p w14:paraId="4DF1644D" w14:textId="2DFBC317" w:rsidR="000D1D84" w:rsidRPr="000D1D84" w:rsidRDefault="000D1D84" w:rsidP="002B605A">
            <w:pPr>
              <w:pStyle w:val="Caption"/>
            </w:pPr>
            <w:r w:rsidRPr="000D1D84">
              <w:t xml:space="preserve">Figure </w:t>
            </w:r>
            <w:r w:rsidR="00154F0F">
              <w:t>11</w:t>
            </w:r>
            <w:r w:rsidRPr="000D1D84">
              <w:t xml:space="preserve">: </w:t>
            </w:r>
            <w:r w:rsidR="00B5432C">
              <w:t>MAE</w:t>
            </w:r>
            <w:r w:rsidRPr="000D1D84">
              <w:t xml:space="preserve">, </w:t>
            </w:r>
            <w:r w:rsidR="00E63A8F">
              <w:t>bias</w:t>
            </w:r>
            <w:r w:rsidRPr="000D1D84">
              <w:t xml:space="preserve">, </w:t>
            </w:r>
            <w:r w:rsidR="004C6537">
              <w:t>STD</w:t>
            </w:r>
            <w:r w:rsidRPr="000D1D84">
              <w:t xml:space="preserve"> and amount of data</w:t>
            </w:r>
            <w:r>
              <w:t xml:space="preserve"> calculated over </w:t>
            </w:r>
            <w:r w:rsidR="00E63A8F">
              <w:t>the total</w:t>
            </w:r>
            <w:r>
              <w:t xml:space="preserve"> period </w:t>
            </w:r>
            <w:r w:rsidR="00E63A8F">
              <w:t xml:space="preserve">of </w:t>
            </w:r>
            <w:r>
              <w:t xml:space="preserve">2010-2014 for 27 </w:t>
            </w:r>
            <w:r w:rsidR="004C6537">
              <w:t xml:space="preserve">verification </w:t>
            </w:r>
            <w:r>
              <w:t>sites</w:t>
            </w:r>
            <w:r w:rsidR="00D96E0E">
              <w:t xml:space="preserve">; </w:t>
            </w:r>
            <w:r w:rsidR="004C6537" w:rsidRPr="004C6537">
              <w:rPr>
                <w:i/>
              </w:rPr>
              <w:t>GTZP</w:t>
            </w:r>
            <w:r w:rsidR="00D96E0E">
              <w:t xml:space="preserve"> (red) </w:t>
            </w:r>
            <w:r w:rsidR="000C1AD9" w:rsidRPr="00C00B80">
              <w:t>–</w:t>
            </w:r>
            <w:r w:rsidR="00D96E0E">
              <w:t xml:space="preserve"> experiment with operational </w:t>
            </w:r>
            <w:proofErr w:type="spellStart"/>
            <w:r w:rsidR="004C6537" w:rsidRPr="004C6537">
              <w:rPr>
                <w:i/>
              </w:rPr>
              <w:t>D_water</w:t>
            </w:r>
            <w:proofErr w:type="spellEnd"/>
            <w:r w:rsidR="00D96E0E">
              <w:t xml:space="preserve">, </w:t>
            </w:r>
            <w:r w:rsidR="004C6537" w:rsidRPr="004C6537">
              <w:rPr>
                <w:i/>
              </w:rPr>
              <w:t>GTZL</w:t>
            </w:r>
            <w:r w:rsidR="00D96E0E">
              <w:t xml:space="preserve"> (blue) </w:t>
            </w:r>
            <w:r w:rsidR="000C1AD9" w:rsidRPr="00C00B80">
              <w:t>–</w:t>
            </w:r>
            <w:r w:rsidR="00D96E0E">
              <w:t xml:space="preserve"> with upgraded </w:t>
            </w:r>
            <w:proofErr w:type="spellStart"/>
            <w:r w:rsidR="004C6537" w:rsidRPr="004C6537">
              <w:rPr>
                <w:i/>
              </w:rPr>
              <w:t>D_water</w:t>
            </w:r>
            <w:proofErr w:type="spellEnd"/>
          </w:p>
        </w:tc>
      </w:tr>
    </w:tbl>
    <w:p w14:paraId="1715783D" w14:textId="77777777" w:rsidR="000D1D84" w:rsidRDefault="000D1D84">
      <w:pPr>
        <w:spacing w:line="240" w:lineRule="auto"/>
        <w:jc w:val="left"/>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3"/>
        <w:gridCol w:w="8970"/>
      </w:tblGrid>
      <w:tr w:rsidR="00C47D36" w:rsidRPr="00C47D36" w14:paraId="57500F82" w14:textId="77777777" w:rsidTr="00D96E0E">
        <w:trPr>
          <w:cantSplit/>
          <w:trHeight w:val="1134"/>
          <w:jc w:val="center"/>
        </w:trPr>
        <w:tc>
          <w:tcPr>
            <w:tcW w:w="1203" w:type="dxa"/>
            <w:textDirection w:val="btLr"/>
            <w:vAlign w:val="bottom"/>
            <w:hideMark/>
          </w:tcPr>
          <w:p w14:paraId="2DB26F30" w14:textId="77777777" w:rsidR="00C47D36" w:rsidRPr="00557B0A" w:rsidRDefault="00C47D36" w:rsidP="00D96E0E">
            <w:pPr>
              <w:jc w:val="center"/>
              <w:rPr>
                <w:sz w:val="18"/>
                <w:szCs w:val="18"/>
              </w:rPr>
            </w:pPr>
            <w:r w:rsidRPr="00557B0A">
              <w:rPr>
                <w:sz w:val="18"/>
                <w:szCs w:val="18"/>
              </w:rPr>
              <w:lastRenderedPageBreak/>
              <w:t xml:space="preserve">Experiment </w:t>
            </w:r>
            <w:r w:rsidR="001004AE" w:rsidRPr="001004AE">
              <w:rPr>
                <w:i/>
                <w:sz w:val="18"/>
                <w:szCs w:val="18"/>
              </w:rPr>
              <w:t>GTZL</w:t>
            </w:r>
            <w:r w:rsidR="001004AE">
              <w:rPr>
                <w:sz w:val="18"/>
                <w:szCs w:val="18"/>
              </w:rPr>
              <w:t xml:space="preserve"> </w:t>
            </w:r>
            <w:r w:rsidRPr="00557B0A">
              <w:rPr>
                <w:sz w:val="18"/>
                <w:szCs w:val="18"/>
              </w:rPr>
              <w:t xml:space="preserve">(with </w:t>
            </w:r>
            <w:r w:rsidR="001004AE">
              <w:rPr>
                <w:sz w:val="18"/>
                <w:szCs w:val="18"/>
              </w:rPr>
              <w:t xml:space="preserve">upgraded </w:t>
            </w:r>
            <w:proofErr w:type="spellStart"/>
            <w:r w:rsidR="001004AE" w:rsidRPr="001004AE">
              <w:rPr>
                <w:i/>
                <w:sz w:val="18"/>
                <w:szCs w:val="18"/>
              </w:rPr>
              <w:t>D_water</w:t>
            </w:r>
            <w:proofErr w:type="spellEnd"/>
            <w:r w:rsidRPr="00557B0A">
              <w:rPr>
                <w:sz w:val="18"/>
                <w:szCs w:val="18"/>
              </w:rPr>
              <w:t>)</w:t>
            </w:r>
          </w:p>
        </w:tc>
        <w:tc>
          <w:tcPr>
            <w:tcW w:w="8970" w:type="dxa"/>
            <w:hideMark/>
          </w:tcPr>
          <w:p w14:paraId="316052AA" w14:textId="77777777" w:rsidR="00C47D36" w:rsidRPr="00C47D36" w:rsidRDefault="00C47D36" w:rsidP="00C47D36">
            <w:r w:rsidRPr="00C47D36">
              <w:rPr>
                <w:noProof/>
              </w:rPr>
              <w:drawing>
                <wp:inline distT="0" distB="0" distL="0" distR="0" wp14:anchorId="61893398" wp14:editId="678D3937">
                  <wp:extent cx="5400000" cy="2779200"/>
                  <wp:effectExtent l="0" t="0" r="0"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l="5606" t="18803" r="4155" b="20987"/>
                          <a:stretch>
                            <a:fillRect/>
                          </a:stretch>
                        </pic:blipFill>
                        <pic:spPr bwMode="auto">
                          <a:xfrm>
                            <a:off x="0" y="0"/>
                            <a:ext cx="5400000" cy="2779200"/>
                          </a:xfrm>
                          <a:prstGeom prst="rect">
                            <a:avLst/>
                          </a:prstGeom>
                          <a:noFill/>
                          <a:ln>
                            <a:noFill/>
                          </a:ln>
                        </pic:spPr>
                      </pic:pic>
                    </a:graphicData>
                  </a:graphic>
                </wp:inline>
              </w:drawing>
            </w:r>
          </w:p>
        </w:tc>
      </w:tr>
      <w:tr w:rsidR="00C47D36" w:rsidRPr="00C47D36" w14:paraId="46ED7178" w14:textId="77777777" w:rsidTr="00D96E0E">
        <w:trPr>
          <w:cantSplit/>
          <w:trHeight w:val="1134"/>
          <w:jc w:val="center"/>
        </w:trPr>
        <w:tc>
          <w:tcPr>
            <w:tcW w:w="1203" w:type="dxa"/>
            <w:textDirection w:val="btLr"/>
            <w:vAlign w:val="bottom"/>
            <w:hideMark/>
          </w:tcPr>
          <w:p w14:paraId="356FE091" w14:textId="77777777" w:rsidR="00C47D36" w:rsidRPr="00557B0A" w:rsidRDefault="00C47D36" w:rsidP="00D96E0E">
            <w:pPr>
              <w:jc w:val="center"/>
              <w:rPr>
                <w:sz w:val="18"/>
                <w:szCs w:val="18"/>
              </w:rPr>
            </w:pPr>
            <w:r w:rsidRPr="00557B0A">
              <w:rPr>
                <w:sz w:val="18"/>
                <w:szCs w:val="18"/>
              </w:rPr>
              <w:t xml:space="preserve">Experiment </w:t>
            </w:r>
            <w:r w:rsidR="001004AE" w:rsidRPr="001004AE">
              <w:rPr>
                <w:i/>
                <w:sz w:val="18"/>
                <w:szCs w:val="18"/>
              </w:rPr>
              <w:t>GTZP</w:t>
            </w:r>
            <w:r w:rsidRPr="00557B0A">
              <w:rPr>
                <w:sz w:val="18"/>
                <w:szCs w:val="18"/>
              </w:rPr>
              <w:t xml:space="preserve"> (with operatio</w:t>
            </w:r>
            <w:r w:rsidR="001004AE">
              <w:rPr>
                <w:sz w:val="18"/>
                <w:szCs w:val="18"/>
              </w:rPr>
              <w:t xml:space="preserve">nal </w:t>
            </w:r>
            <w:proofErr w:type="spellStart"/>
            <w:r w:rsidR="001004AE" w:rsidRPr="001004AE">
              <w:rPr>
                <w:i/>
                <w:sz w:val="18"/>
                <w:szCs w:val="18"/>
              </w:rPr>
              <w:t>D_water</w:t>
            </w:r>
            <w:proofErr w:type="spellEnd"/>
            <w:r w:rsidRPr="00557B0A">
              <w:rPr>
                <w:sz w:val="18"/>
                <w:szCs w:val="18"/>
              </w:rPr>
              <w:t>)</w:t>
            </w:r>
          </w:p>
        </w:tc>
        <w:tc>
          <w:tcPr>
            <w:tcW w:w="8970" w:type="dxa"/>
            <w:hideMark/>
          </w:tcPr>
          <w:p w14:paraId="2006FB8F" w14:textId="77777777" w:rsidR="00C47D36" w:rsidRPr="00C47D36" w:rsidRDefault="00C47D36" w:rsidP="00C47D36">
            <w:r w:rsidRPr="00C47D36">
              <w:rPr>
                <w:noProof/>
              </w:rPr>
              <w:drawing>
                <wp:inline distT="0" distB="0" distL="0" distR="0" wp14:anchorId="2FD8DB82" wp14:editId="2D69CC9D">
                  <wp:extent cx="5398617" cy="2633472"/>
                  <wp:effectExtent l="0" t="0" r="0" b="0"/>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rrowheads="1"/>
                          </pic:cNvPicPr>
                        </pic:nvPicPr>
                        <pic:blipFill>
                          <a:blip r:embed="rId52" cstate="print">
                            <a:extLst>
                              <a:ext uri="{28A0092B-C50C-407E-A947-70E740481C1C}">
                                <a14:useLocalDpi xmlns:a14="http://schemas.microsoft.com/office/drawing/2010/main" val="0"/>
                              </a:ext>
                            </a:extLst>
                          </a:blip>
                          <a:srcRect l="5620" t="18883" r="4362" b="21104"/>
                          <a:stretch>
                            <a:fillRect/>
                          </a:stretch>
                        </pic:blipFill>
                        <pic:spPr bwMode="auto">
                          <a:xfrm>
                            <a:off x="0" y="0"/>
                            <a:ext cx="5407540" cy="2637825"/>
                          </a:xfrm>
                          <a:prstGeom prst="rect">
                            <a:avLst/>
                          </a:prstGeom>
                          <a:noFill/>
                          <a:ln>
                            <a:noFill/>
                          </a:ln>
                        </pic:spPr>
                      </pic:pic>
                    </a:graphicData>
                  </a:graphic>
                </wp:inline>
              </w:drawing>
            </w:r>
          </w:p>
        </w:tc>
      </w:tr>
      <w:tr w:rsidR="00C47D36" w:rsidRPr="00C47D36" w14:paraId="5428953D" w14:textId="77777777" w:rsidTr="00D96E0E">
        <w:trPr>
          <w:jc w:val="center"/>
        </w:trPr>
        <w:tc>
          <w:tcPr>
            <w:tcW w:w="10173" w:type="dxa"/>
            <w:gridSpan w:val="2"/>
            <w:hideMark/>
          </w:tcPr>
          <w:p w14:paraId="1E26DE3D" w14:textId="506F97E8" w:rsidR="00C47D36" w:rsidRPr="00C47D36" w:rsidRDefault="00C47D36" w:rsidP="002B605A">
            <w:pPr>
              <w:pStyle w:val="Caption"/>
            </w:pPr>
            <w:r w:rsidRPr="00C47D36">
              <w:t>Figure 1</w:t>
            </w:r>
            <w:r w:rsidR="00154F0F">
              <w:t>2</w:t>
            </w:r>
            <w:r w:rsidRPr="00C47D36">
              <w:t xml:space="preserve">: </w:t>
            </w:r>
            <w:r w:rsidR="00557B0A">
              <w:t xml:space="preserve">Lake seasons for 2010-2014 for 27 </w:t>
            </w:r>
            <w:r w:rsidR="001004AE">
              <w:t xml:space="preserve">verification </w:t>
            </w:r>
            <w:r w:rsidR="00557B0A">
              <w:t xml:space="preserve">sites based on operational (lower panel) and upgraded (upper panel) </w:t>
            </w:r>
            <w:proofErr w:type="spellStart"/>
            <w:r w:rsidR="001004AE" w:rsidRPr="001004AE">
              <w:rPr>
                <w:i/>
              </w:rPr>
              <w:t>D_water</w:t>
            </w:r>
            <w:proofErr w:type="spellEnd"/>
            <w:r w:rsidR="00557B0A">
              <w:t xml:space="preserve">; blue </w:t>
            </w:r>
            <w:r w:rsidR="000C1AD9" w:rsidRPr="00C00B80">
              <w:t>–</w:t>
            </w:r>
            <w:r w:rsidR="00557B0A">
              <w:t xml:space="preserve"> lake is ice covered, </w:t>
            </w:r>
            <w:r w:rsidRPr="00C47D36">
              <w:t xml:space="preserve">red </w:t>
            </w:r>
            <w:r w:rsidR="000C1AD9" w:rsidRPr="00C00B80">
              <w:t>–</w:t>
            </w:r>
            <w:r w:rsidRPr="00C47D36">
              <w:t xml:space="preserve"> </w:t>
            </w:r>
            <w:r w:rsidR="00557B0A">
              <w:t xml:space="preserve">lake is </w:t>
            </w:r>
            <w:r w:rsidRPr="00C47D36">
              <w:t xml:space="preserve">mixed till the bottom, green </w:t>
            </w:r>
            <w:r w:rsidR="000C1AD9" w:rsidRPr="00C00B80">
              <w:t>–</w:t>
            </w:r>
            <w:r w:rsidRPr="00C47D36">
              <w:t xml:space="preserve"> </w:t>
            </w:r>
            <w:r w:rsidR="000C1AD9">
              <w:t xml:space="preserve">lake is </w:t>
            </w:r>
            <w:r w:rsidR="00FE7870">
              <w:t>stratified (</w:t>
            </w:r>
            <w:r w:rsidR="003F6CF3" w:rsidRPr="003F6CF3">
              <w:t>ice-free and non-mixed</w:t>
            </w:r>
            <w:r w:rsidR="000C1AD9">
              <w:t xml:space="preserve">, </w:t>
            </w:r>
            <w:r w:rsidR="003F6CF3" w:rsidRPr="003F6CF3">
              <w:t>residual period</w:t>
            </w:r>
            <w:r w:rsidR="000C1AD9">
              <w:t>)</w:t>
            </w:r>
          </w:p>
        </w:tc>
      </w:tr>
    </w:tbl>
    <w:p w14:paraId="33F21F26" w14:textId="77777777" w:rsidR="00CB507E" w:rsidRDefault="00CB507E">
      <w:pPr>
        <w:spacing w:line="240" w:lineRule="auto"/>
        <w:jc w:val="left"/>
      </w:pPr>
      <w:r>
        <w:br w:type="page"/>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03"/>
        <w:gridCol w:w="8970"/>
      </w:tblGrid>
      <w:tr w:rsidR="00CB507E" w:rsidRPr="00CB507E" w14:paraId="15B87702" w14:textId="77777777" w:rsidTr="00CB507E">
        <w:trPr>
          <w:cantSplit/>
          <w:trHeight w:val="1134"/>
          <w:jc w:val="center"/>
        </w:trPr>
        <w:tc>
          <w:tcPr>
            <w:tcW w:w="1203" w:type="dxa"/>
            <w:textDirection w:val="btLr"/>
            <w:vAlign w:val="bottom"/>
            <w:hideMark/>
          </w:tcPr>
          <w:p w14:paraId="6AA1D469" w14:textId="77777777" w:rsidR="00CB507E" w:rsidRPr="00CB507E" w:rsidRDefault="00FE7870" w:rsidP="00CB507E">
            <w:pPr>
              <w:jc w:val="center"/>
              <w:rPr>
                <w:sz w:val="18"/>
              </w:rPr>
            </w:pPr>
            <w:r w:rsidRPr="00557B0A">
              <w:rPr>
                <w:sz w:val="18"/>
                <w:szCs w:val="18"/>
              </w:rPr>
              <w:lastRenderedPageBreak/>
              <w:t xml:space="preserve">Experiment </w:t>
            </w:r>
            <w:r w:rsidRPr="001004AE">
              <w:rPr>
                <w:i/>
                <w:sz w:val="18"/>
                <w:szCs w:val="18"/>
              </w:rPr>
              <w:t>GTZL</w:t>
            </w:r>
            <w:r>
              <w:rPr>
                <w:sz w:val="18"/>
                <w:szCs w:val="18"/>
              </w:rPr>
              <w:t xml:space="preserve"> </w:t>
            </w:r>
            <w:r w:rsidRPr="00557B0A">
              <w:rPr>
                <w:sz w:val="18"/>
                <w:szCs w:val="18"/>
              </w:rPr>
              <w:t xml:space="preserve">(with </w:t>
            </w:r>
            <w:r>
              <w:rPr>
                <w:sz w:val="18"/>
                <w:szCs w:val="18"/>
              </w:rPr>
              <w:t xml:space="preserve">upgraded </w:t>
            </w:r>
            <w:proofErr w:type="spellStart"/>
            <w:r w:rsidRPr="001004AE">
              <w:rPr>
                <w:i/>
                <w:sz w:val="18"/>
                <w:szCs w:val="18"/>
              </w:rPr>
              <w:t>D_water</w:t>
            </w:r>
            <w:proofErr w:type="spellEnd"/>
            <w:r w:rsidRPr="00557B0A">
              <w:rPr>
                <w:sz w:val="18"/>
                <w:szCs w:val="18"/>
              </w:rPr>
              <w:t>)</w:t>
            </w:r>
          </w:p>
        </w:tc>
        <w:tc>
          <w:tcPr>
            <w:tcW w:w="8970" w:type="dxa"/>
            <w:hideMark/>
          </w:tcPr>
          <w:p w14:paraId="5D5EB7A7" w14:textId="77777777" w:rsidR="00CB507E" w:rsidRPr="00CB507E" w:rsidRDefault="00CB507E" w:rsidP="00CB507E">
            <w:r w:rsidRPr="00CB507E">
              <w:rPr>
                <w:noProof/>
              </w:rPr>
              <w:drawing>
                <wp:inline distT="0" distB="0" distL="0" distR="0" wp14:anchorId="4EDB7A53" wp14:editId="54F0B371">
                  <wp:extent cx="5400000" cy="2786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rrowheads="1"/>
                          </pic:cNvPicPr>
                        </pic:nvPicPr>
                        <pic:blipFill>
                          <a:blip r:embed="rId53">
                            <a:extLst>
                              <a:ext uri="{28A0092B-C50C-407E-A947-70E740481C1C}">
                                <a14:useLocalDpi xmlns:a14="http://schemas.microsoft.com/office/drawing/2010/main" val="0"/>
                              </a:ext>
                            </a:extLst>
                          </a:blip>
                          <a:srcRect l="5728" t="18759" r="4239" b="20969"/>
                          <a:stretch>
                            <a:fillRect/>
                          </a:stretch>
                        </pic:blipFill>
                        <pic:spPr bwMode="auto">
                          <a:xfrm>
                            <a:off x="0" y="0"/>
                            <a:ext cx="5400000" cy="2786400"/>
                          </a:xfrm>
                          <a:prstGeom prst="rect">
                            <a:avLst/>
                          </a:prstGeom>
                          <a:noFill/>
                          <a:ln>
                            <a:noFill/>
                          </a:ln>
                        </pic:spPr>
                      </pic:pic>
                    </a:graphicData>
                  </a:graphic>
                </wp:inline>
              </w:drawing>
            </w:r>
          </w:p>
        </w:tc>
      </w:tr>
      <w:tr w:rsidR="00CB507E" w:rsidRPr="00CB507E" w14:paraId="08D18F8F" w14:textId="77777777" w:rsidTr="00CB507E">
        <w:trPr>
          <w:cantSplit/>
          <w:trHeight w:val="1134"/>
          <w:jc w:val="center"/>
        </w:trPr>
        <w:tc>
          <w:tcPr>
            <w:tcW w:w="1203" w:type="dxa"/>
            <w:textDirection w:val="btLr"/>
            <w:vAlign w:val="bottom"/>
            <w:hideMark/>
          </w:tcPr>
          <w:p w14:paraId="60BA4C6F" w14:textId="77777777" w:rsidR="00CB507E" w:rsidRPr="00CB507E" w:rsidRDefault="00FE7870" w:rsidP="00CB507E">
            <w:pPr>
              <w:jc w:val="center"/>
              <w:rPr>
                <w:sz w:val="18"/>
              </w:rPr>
            </w:pPr>
            <w:r w:rsidRPr="00557B0A">
              <w:rPr>
                <w:sz w:val="18"/>
                <w:szCs w:val="18"/>
              </w:rPr>
              <w:t xml:space="preserve">Experiment </w:t>
            </w:r>
            <w:r w:rsidRPr="001004AE">
              <w:rPr>
                <w:i/>
                <w:sz w:val="18"/>
                <w:szCs w:val="18"/>
              </w:rPr>
              <w:t>GTZP</w:t>
            </w:r>
            <w:r w:rsidRPr="00557B0A">
              <w:rPr>
                <w:sz w:val="18"/>
                <w:szCs w:val="18"/>
              </w:rPr>
              <w:t xml:space="preserve"> (with operatio</w:t>
            </w:r>
            <w:r>
              <w:rPr>
                <w:sz w:val="18"/>
                <w:szCs w:val="18"/>
              </w:rPr>
              <w:t xml:space="preserve">nal </w:t>
            </w:r>
            <w:proofErr w:type="spellStart"/>
            <w:r w:rsidRPr="001004AE">
              <w:rPr>
                <w:i/>
                <w:sz w:val="18"/>
                <w:szCs w:val="18"/>
              </w:rPr>
              <w:t>D_water</w:t>
            </w:r>
            <w:proofErr w:type="spellEnd"/>
            <w:r w:rsidRPr="00557B0A">
              <w:rPr>
                <w:sz w:val="18"/>
                <w:szCs w:val="18"/>
              </w:rPr>
              <w:t>)</w:t>
            </w:r>
          </w:p>
        </w:tc>
        <w:tc>
          <w:tcPr>
            <w:tcW w:w="8970" w:type="dxa"/>
            <w:hideMark/>
          </w:tcPr>
          <w:p w14:paraId="66132DD1" w14:textId="77777777" w:rsidR="00CB507E" w:rsidRPr="00CB507E" w:rsidRDefault="00CB507E" w:rsidP="00CB507E">
            <w:r w:rsidRPr="00CB507E">
              <w:rPr>
                <w:noProof/>
              </w:rPr>
              <w:drawing>
                <wp:inline distT="0" distB="0" distL="0" distR="0" wp14:anchorId="3120E878" wp14:editId="56830514">
                  <wp:extent cx="5400000" cy="27864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rrowheads="1"/>
                          </pic:cNvPicPr>
                        </pic:nvPicPr>
                        <pic:blipFill>
                          <a:blip r:embed="rId54">
                            <a:extLst>
                              <a:ext uri="{28A0092B-C50C-407E-A947-70E740481C1C}">
                                <a14:useLocalDpi xmlns:a14="http://schemas.microsoft.com/office/drawing/2010/main" val="0"/>
                              </a:ext>
                            </a:extLst>
                          </a:blip>
                          <a:srcRect l="5728" t="18625" r="4250" b="20972"/>
                          <a:stretch>
                            <a:fillRect/>
                          </a:stretch>
                        </pic:blipFill>
                        <pic:spPr bwMode="auto">
                          <a:xfrm>
                            <a:off x="0" y="0"/>
                            <a:ext cx="5400000" cy="2786400"/>
                          </a:xfrm>
                          <a:prstGeom prst="rect">
                            <a:avLst/>
                          </a:prstGeom>
                          <a:noFill/>
                          <a:ln>
                            <a:noFill/>
                          </a:ln>
                        </pic:spPr>
                      </pic:pic>
                    </a:graphicData>
                  </a:graphic>
                </wp:inline>
              </w:drawing>
            </w:r>
          </w:p>
        </w:tc>
      </w:tr>
      <w:tr w:rsidR="00CB507E" w:rsidRPr="00CB507E" w14:paraId="5B320F05" w14:textId="77777777" w:rsidTr="00CB507E">
        <w:trPr>
          <w:jc w:val="center"/>
        </w:trPr>
        <w:tc>
          <w:tcPr>
            <w:tcW w:w="10173" w:type="dxa"/>
            <w:gridSpan w:val="2"/>
            <w:hideMark/>
          </w:tcPr>
          <w:p w14:paraId="6A7D1240" w14:textId="40E1A0D0" w:rsidR="00CB507E" w:rsidRPr="006007A4" w:rsidRDefault="00CB507E" w:rsidP="002B605A">
            <w:pPr>
              <w:pStyle w:val="Caption"/>
            </w:pPr>
            <w:r>
              <w:t>Figure 1</w:t>
            </w:r>
            <w:r w:rsidR="00154F0F">
              <w:t>3</w:t>
            </w:r>
            <w:r w:rsidRPr="00C47D36">
              <w:t xml:space="preserve">: </w:t>
            </w:r>
            <w:r w:rsidR="006007A4">
              <w:t>Uninterrupted l</w:t>
            </w:r>
            <w:r>
              <w:t xml:space="preserve">ake seasons for 2010-2014 for 27 </w:t>
            </w:r>
            <w:r w:rsidR="00FE7870">
              <w:t xml:space="preserve">verification </w:t>
            </w:r>
            <w:r>
              <w:t xml:space="preserve">sites based on operational (lower panel) and upgraded (upper panel) </w:t>
            </w:r>
            <w:proofErr w:type="spellStart"/>
            <w:r w:rsidR="00FE7870" w:rsidRPr="00FE7870">
              <w:rPr>
                <w:i/>
              </w:rPr>
              <w:t>D_water</w:t>
            </w:r>
            <w:proofErr w:type="spellEnd"/>
            <w:r>
              <w:t xml:space="preserve">; blue - </w:t>
            </w:r>
            <w:r w:rsidR="006007A4">
              <w:t>winter</w:t>
            </w:r>
            <w:r>
              <w:t xml:space="preserve">, </w:t>
            </w:r>
            <w:r w:rsidRPr="00C47D36">
              <w:t xml:space="preserve">red - </w:t>
            </w:r>
            <w:r w:rsidR="006007A4">
              <w:t xml:space="preserve">spring mixing, green - </w:t>
            </w:r>
            <w:r w:rsidR="00160A81">
              <w:t xml:space="preserve">stratified </w:t>
            </w:r>
            <w:r w:rsidR="006007A4">
              <w:t>summer, yellow - autumn</w:t>
            </w:r>
            <w:r>
              <w:t xml:space="preserve"> </w:t>
            </w:r>
            <w:r w:rsidRPr="00C47D36">
              <w:t>mix</w:t>
            </w:r>
            <w:r w:rsidR="006007A4">
              <w:t>ing</w:t>
            </w:r>
            <w:r w:rsidR="00160A81">
              <w:t xml:space="preserve"> period</w:t>
            </w:r>
          </w:p>
        </w:tc>
      </w:tr>
    </w:tbl>
    <w:p w14:paraId="2A7710A1" w14:textId="77777777" w:rsidR="00BB01AC" w:rsidRDefault="00BB01AC">
      <w:pPr>
        <w:spacing w:line="240" w:lineRule="auto"/>
        <w:jc w:val="lef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7"/>
        <w:gridCol w:w="5018"/>
      </w:tblGrid>
      <w:tr w:rsidR="001421C6" w:rsidRPr="000D1D84" w14:paraId="29A855A1" w14:textId="77777777" w:rsidTr="00834D69">
        <w:tc>
          <w:tcPr>
            <w:tcW w:w="5125" w:type="dxa"/>
            <w:hideMark/>
          </w:tcPr>
          <w:p w14:paraId="34C5B3DA" w14:textId="77777777" w:rsidR="001421C6" w:rsidRPr="000D1D84" w:rsidRDefault="001421C6" w:rsidP="00834D69">
            <w:pPr>
              <w:jc w:val="right"/>
            </w:pPr>
            <w:r>
              <w:rPr>
                <w:noProof/>
              </w:rPr>
              <w:lastRenderedPageBreak/>
              <w:drawing>
                <wp:inline distT="0" distB="0" distL="0" distR="0" wp14:anchorId="7B66C706" wp14:editId="30EE2D90">
                  <wp:extent cx="2700000" cy="202680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eason_3seasonsWithGapFilling_SPRING_MIXING_LakeStatistics_SYKEminusEXP_MeanAbs.tw.png"/>
                          <pic:cNvPicPr/>
                        </pic:nvPicPr>
                        <pic:blipFill>
                          <a:blip r:embed="rId55">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1F9170FD" w14:textId="77777777" w:rsidR="001421C6" w:rsidRPr="000D1D84" w:rsidRDefault="00E56A35" w:rsidP="00834D69">
            <w:r>
              <w:rPr>
                <w:noProof/>
              </w:rPr>
              <w:drawing>
                <wp:inline distT="0" distB="0" distL="0" distR="0" wp14:anchorId="3C56B4DF" wp14:editId="65659465">
                  <wp:extent cx="2700000" cy="2026800"/>
                  <wp:effectExtent l="0" t="0" r="571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eason_3seasonsWithGapFilling_SPRING_MIXING_LakeStatistics_SYKEminusEXP_BIAS.tw.png"/>
                          <pic:cNvPicPr/>
                        </pic:nvPicPr>
                        <pic:blipFill>
                          <a:blip r:embed="rId56">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1421C6" w:rsidRPr="000D1D84" w14:paraId="7A4F8CD6" w14:textId="77777777" w:rsidTr="00834D69">
        <w:tc>
          <w:tcPr>
            <w:tcW w:w="5125" w:type="dxa"/>
            <w:hideMark/>
          </w:tcPr>
          <w:p w14:paraId="39E9D269" w14:textId="77777777" w:rsidR="001421C6" w:rsidRPr="000D1D84" w:rsidRDefault="00E56A35" w:rsidP="00834D69">
            <w:pPr>
              <w:jc w:val="right"/>
            </w:pPr>
            <w:r>
              <w:rPr>
                <w:noProof/>
              </w:rPr>
              <w:drawing>
                <wp:inline distT="0" distB="0" distL="0" distR="0" wp14:anchorId="04FAC82D" wp14:editId="23DE25E4">
                  <wp:extent cx="2700000" cy="2026800"/>
                  <wp:effectExtent l="0" t="0" r="571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eason_3seasonsWithGapFilling_SPRING_MIXING_LakeStatistics_SYKEminusEXP_StDev.tw.png"/>
                          <pic:cNvPicPr/>
                        </pic:nvPicPr>
                        <pic:blipFill>
                          <a:blip r:embed="rId57">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5A39E693" w14:textId="77777777" w:rsidR="001421C6" w:rsidRPr="000D1D84" w:rsidRDefault="00E56A35" w:rsidP="00834D69">
            <w:r>
              <w:rPr>
                <w:noProof/>
              </w:rPr>
              <w:drawing>
                <wp:inline distT="0" distB="0" distL="0" distR="0" wp14:anchorId="1C605081" wp14:editId="35FD32F1">
                  <wp:extent cx="2700000" cy="202680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eason_3seasonsWithGapFilling_SPRING_MIXING_LakeStatistics_SYKEminusEXP_Number.tw.png"/>
                          <pic:cNvPicPr/>
                        </pic:nvPicPr>
                        <pic:blipFill>
                          <a:blip r:embed="rId58">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1421C6" w:rsidRPr="000D1D84" w14:paraId="5F3B0D70" w14:textId="77777777" w:rsidTr="00834D69">
        <w:tc>
          <w:tcPr>
            <w:tcW w:w="10251" w:type="dxa"/>
            <w:gridSpan w:val="2"/>
            <w:hideMark/>
          </w:tcPr>
          <w:p w14:paraId="58DADC1C" w14:textId="21C691B3" w:rsidR="001421C6" w:rsidRPr="000D1D84" w:rsidRDefault="001421C6" w:rsidP="00834D69">
            <w:pPr>
              <w:pStyle w:val="Caption"/>
            </w:pPr>
            <w:r w:rsidRPr="000D1D84">
              <w:t xml:space="preserve">Figure </w:t>
            </w:r>
            <w:r>
              <w:t>1</w:t>
            </w:r>
            <w:r w:rsidR="00154F0F">
              <w:t>4</w:t>
            </w:r>
            <w:r w:rsidRPr="000D1D84">
              <w:t xml:space="preserve">: </w:t>
            </w:r>
            <w:r w:rsidR="00B5432C">
              <w:t>MAE</w:t>
            </w:r>
            <w:r w:rsidRPr="000D1D84">
              <w:t xml:space="preserve">, BIAS, </w:t>
            </w:r>
            <w:r>
              <w:t>STD</w:t>
            </w:r>
            <w:r w:rsidRPr="000D1D84">
              <w:t xml:space="preserve"> and amount of data</w:t>
            </w:r>
            <w:r>
              <w:t xml:space="preserve"> calculated over all mixing periods 2010-2014 for 27 verification sites; </w:t>
            </w:r>
            <w:r w:rsidRPr="004C6537">
              <w:rPr>
                <w:i/>
              </w:rPr>
              <w:t>GTZP</w:t>
            </w:r>
            <w:r>
              <w:t xml:space="preserve"> (red) </w:t>
            </w:r>
            <w:r w:rsidR="000C1AD9" w:rsidRPr="00C00B80">
              <w:t>–</w:t>
            </w:r>
            <w:r>
              <w:t xml:space="preserve"> experiment with operational </w:t>
            </w:r>
            <w:proofErr w:type="spellStart"/>
            <w:r w:rsidRPr="004C6537">
              <w:rPr>
                <w:i/>
              </w:rPr>
              <w:t>D_water</w:t>
            </w:r>
            <w:proofErr w:type="spellEnd"/>
            <w:r>
              <w:t xml:space="preserve">, </w:t>
            </w:r>
            <w:r w:rsidRPr="004C6537">
              <w:rPr>
                <w:i/>
              </w:rPr>
              <w:t>GTZL</w:t>
            </w:r>
            <w:r>
              <w:t xml:space="preserve"> (blue) </w:t>
            </w:r>
            <w:r w:rsidR="000C1AD9" w:rsidRPr="00C00B80">
              <w:t>–</w:t>
            </w:r>
            <w:r>
              <w:t xml:space="preserve"> with upgraded </w:t>
            </w:r>
            <w:proofErr w:type="spellStart"/>
            <w:r w:rsidRPr="004C6537">
              <w:rPr>
                <w:i/>
              </w:rPr>
              <w:t>D_water</w:t>
            </w:r>
            <w:proofErr w:type="spellEnd"/>
          </w:p>
        </w:tc>
      </w:tr>
    </w:tbl>
    <w:p w14:paraId="777F77C5" w14:textId="77777777" w:rsidR="00D15C51" w:rsidRDefault="00D15C51">
      <w:pPr>
        <w:spacing w:line="240" w:lineRule="auto"/>
        <w:jc w:val="left"/>
      </w:pPr>
    </w:p>
    <w:p w14:paraId="7022CAF5" w14:textId="77777777" w:rsidR="00E56A35" w:rsidRDefault="00E56A35">
      <w:pPr>
        <w:spacing w:line="240" w:lineRule="auto"/>
        <w:jc w:val="lef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7"/>
        <w:gridCol w:w="5018"/>
      </w:tblGrid>
      <w:tr w:rsidR="00E56A35" w:rsidRPr="000D1D84" w14:paraId="7AA7CCC9" w14:textId="77777777" w:rsidTr="00834D69">
        <w:tc>
          <w:tcPr>
            <w:tcW w:w="5125" w:type="dxa"/>
            <w:hideMark/>
          </w:tcPr>
          <w:p w14:paraId="01D105BB" w14:textId="77777777" w:rsidR="00E56A35" w:rsidRPr="000D1D84" w:rsidRDefault="00E56A35" w:rsidP="00834D69">
            <w:pPr>
              <w:jc w:val="right"/>
            </w:pPr>
            <w:r>
              <w:rPr>
                <w:noProof/>
              </w:rPr>
              <w:lastRenderedPageBreak/>
              <w:drawing>
                <wp:inline distT="0" distB="0" distL="0" distR="0" wp14:anchorId="4D98055E" wp14:editId="5C12BB5E">
                  <wp:extent cx="2700000" cy="2026800"/>
                  <wp:effectExtent l="0" t="0" r="571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eason_4seasonsWithGapFilling_SPRING_MIXING_LakeStatistics_SYKEminusEXP_MeanAbs.tw.png"/>
                          <pic:cNvPicPr/>
                        </pic:nvPicPr>
                        <pic:blipFill>
                          <a:blip r:embed="rId59">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4AD579A0" w14:textId="77777777" w:rsidR="00E56A35" w:rsidRPr="000D1D84" w:rsidRDefault="00E56A35" w:rsidP="00834D69">
            <w:r>
              <w:rPr>
                <w:noProof/>
              </w:rPr>
              <w:drawing>
                <wp:inline distT="0" distB="0" distL="0" distR="0" wp14:anchorId="55AAE548" wp14:editId="182AD6B9">
                  <wp:extent cx="2700000" cy="2026800"/>
                  <wp:effectExtent l="0" t="0" r="571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eason_4seasonsWithGapFilling_SPRING_MIXING_LakeStatistics_SYKEminusEXP_BIAS.tw.png"/>
                          <pic:cNvPicPr/>
                        </pic:nvPicPr>
                        <pic:blipFill>
                          <a:blip r:embed="rId60">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E56A35" w:rsidRPr="000D1D84" w14:paraId="6EAF1732" w14:textId="77777777" w:rsidTr="00834D69">
        <w:tc>
          <w:tcPr>
            <w:tcW w:w="5125" w:type="dxa"/>
            <w:hideMark/>
          </w:tcPr>
          <w:p w14:paraId="12682DD0" w14:textId="77777777" w:rsidR="00E56A35" w:rsidRPr="000D1D84" w:rsidRDefault="00E56A35" w:rsidP="00834D69">
            <w:pPr>
              <w:jc w:val="right"/>
            </w:pPr>
            <w:r>
              <w:rPr>
                <w:noProof/>
              </w:rPr>
              <w:drawing>
                <wp:inline distT="0" distB="0" distL="0" distR="0" wp14:anchorId="3E7C2956" wp14:editId="3C4A8F93">
                  <wp:extent cx="2700000" cy="2026800"/>
                  <wp:effectExtent l="0" t="0" r="571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eason_4seasonsWithGapFilling_SPRING_MIXING_LakeStatistics_SYKEminusEXP_StDev.tw.png"/>
                          <pic:cNvPicPr/>
                        </pic:nvPicPr>
                        <pic:blipFill>
                          <a:blip r:embed="rId61">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41B24287" w14:textId="77777777" w:rsidR="00E56A35" w:rsidRPr="000D1D84" w:rsidRDefault="00E56A35" w:rsidP="00834D69">
            <w:r>
              <w:rPr>
                <w:noProof/>
              </w:rPr>
              <w:drawing>
                <wp:inline distT="0" distB="0" distL="0" distR="0" wp14:anchorId="1372D13F" wp14:editId="36D2255F">
                  <wp:extent cx="2700000" cy="2026800"/>
                  <wp:effectExtent l="0" t="0" r="571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eason_4seasonsWithGapFilling_SPRING_MIXING_LakeStatistics_SYKEminusEXP_Number.tw.png"/>
                          <pic:cNvPicPr/>
                        </pic:nvPicPr>
                        <pic:blipFill>
                          <a:blip r:embed="rId62">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E56A35" w:rsidRPr="000D1D84" w14:paraId="506A0042" w14:textId="77777777" w:rsidTr="00834D69">
        <w:tc>
          <w:tcPr>
            <w:tcW w:w="10251" w:type="dxa"/>
            <w:gridSpan w:val="2"/>
            <w:hideMark/>
          </w:tcPr>
          <w:p w14:paraId="4E19D76B" w14:textId="7894C7A0" w:rsidR="00E56A35" w:rsidRPr="000D1D84" w:rsidRDefault="00E56A35" w:rsidP="00834D69">
            <w:pPr>
              <w:pStyle w:val="Caption"/>
            </w:pPr>
            <w:r w:rsidRPr="000D1D84">
              <w:t xml:space="preserve">Figure </w:t>
            </w:r>
            <w:r>
              <w:t>1</w:t>
            </w:r>
            <w:r w:rsidR="00154F0F">
              <w:t>5</w:t>
            </w:r>
            <w:r w:rsidRPr="000D1D84">
              <w:t xml:space="preserve">: </w:t>
            </w:r>
            <w:r w:rsidR="000C1AD9">
              <w:t>Same as Fig. 1</w:t>
            </w:r>
            <w:r w:rsidR="00154F0F">
              <w:t>4</w:t>
            </w:r>
            <w:r w:rsidR="000C1AD9">
              <w:t xml:space="preserve">, but </w:t>
            </w:r>
            <w:r>
              <w:t xml:space="preserve">calculated over all spring mixing periods </w:t>
            </w:r>
          </w:p>
        </w:tc>
      </w:tr>
    </w:tbl>
    <w:p w14:paraId="0D98BC65" w14:textId="77777777" w:rsidR="00D15C51" w:rsidRDefault="00D15C51">
      <w:pPr>
        <w:spacing w:line="240" w:lineRule="auto"/>
        <w:jc w:val="left"/>
      </w:pPr>
    </w:p>
    <w:p w14:paraId="37802F0E" w14:textId="77777777" w:rsidR="008666EA" w:rsidRDefault="008666EA">
      <w:pPr>
        <w:spacing w:line="240" w:lineRule="auto"/>
        <w:jc w:val="lef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7"/>
        <w:gridCol w:w="5018"/>
      </w:tblGrid>
      <w:tr w:rsidR="008666EA" w:rsidRPr="000D1D84" w14:paraId="6B166150" w14:textId="77777777" w:rsidTr="00834D69">
        <w:tc>
          <w:tcPr>
            <w:tcW w:w="5125" w:type="dxa"/>
            <w:hideMark/>
          </w:tcPr>
          <w:p w14:paraId="4B9A070C" w14:textId="77777777" w:rsidR="008666EA" w:rsidRPr="000D1D84" w:rsidRDefault="008666EA" w:rsidP="00834D69">
            <w:pPr>
              <w:jc w:val="right"/>
            </w:pPr>
            <w:r>
              <w:rPr>
                <w:noProof/>
              </w:rPr>
              <w:lastRenderedPageBreak/>
              <w:drawing>
                <wp:inline distT="0" distB="0" distL="0" distR="0" wp14:anchorId="36F06BEE" wp14:editId="406948B3">
                  <wp:extent cx="2700000" cy="2026800"/>
                  <wp:effectExtent l="0" t="0" r="571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Season_4seasonsWithGapFilling_AUTUMN_MIXING_LakeStatistics_SYKEminusEXP_MeanAbs.tw.png"/>
                          <pic:cNvPicPr/>
                        </pic:nvPicPr>
                        <pic:blipFill>
                          <a:blip r:embed="rId63">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6F0D44D4" w14:textId="77777777" w:rsidR="008666EA" w:rsidRPr="000D1D84" w:rsidRDefault="008666EA" w:rsidP="00834D69">
            <w:r>
              <w:rPr>
                <w:noProof/>
              </w:rPr>
              <w:drawing>
                <wp:inline distT="0" distB="0" distL="0" distR="0" wp14:anchorId="2216E08F" wp14:editId="62B18625">
                  <wp:extent cx="2700000" cy="202680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eason_4seasonsWithGapFilling_AUTUMN_MIXING_LakeStatistics_SYKEminusEXP_BIAS.tw.png"/>
                          <pic:cNvPicPr/>
                        </pic:nvPicPr>
                        <pic:blipFill>
                          <a:blip r:embed="rId64">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8666EA" w:rsidRPr="000D1D84" w14:paraId="696448E1" w14:textId="77777777" w:rsidTr="00834D69">
        <w:tc>
          <w:tcPr>
            <w:tcW w:w="5125" w:type="dxa"/>
            <w:hideMark/>
          </w:tcPr>
          <w:p w14:paraId="54A03445" w14:textId="77777777" w:rsidR="008666EA" w:rsidRPr="000D1D84" w:rsidRDefault="008666EA" w:rsidP="00834D69">
            <w:pPr>
              <w:jc w:val="right"/>
            </w:pPr>
            <w:r>
              <w:rPr>
                <w:noProof/>
              </w:rPr>
              <w:drawing>
                <wp:inline distT="0" distB="0" distL="0" distR="0" wp14:anchorId="4F741C1F" wp14:editId="3467B392">
                  <wp:extent cx="2700000" cy="2026800"/>
                  <wp:effectExtent l="0" t="0" r="571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eason_4seasonsWithGapFilling_AUTUMN_MIXING_LakeStatistics_SYKEminusEXP_StDev.tw.png"/>
                          <pic:cNvPicPr/>
                        </pic:nvPicPr>
                        <pic:blipFill>
                          <a:blip r:embed="rId65">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21021ECC" w14:textId="77777777" w:rsidR="008666EA" w:rsidRPr="000D1D84" w:rsidRDefault="008666EA" w:rsidP="00834D69">
            <w:r>
              <w:rPr>
                <w:noProof/>
              </w:rPr>
              <w:drawing>
                <wp:inline distT="0" distB="0" distL="0" distR="0" wp14:anchorId="0960A782" wp14:editId="5C06D3EE">
                  <wp:extent cx="2700000" cy="2026800"/>
                  <wp:effectExtent l="0" t="0" r="571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eason_4seasonsWithGapFilling_AUTUMN_MIXING_LakeStatistics_SYKEminusEXP_Number.tw.png"/>
                          <pic:cNvPicPr/>
                        </pic:nvPicPr>
                        <pic:blipFill>
                          <a:blip r:embed="rId66">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8666EA" w:rsidRPr="000D1D84" w14:paraId="6A1E3EE5" w14:textId="77777777" w:rsidTr="00834D69">
        <w:tc>
          <w:tcPr>
            <w:tcW w:w="10251" w:type="dxa"/>
            <w:gridSpan w:val="2"/>
            <w:hideMark/>
          </w:tcPr>
          <w:p w14:paraId="474CD899" w14:textId="2C992C4E" w:rsidR="008666EA" w:rsidRPr="000D1D84" w:rsidRDefault="008666EA" w:rsidP="00834D69">
            <w:pPr>
              <w:pStyle w:val="Caption"/>
            </w:pPr>
            <w:r w:rsidRPr="000D1D84">
              <w:t xml:space="preserve">Figure </w:t>
            </w:r>
            <w:r>
              <w:t>1</w:t>
            </w:r>
            <w:r w:rsidR="00154F0F">
              <w:t>6</w:t>
            </w:r>
            <w:r w:rsidRPr="000D1D84">
              <w:t xml:space="preserve">: </w:t>
            </w:r>
            <w:r w:rsidR="00C01113">
              <w:t>Same as Fig. 1</w:t>
            </w:r>
            <w:r w:rsidR="00154F0F">
              <w:t>4</w:t>
            </w:r>
            <w:r w:rsidR="00C01113">
              <w:t xml:space="preserve">, but calculated over all </w:t>
            </w:r>
            <w:r>
              <w:t xml:space="preserve">autumn mixing periods </w:t>
            </w:r>
          </w:p>
        </w:tc>
      </w:tr>
    </w:tbl>
    <w:p w14:paraId="255FC4D0" w14:textId="77777777" w:rsidR="00D15C51" w:rsidRDefault="00D15C51">
      <w:pPr>
        <w:spacing w:line="240" w:lineRule="auto"/>
        <w:jc w:val="left"/>
      </w:pPr>
    </w:p>
    <w:p w14:paraId="660E2F6F" w14:textId="77777777" w:rsidR="008666EA" w:rsidRDefault="008666EA">
      <w:pPr>
        <w:spacing w:line="240" w:lineRule="auto"/>
        <w:jc w:val="left"/>
      </w:pP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7"/>
        <w:gridCol w:w="5018"/>
      </w:tblGrid>
      <w:tr w:rsidR="008666EA" w:rsidRPr="000D1D84" w14:paraId="5E8C27A4" w14:textId="77777777" w:rsidTr="00834D69">
        <w:tc>
          <w:tcPr>
            <w:tcW w:w="5125" w:type="dxa"/>
            <w:hideMark/>
          </w:tcPr>
          <w:p w14:paraId="493EA74A" w14:textId="77777777" w:rsidR="008666EA" w:rsidRPr="000D1D84" w:rsidRDefault="008666EA" w:rsidP="00834D69">
            <w:pPr>
              <w:jc w:val="right"/>
            </w:pPr>
            <w:r>
              <w:rPr>
                <w:noProof/>
              </w:rPr>
              <w:lastRenderedPageBreak/>
              <w:drawing>
                <wp:inline distT="0" distB="0" distL="0" distR="0" wp14:anchorId="0CFD4A06" wp14:editId="6C0D859E">
                  <wp:extent cx="2700000" cy="2026800"/>
                  <wp:effectExtent l="0" t="0" r="571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Season_4seasonsWithGapFilling_SUMMER_LakeStatistics_SYKEminusEXP_MeanAbs.tw.png"/>
                          <pic:cNvPicPr/>
                        </pic:nvPicPr>
                        <pic:blipFill>
                          <a:blip r:embed="rId67">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03A4A64A" w14:textId="77777777" w:rsidR="008666EA" w:rsidRPr="000D1D84" w:rsidRDefault="008666EA" w:rsidP="00834D69">
            <w:r>
              <w:rPr>
                <w:noProof/>
              </w:rPr>
              <w:drawing>
                <wp:inline distT="0" distB="0" distL="0" distR="0" wp14:anchorId="5DCBFC80" wp14:editId="75A2AF4F">
                  <wp:extent cx="2700000" cy="2026800"/>
                  <wp:effectExtent l="0" t="0" r="571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Season_4seasonsWithGapFilling_SUMMER_LakeStatistics_SYKEminusEXP_BIAS.tw.png"/>
                          <pic:cNvPicPr/>
                        </pic:nvPicPr>
                        <pic:blipFill>
                          <a:blip r:embed="rId68">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8666EA" w:rsidRPr="000D1D84" w14:paraId="26957EC3" w14:textId="77777777" w:rsidTr="00834D69">
        <w:tc>
          <w:tcPr>
            <w:tcW w:w="5125" w:type="dxa"/>
            <w:hideMark/>
          </w:tcPr>
          <w:p w14:paraId="41D9B8B6" w14:textId="77777777" w:rsidR="008666EA" w:rsidRPr="000D1D84" w:rsidRDefault="008666EA" w:rsidP="00834D69">
            <w:pPr>
              <w:jc w:val="right"/>
            </w:pPr>
            <w:r>
              <w:rPr>
                <w:noProof/>
              </w:rPr>
              <w:drawing>
                <wp:inline distT="0" distB="0" distL="0" distR="0" wp14:anchorId="7D2C70B7" wp14:editId="2CED28F9">
                  <wp:extent cx="2700000" cy="2026800"/>
                  <wp:effectExtent l="0" t="0" r="571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Season_4seasonsWithGapFilling_SUMMER_LakeStatistics_SYKEminusEXP_StDev.tw.png"/>
                          <pic:cNvPicPr/>
                        </pic:nvPicPr>
                        <pic:blipFill>
                          <a:blip r:embed="rId69">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c>
          <w:tcPr>
            <w:tcW w:w="5126" w:type="dxa"/>
            <w:hideMark/>
          </w:tcPr>
          <w:p w14:paraId="588FFACD" w14:textId="77777777" w:rsidR="008666EA" w:rsidRPr="000D1D84" w:rsidRDefault="00F830FA" w:rsidP="00834D69">
            <w:r>
              <w:rPr>
                <w:noProof/>
              </w:rPr>
              <w:drawing>
                <wp:inline distT="0" distB="0" distL="0" distR="0" wp14:anchorId="2149A21D" wp14:editId="20DCFB38">
                  <wp:extent cx="2700000" cy="2026800"/>
                  <wp:effectExtent l="0" t="0" r="571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eason_4seasonsWithGapFilling_SUMMER_LakeStatistics_SYKEminusEXP_Number.tw.png"/>
                          <pic:cNvPicPr/>
                        </pic:nvPicPr>
                        <pic:blipFill>
                          <a:blip r:embed="rId70">
                            <a:extLst>
                              <a:ext uri="{28A0092B-C50C-407E-A947-70E740481C1C}">
                                <a14:useLocalDpi xmlns:a14="http://schemas.microsoft.com/office/drawing/2010/main" val="0"/>
                              </a:ext>
                            </a:extLst>
                          </a:blip>
                          <a:stretch>
                            <a:fillRect/>
                          </a:stretch>
                        </pic:blipFill>
                        <pic:spPr>
                          <a:xfrm>
                            <a:off x="0" y="0"/>
                            <a:ext cx="2700000" cy="2026800"/>
                          </a:xfrm>
                          <a:prstGeom prst="rect">
                            <a:avLst/>
                          </a:prstGeom>
                        </pic:spPr>
                      </pic:pic>
                    </a:graphicData>
                  </a:graphic>
                </wp:inline>
              </w:drawing>
            </w:r>
          </w:p>
        </w:tc>
      </w:tr>
      <w:tr w:rsidR="008666EA" w:rsidRPr="000D1D84" w14:paraId="62F76317" w14:textId="77777777" w:rsidTr="00834D69">
        <w:tc>
          <w:tcPr>
            <w:tcW w:w="10251" w:type="dxa"/>
            <w:gridSpan w:val="2"/>
            <w:hideMark/>
          </w:tcPr>
          <w:p w14:paraId="502CD515" w14:textId="334AC4F4" w:rsidR="008666EA" w:rsidRPr="000D1D84" w:rsidRDefault="008666EA" w:rsidP="00834D69">
            <w:pPr>
              <w:pStyle w:val="Caption"/>
            </w:pPr>
            <w:r w:rsidRPr="000D1D84">
              <w:t xml:space="preserve">Figure </w:t>
            </w:r>
            <w:r>
              <w:t>1</w:t>
            </w:r>
            <w:r w:rsidR="00154F0F">
              <w:t>7</w:t>
            </w:r>
            <w:r w:rsidRPr="000D1D84">
              <w:t xml:space="preserve">: </w:t>
            </w:r>
            <w:r w:rsidR="00C01113">
              <w:t>Same as Fig. 1</w:t>
            </w:r>
            <w:r w:rsidR="00154F0F">
              <w:t>4</w:t>
            </w:r>
            <w:r w:rsidR="00C01113">
              <w:t xml:space="preserve">, but calculated over all </w:t>
            </w:r>
            <w:r>
              <w:t xml:space="preserve">stratified summer periods </w:t>
            </w:r>
          </w:p>
        </w:tc>
      </w:tr>
    </w:tbl>
    <w:p w14:paraId="47A148BD" w14:textId="77777777" w:rsidR="00D15C51" w:rsidRDefault="00D15C51">
      <w:pPr>
        <w:spacing w:line="240" w:lineRule="auto"/>
        <w:jc w:val="left"/>
      </w:pPr>
    </w:p>
    <w:p w14:paraId="11705D45" w14:textId="77777777" w:rsidR="007A30F6" w:rsidRDefault="007A30F6">
      <w:pPr>
        <w:spacing w:line="240" w:lineRule="auto"/>
        <w:jc w:val="left"/>
      </w:pPr>
      <w:r>
        <w:br w:type="page"/>
      </w:r>
    </w:p>
    <w:tbl>
      <w:tblPr>
        <w:tblW w:w="5000" w:type="pct"/>
        <w:tblCellMar>
          <w:left w:w="113" w:type="dxa"/>
        </w:tblCellMar>
        <w:tblLook w:val="04A0" w:firstRow="1" w:lastRow="0" w:firstColumn="1" w:lastColumn="0" w:noHBand="0" w:noVBand="1"/>
      </w:tblPr>
      <w:tblGrid>
        <w:gridCol w:w="1126"/>
        <w:gridCol w:w="839"/>
        <w:gridCol w:w="839"/>
        <w:gridCol w:w="859"/>
        <w:gridCol w:w="859"/>
        <w:gridCol w:w="760"/>
        <w:gridCol w:w="1121"/>
        <w:gridCol w:w="841"/>
        <w:gridCol w:w="842"/>
        <w:gridCol w:w="862"/>
        <w:gridCol w:w="857"/>
        <w:gridCol w:w="230"/>
      </w:tblGrid>
      <w:tr w:rsidR="00535B82" w:rsidRPr="00535B82" w14:paraId="6717CA94" w14:textId="77777777" w:rsidTr="007A30F6">
        <w:tc>
          <w:tcPr>
            <w:tcW w:w="10256" w:type="dxa"/>
            <w:gridSpan w:val="12"/>
            <w:shd w:val="clear" w:color="auto" w:fill="auto"/>
            <w:vAlign w:val="bottom"/>
          </w:tcPr>
          <w:p w14:paraId="1EB6D50B" w14:textId="63B08DA4" w:rsidR="00535B82" w:rsidRPr="00535B82" w:rsidRDefault="00535B82" w:rsidP="002B605A">
            <w:pPr>
              <w:pStyle w:val="Caption"/>
            </w:pPr>
            <w:r w:rsidRPr="00535B82">
              <w:lastRenderedPageBreak/>
              <w:t>Table 1</w:t>
            </w:r>
            <w:r>
              <w:t>:</w:t>
            </w:r>
            <w:r w:rsidRPr="00535B82">
              <w:t xml:space="preserve"> List of geographical locations for </w:t>
            </w:r>
            <w:r w:rsidR="00C01113">
              <w:t xml:space="preserve">the </w:t>
            </w:r>
            <w:r w:rsidRPr="00535B82">
              <w:t>water pixel-by-pixel separation algorithm</w:t>
            </w:r>
            <w:r w:rsidR="00F830FA">
              <w:t xml:space="preserve"> application</w:t>
            </w:r>
          </w:p>
        </w:tc>
      </w:tr>
      <w:tr w:rsidR="00535B82" w:rsidRPr="00535B82" w14:paraId="42073D26" w14:textId="77777777" w:rsidTr="007A30F6">
        <w:trPr>
          <w:trHeight w:val="116"/>
        </w:trPr>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6C389D4" w14:textId="77777777" w:rsidR="00535B82" w:rsidRPr="00535B82" w:rsidRDefault="00535B82" w:rsidP="00535B82">
            <w:pPr>
              <w:jc w:val="center"/>
              <w:rPr>
                <w:sz w:val="18"/>
                <w:szCs w:val="18"/>
              </w:rPr>
            </w:pPr>
            <w:r w:rsidRPr="00535B82">
              <w:rPr>
                <w:sz w:val="18"/>
                <w:szCs w:val="18"/>
              </w:rPr>
              <w:t>Region №</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68B395E" w14:textId="77777777" w:rsidR="00535B82" w:rsidRPr="00535B82" w:rsidRDefault="00535B82" w:rsidP="00535B82">
            <w:pPr>
              <w:jc w:val="center"/>
              <w:rPr>
                <w:sz w:val="18"/>
                <w:szCs w:val="18"/>
              </w:rPr>
            </w:pPr>
            <w:r w:rsidRPr="00535B82">
              <w:rPr>
                <w:sz w:val="18"/>
                <w:szCs w:val="18"/>
              </w:rPr>
              <w:t>North</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624C390" w14:textId="77777777" w:rsidR="00535B82" w:rsidRPr="00535B82" w:rsidRDefault="00535B82" w:rsidP="00535B82">
            <w:pPr>
              <w:jc w:val="center"/>
              <w:rPr>
                <w:sz w:val="18"/>
                <w:szCs w:val="18"/>
              </w:rPr>
            </w:pPr>
            <w:r w:rsidRPr="00535B82">
              <w:rPr>
                <w:sz w:val="18"/>
                <w:szCs w:val="18"/>
              </w:rPr>
              <w:t>South</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B6F1AD1" w14:textId="77777777" w:rsidR="00535B82" w:rsidRPr="00535B82" w:rsidRDefault="00535B82" w:rsidP="00535B82">
            <w:pPr>
              <w:jc w:val="center"/>
              <w:rPr>
                <w:sz w:val="18"/>
                <w:szCs w:val="18"/>
              </w:rPr>
            </w:pPr>
            <w:r w:rsidRPr="00535B82">
              <w:rPr>
                <w:sz w:val="18"/>
                <w:szCs w:val="18"/>
              </w:rPr>
              <w:t>West</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064A3EA" w14:textId="77777777" w:rsidR="00535B82" w:rsidRPr="00535B82" w:rsidRDefault="00535B82" w:rsidP="00535B82">
            <w:pPr>
              <w:jc w:val="center"/>
              <w:rPr>
                <w:sz w:val="18"/>
                <w:szCs w:val="18"/>
              </w:rPr>
            </w:pPr>
            <w:r w:rsidRPr="00535B82">
              <w:rPr>
                <w:sz w:val="18"/>
                <w:szCs w:val="18"/>
              </w:rPr>
              <w:t>East</w:t>
            </w:r>
          </w:p>
        </w:tc>
        <w:tc>
          <w:tcPr>
            <w:tcW w:w="804" w:type="dxa"/>
            <w:tcBorders>
              <w:left w:val="single" w:sz="4" w:space="0" w:color="00000A"/>
              <w:right w:val="single" w:sz="4" w:space="0" w:color="00000A"/>
            </w:tcBorders>
            <w:shd w:val="clear" w:color="auto" w:fill="auto"/>
            <w:tcMar>
              <w:left w:w="93" w:type="dxa"/>
            </w:tcMar>
            <w:vAlign w:val="center"/>
          </w:tcPr>
          <w:p w14:paraId="2FF0EF46"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9180ACD" w14:textId="77777777" w:rsidR="00535B82" w:rsidRPr="00535B82" w:rsidRDefault="00535B82" w:rsidP="00535B82">
            <w:pPr>
              <w:jc w:val="center"/>
              <w:rPr>
                <w:sz w:val="18"/>
                <w:szCs w:val="18"/>
              </w:rPr>
            </w:pPr>
            <w:r w:rsidRPr="00535B82">
              <w:rPr>
                <w:sz w:val="18"/>
                <w:szCs w:val="18"/>
              </w:rPr>
              <w:t>Region №</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A632F71" w14:textId="77777777" w:rsidR="00535B82" w:rsidRPr="00535B82" w:rsidRDefault="00535B82" w:rsidP="00535B82">
            <w:pPr>
              <w:jc w:val="center"/>
              <w:rPr>
                <w:sz w:val="18"/>
                <w:szCs w:val="18"/>
              </w:rPr>
            </w:pPr>
            <w:r w:rsidRPr="00535B82">
              <w:rPr>
                <w:sz w:val="18"/>
                <w:szCs w:val="18"/>
              </w:rPr>
              <w:t>North</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A1FDB25" w14:textId="77777777" w:rsidR="00535B82" w:rsidRPr="00535B82" w:rsidRDefault="00535B82" w:rsidP="00535B82">
            <w:pPr>
              <w:jc w:val="center"/>
              <w:rPr>
                <w:sz w:val="18"/>
                <w:szCs w:val="18"/>
              </w:rPr>
            </w:pPr>
            <w:r w:rsidRPr="00535B82">
              <w:rPr>
                <w:sz w:val="18"/>
                <w:szCs w:val="18"/>
              </w:rPr>
              <w:t>South</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326CCCC" w14:textId="77777777" w:rsidR="00535B82" w:rsidRPr="00535B82" w:rsidRDefault="00535B82" w:rsidP="00535B82">
            <w:pPr>
              <w:jc w:val="center"/>
              <w:rPr>
                <w:sz w:val="18"/>
                <w:szCs w:val="18"/>
              </w:rPr>
            </w:pPr>
            <w:r w:rsidRPr="00535B82">
              <w:rPr>
                <w:sz w:val="18"/>
                <w:szCs w:val="18"/>
              </w:rPr>
              <w:t>West</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28B63FD" w14:textId="77777777" w:rsidR="00535B82" w:rsidRPr="00535B82" w:rsidRDefault="00535B82" w:rsidP="00535B82">
            <w:pPr>
              <w:jc w:val="center"/>
              <w:rPr>
                <w:sz w:val="18"/>
                <w:szCs w:val="18"/>
              </w:rPr>
            </w:pPr>
            <w:r w:rsidRPr="00535B82">
              <w:rPr>
                <w:sz w:val="18"/>
                <w:szCs w:val="18"/>
              </w:rPr>
              <w:t>East</w:t>
            </w:r>
          </w:p>
        </w:tc>
        <w:tc>
          <w:tcPr>
            <w:tcW w:w="230" w:type="dxa"/>
            <w:shd w:val="clear" w:color="auto" w:fill="auto"/>
          </w:tcPr>
          <w:p w14:paraId="38878507" w14:textId="77777777" w:rsidR="00535B82" w:rsidRPr="00535B82" w:rsidRDefault="00535B82" w:rsidP="00535B82"/>
        </w:tc>
      </w:tr>
      <w:tr w:rsidR="00535B82" w:rsidRPr="00535B82" w14:paraId="55198834" w14:textId="77777777" w:rsidTr="007A30F6">
        <w:trPr>
          <w:trHeight w:val="56"/>
        </w:trPr>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AC1A450" w14:textId="77777777" w:rsidR="00535B82" w:rsidRPr="00535B82" w:rsidRDefault="00535B82" w:rsidP="00535B82">
            <w:pPr>
              <w:jc w:val="center"/>
              <w:rPr>
                <w:sz w:val="18"/>
                <w:szCs w:val="18"/>
              </w:rPr>
            </w:pPr>
            <w:r w:rsidRPr="00535B82">
              <w:rPr>
                <w:sz w:val="18"/>
                <w:szCs w:val="18"/>
              </w:rPr>
              <w:t>1</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1C94BCE" w14:textId="77777777" w:rsidR="00535B82" w:rsidRPr="00535B82" w:rsidRDefault="00535B82" w:rsidP="00535B82">
            <w:pPr>
              <w:jc w:val="center"/>
              <w:rPr>
                <w:sz w:val="18"/>
                <w:szCs w:val="18"/>
              </w:rPr>
            </w:pPr>
            <w:r w:rsidRPr="00535B82">
              <w:rPr>
                <w:sz w:val="18"/>
                <w:szCs w:val="18"/>
              </w:rPr>
              <w:t>80°N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26E0744" w14:textId="77777777" w:rsidR="00535B82" w:rsidRPr="00535B82" w:rsidRDefault="00535B82" w:rsidP="00535B82">
            <w:pPr>
              <w:jc w:val="center"/>
              <w:rPr>
                <w:sz w:val="18"/>
                <w:szCs w:val="18"/>
              </w:rPr>
            </w:pPr>
            <w:r w:rsidRPr="00535B82">
              <w:rPr>
                <w:sz w:val="18"/>
                <w:szCs w:val="18"/>
              </w:rPr>
              <w:t>70°N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2195E9E" w14:textId="77777777" w:rsidR="00535B82" w:rsidRPr="00535B82" w:rsidRDefault="00535B82" w:rsidP="00535B82">
            <w:pPr>
              <w:jc w:val="center"/>
              <w:rPr>
                <w:sz w:val="18"/>
                <w:szCs w:val="18"/>
              </w:rPr>
            </w:pPr>
            <w:r w:rsidRPr="00535B82">
              <w:rPr>
                <w:sz w:val="18"/>
                <w:szCs w:val="18"/>
              </w:rPr>
              <w:t>80°E</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24FC5F8" w14:textId="77777777" w:rsidR="00535B82" w:rsidRPr="00535B82" w:rsidRDefault="00535B82" w:rsidP="00535B82">
            <w:pPr>
              <w:jc w:val="center"/>
              <w:rPr>
                <w:sz w:val="18"/>
                <w:szCs w:val="18"/>
              </w:rPr>
            </w:pPr>
            <w:r w:rsidRPr="00535B82">
              <w:rPr>
                <w:sz w:val="18"/>
                <w:szCs w:val="18"/>
              </w:rPr>
              <w:t>90°E</w:t>
            </w:r>
          </w:p>
        </w:tc>
        <w:tc>
          <w:tcPr>
            <w:tcW w:w="804" w:type="dxa"/>
            <w:tcBorders>
              <w:left w:val="single" w:sz="4" w:space="0" w:color="00000A"/>
              <w:right w:val="single" w:sz="4" w:space="0" w:color="00000A"/>
            </w:tcBorders>
            <w:shd w:val="clear" w:color="auto" w:fill="auto"/>
            <w:tcMar>
              <w:left w:w="93" w:type="dxa"/>
            </w:tcMar>
            <w:vAlign w:val="center"/>
          </w:tcPr>
          <w:p w14:paraId="396A7B28"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50392FC" w14:textId="77777777" w:rsidR="00535B82" w:rsidRPr="00535B82" w:rsidRDefault="00535B82" w:rsidP="00535B82">
            <w:pPr>
              <w:jc w:val="center"/>
              <w:rPr>
                <w:sz w:val="18"/>
                <w:szCs w:val="18"/>
              </w:rPr>
            </w:pPr>
            <w:r w:rsidRPr="00535B82">
              <w:rPr>
                <w:sz w:val="18"/>
                <w:szCs w:val="18"/>
              </w:rPr>
              <w:t>12</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52AA524" w14:textId="77777777" w:rsidR="00535B82" w:rsidRPr="00535B82" w:rsidRDefault="00535B82" w:rsidP="00535B82">
            <w:pPr>
              <w:jc w:val="center"/>
              <w:rPr>
                <w:sz w:val="18"/>
                <w:szCs w:val="18"/>
              </w:rPr>
            </w:pPr>
            <w:r w:rsidRPr="00535B82">
              <w:rPr>
                <w:sz w:val="18"/>
                <w:szCs w:val="18"/>
              </w:rPr>
              <w:t>34°N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00E1684" w14:textId="77777777" w:rsidR="00535B82" w:rsidRPr="00535B82" w:rsidRDefault="00535B82" w:rsidP="00535B82">
            <w:pPr>
              <w:jc w:val="center"/>
              <w:rPr>
                <w:sz w:val="18"/>
                <w:szCs w:val="18"/>
              </w:rPr>
            </w:pPr>
            <w:r w:rsidRPr="00535B82">
              <w:rPr>
                <w:sz w:val="18"/>
                <w:szCs w:val="18"/>
              </w:rPr>
              <w:t>30°N</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782A7E2" w14:textId="77777777" w:rsidR="00535B82" w:rsidRPr="00535B82" w:rsidRDefault="00535B82" w:rsidP="00535B82">
            <w:pPr>
              <w:jc w:val="center"/>
              <w:rPr>
                <w:sz w:val="18"/>
                <w:szCs w:val="18"/>
              </w:rPr>
            </w:pPr>
            <w:r w:rsidRPr="00535B82">
              <w:rPr>
                <w:sz w:val="18"/>
                <w:szCs w:val="18"/>
              </w:rPr>
              <w:t>120°E</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A6F7273" w14:textId="77777777" w:rsidR="00535B82" w:rsidRPr="00535B82" w:rsidRDefault="00535B82" w:rsidP="00535B82">
            <w:pPr>
              <w:jc w:val="center"/>
              <w:rPr>
                <w:sz w:val="18"/>
                <w:szCs w:val="18"/>
              </w:rPr>
            </w:pPr>
            <w:r w:rsidRPr="00535B82">
              <w:rPr>
                <w:sz w:val="18"/>
                <w:szCs w:val="18"/>
              </w:rPr>
              <w:t>130°E</w:t>
            </w:r>
          </w:p>
        </w:tc>
        <w:tc>
          <w:tcPr>
            <w:tcW w:w="230" w:type="dxa"/>
            <w:shd w:val="clear" w:color="auto" w:fill="auto"/>
          </w:tcPr>
          <w:p w14:paraId="50868E9A" w14:textId="77777777" w:rsidR="00535B82" w:rsidRPr="00535B82" w:rsidRDefault="00535B82" w:rsidP="00535B82"/>
        </w:tc>
      </w:tr>
      <w:tr w:rsidR="00535B82" w:rsidRPr="00535B82" w14:paraId="5A4B5F91"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F8B200F" w14:textId="77777777" w:rsidR="00535B82" w:rsidRPr="00535B82" w:rsidRDefault="00535B82" w:rsidP="00535B82">
            <w:pPr>
              <w:jc w:val="center"/>
              <w:rPr>
                <w:sz w:val="18"/>
                <w:szCs w:val="18"/>
              </w:rPr>
            </w:pPr>
            <w:r w:rsidRPr="00535B82">
              <w:rPr>
                <w:sz w:val="18"/>
                <w:szCs w:val="18"/>
              </w:rPr>
              <w:t>2</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759D23E" w14:textId="77777777" w:rsidR="00535B82" w:rsidRPr="00535B82" w:rsidRDefault="00535B82" w:rsidP="00535B82">
            <w:pPr>
              <w:jc w:val="center"/>
              <w:rPr>
                <w:sz w:val="18"/>
                <w:szCs w:val="18"/>
              </w:rPr>
            </w:pPr>
            <w:r w:rsidRPr="00535B82">
              <w:rPr>
                <w:sz w:val="18"/>
                <w:szCs w:val="18"/>
              </w:rPr>
              <w:t>80°N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BE3527D" w14:textId="77777777" w:rsidR="00535B82" w:rsidRPr="00535B82" w:rsidRDefault="00535B82" w:rsidP="00535B82">
            <w:pPr>
              <w:jc w:val="center"/>
              <w:rPr>
                <w:sz w:val="18"/>
                <w:szCs w:val="18"/>
              </w:rPr>
            </w:pPr>
            <w:r w:rsidRPr="00535B82">
              <w:rPr>
                <w:sz w:val="18"/>
                <w:szCs w:val="18"/>
              </w:rPr>
              <w:t>70°N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AE06792" w14:textId="77777777" w:rsidR="00535B82" w:rsidRPr="00535B82" w:rsidRDefault="00535B82" w:rsidP="00535B82">
            <w:pPr>
              <w:jc w:val="center"/>
              <w:rPr>
                <w:sz w:val="18"/>
                <w:szCs w:val="18"/>
              </w:rPr>
            </w:pPr>
            <w:r w:rsidRPr="00535B82">
              <w:rPr>
                <w:sz w:val="18"/>
                <w:szCs w:val="18"/>
              </w:rPr>
              <w:t>120°E</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DF1FD91" w14:textId="77777777" w:rsidR="00535B82" w:rsidRPr="00535B82" w:rsidRDefault="00535B82" w:rsidP="00535B82">
            <w:pPr>
              <w:jc w:val="center"/>
              <w:rPr>
                <w:sz w:val="18"/>
                <w:szCs w:val="18"/>
              </w:rPr>
            </w:pPr>
            <w:r w:rsidRPr="00535B82">
              <w:rPr>
                <w:sz w:val="18"/>
                <w:szCs w:val="18"/>
              </w:rPr>
              <w:t>130°E</w:t>
            </w:r>
          </w:p>
        </w:tc>
        <w:tc>
          <w:tcPr>
            <w:tcW w:w="804" w:type="dxa"/>
            <w:tcBorders>
              <w:left w:val="single" w:sz="4" w:space="0" w:color="00000A"/>
              <w:right w:val="single" w:sz="4" w:space="0" w:color="00000A"/>
            </w:tcBorders>
            <w:shd w:val="clear" w:color="auto" w:fill="auto"/>
            <w:tcMar>
              <w:left w:w="93" w:type="dxa"/>
            </w:tcMar>
            <w:vAlign w:val="center"/>
          </w:tcPr>
          <w:p w14:paraId="37997FFD"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6CFDE5C" w14:textId="77777777" w:rsidR="00535B82" w:rsidRPr="00535B82" w:rsidRDefault="00535B82" w:rsidP="00535B82">
            <w:pPr>
              <w:jc w:val="center"/>
              <w:rPr>
                <w:sz w:val="18"/>
                <w:szCs w:val="18"/>
              </w:rPr>
            </w:pPr>
            <w:r w:rsidRPr="00535B82">
              <w:rPr>
                <w:sz w:val="18"/>
                <w:szCs w:val="18"/>
              </w:rPr>
              <w:t>13</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F9233E8" w14:textId="77777777" w:rsidR="00535B82" w:rsidRPr="00535B82" w:rsidRDefault="00535B82" w:rsidP="00535B82">
            <w:pPr>
              <w:jc w:val="center"/>
              <w:rPr>
                <w:sz w:val="18"/>
                <w:szCs w:val="18"/>
              </w:rPr>
            </w:pPr>
            <w:r w:rsidRPr="00535B82">
              <w:rPr>
                <w:sz w:val="18"/>
                <w:szCs w:val="18"/>
              </w:rPr>
              <w:t>30°N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6DE25DE" w14:textId="77777777" w:rsidR="00535B82" w:rsidRPr="00535B82" w:rsidRDefault="00535B82" w:rsidP="00535B82">
            <w:pPr>
              <w:jc w:val="center"/>
              <w:rPr>
                <w:sz w:val="18"/>
                <w:szCs w:val="18"/>
              </w:rPr>
            </w:pPr>
            <w:r w:rsidRPr="00535B82">
              <w:rPr>
                <w:sz w:val="18"/>
                <w:szCs w:val="18"/>
              </w:rPr>
              <w:t>20°N</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35FA6A3" w14:textId="77777777" w:rsidR="00535B82" w:rsidRPr="00535B82" w:rsidRDefault="00535B82" w:rsidP="00535B82">
            <w:pPr>
              <w:jc w:val="center"/>
              <w:rPr>
                <w:sz w:val="18"/>
                <w:szCs w:val="18"/>
              </w:rPr>
            </w:pPr>
            <w:r w:rsidRPr="00535B82">
              <w:rPr>
                <w:sz w:val="18"/>
                <w:szCs w:val="18"/>
              </w:rPr>
              <w:t>100°W</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788B81F" w14:textId="77777777" w:rsidR="00535B82" w:rsidRPr="00535B82" w:rsidRDefault="00535B82" w:rsidP="00535B82">
            <w:pPr>
              <w:jc w:val="center"/>
              <w:rPr>
                <w:sz w:val="18"/>
                <w:szCs w:val="18"/>
              </w:rPr>
            </w:pPr>
            <w:r w:rsidRPr="00535B82">
              <w:rPr>
                <w:sz w:val="18"/>
                <w:szCs w:val="18"/>
              </w:rPr>
              <w:t>90°W</w:t>
            </w:r>
          </w:p>
        </w:tc>
        <w:tc>
          <w:tcPr>
            <w:tcW w:w="230" w:type="dxa"/>
            <w:shd w:val="clear" w:color="auto" w:fill="auto"/>
          </w:tcPr>
          <w:p w14:paraId="130C4F50" w14:textId="77777777" w:rsidR="00535B82" w:rsidRPr="00535B82" w:rsidRDefault="00535B82" w:rsidP="00535B82"/>
        </w:tc>
      </w:tr>
      <w:tr w:rsidR="00535B82" w:rsidRPr="00535B82" w14:paraId="2A60043C"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89E1DA9" w14:textId="77777777" w:rsidR="00535B82" w:rsidRPr="00535B82" w:rsidRDefault="00535B82" w:rsidP="00535B82">
            <w:pPr>
              <w:jc w:val="center"/>
              <w:rPr>
                <w:sz w:val="18"/>
                <w:szCs w:val="18"/>
              </w:rPr>
            </w:pPr>
            <w:r w:rsidRPr="00535B82">
              <w:rPr>
                <w:sz w:val="18"/>
                <w:szCs w:val="18"/>
              </w:rPr>
              <w:t>3</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4E4AA06" w14:textId="77777777" w:rsidR="00535B82" w:rsidRPr="00535B82" w:rsidRDefault="00535B82" w:rsidP="00535B82">
            <w:pPr>
              <w:jc w:val="center"/>
              <w:rPr>
                <w:sz w:val="18"/>
                <w:szCs w:val="18"/>
              </w:rPr>
            </w:pPr>
            <w:r w:rsidRPr="00535B82">
              <w:rPr>
                <w:sz w:val="18"/>
                <w:szCs w:val="18"/>
              </w:rPr>
              <w:t>70°N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35B628C" w14:textId="77777777" w:rsidR="00535B82" w:rsidRPr="00535B82" w:rsidRDefault="00535B82" w:rsidP="00535B82">
            <w:pPr>
              <w:jc w:val="center"/>
              <w:rPr>
                <w:sz w:val="18"/>
                <w:szCs w:val="18"/>
              </w:rPr>
            </w:pPr>
            <w:r w:rsidRPr="00535B82">
              <w:rPr>
                <w:sz w:val="18"/>
                <w:szCs w:val="18"/>
              </w:rPr>
              <w:t>60°N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3E081CD" w14:textId="77777777" w:rsidR="00535B82" w:rsidRPr="00535B82" w:rsidRDefault="00535B82" w:rsidP="00535B82">
            <w:pPr>
              <w:jc w:val="center"/>
              <w:rPr>
                <w:sz w:val="18"/>
                <w:szCs w:val="18"/>
              </w:rPr>
            </w:pPr>
            <w:r w:rsidRPr="00535B82">
              <w:rPr>
                <w:sz w:val="18"/>
                <w:szCs w:val="18"/>
              </w:rPr>
              <w:t>170°W</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6E099BA" w14:textId="77777777" w:rsidR="00535B82" w:rsidRPr="00535B82" w:rsidRDefault="00535B82" w:rsidP="00535B82">
            <w:pPr>
              <w:jc w:val="center"/>
              <w:rPr>
                <w:sz w:val="18"/>
                <w:szCs w:val="18"/>
              </w:rPr>
            </w:pPr>
            <w:r w:rsidRPr="00535B82">
              <w:rPr>
                <w:sz w:val="18"/>
                <w:szCs w:val="18"/>
              </w:rPr>
              <w:t>160°W</w:t>
            </w:r>
          </w:p>
        </w:tc>
        <w:tc>
          <w:tcPr>
            <w:tcW w:w="804" w:type="dxa"/>
            <w:tcBorders>
              <w:left w:val="single" w:sz="4" w:space="0" w:color="00000A"/>
              <w:right w:val="single" w:sz="4" w:space="0" w:color="00000A"/>
            </w:tcBorders>
            <w:shd w:val="clear" w:color="auto" w:fill="auto"/>
            <w:tcMar>
              <w:left w:w="93" w:type="dxa"/>
            </w:tcMar>
            <w:vAlign w:val="center"/>
          </w:tcPr>
          <w:p w14:paraId="7176189C"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A9B00AC" w14:textId="77777777" w:rsidR="00535B82" w:rsidRPr="00535B82" w:rsidRDefault="00535B82" w:rsidP="00535B82">
            <w:pPr>
              <w:jc w:val="center"/>
              <w:rPr>
                <w:sz w:val="18"/>
                <w:szCs w:val="18"/>
              </w:rPr>
            </w:pPr>
            <w:r w:rsidRPr="00535B82">
              <w:rPr>
                <w:sz w:val="18"/>
                <w:szCs w:val="18"/>
              </w:rPr>
              <w:t>14</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775A4D3" w14:textId="77777777" w:rsidR="00535B82" w:rsidRPr="00535B82" w:rsidRDefault="00535B82" w:rsidP="00535B82">
            <w:pPr>
              <w:jc w:val="center"/>
              <w:rPr>
                <w:sz w:val="18"/>
                <w:szCs w:val="18"/>
              </w:rPr>
            </w:pPr>
            <w:r w:rsidRPr="00535B82">
              <w:rPr>
                <w:sz w:val="18"/>
                <w:szCs w:val="18"/>
              </w:rPr>
              <w:t>30°N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740DA11" w14:textId="77777777" w:rsidR="00535B82" w:rsidRPr="00535B82" w:rsidRDefault="00535B82" w:rsidP="00535B82">
            <w:pPr>
              <w:jc w:val="center"/>
              <w:rPr>
                <w:sz w:val="18"/>
                <w:szCs w:val="18"/>
              </w:rPr>
            </w:pPr>
            <w:r w:rsidRPr="00535B82">
              <w:rPr>
                <w:sz w:val="18"/>
                <w:szCs w:val="18"/>
              </w:rPr>
              <w:t>0°N</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DFA867C" w14:textId="77777777" w:rsidR="00535B82" w:rsidRPr="00535B82" w:rsidRDefault="00535B82" w:rsidP="00535B82">
            <w:pPr>
              <w:jc w:val="center"/>
              <w:rPr>
                <w:sz w:val="18"/>
                <w:szCs w:val="18"/>
              </w:rPr>
            </w:pPr>
            <w:r w:rsidRPr="00535B82">
              <w:rPr>
                <w:sz w:val="18"/>
                <w:szCs w:val="18"/>
              </w:rPr>
              <w:t>90°E</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F060163" w14:textId="77777777" w:rsidR="00535B82" w:rsidRPr="00535B82" w:rsidRDefault="00535B82" w:rsidP="00535B82">
            <w:pPr>
              <w:jc w:val="center"/>
              <w:rPr>
                <w:sz w:val="18"/>
                <w:szCs w:val="18"/>
              </w:rPr>
            </w:pPr>
            <w:r w:rsidRPr="00535B82">
              <w:rPr>
                <w:sz w:val="18"/>
                <w:szCs w:val="18"/>
              </w:rPr>
              <w:t>100°E</w:t>
            </w:r>
          </w:p>
        </w:tc>
        <w:tc>
          <w:tcPr>
            <w:tcW w:w="230" w:type="dxa"/>
            <w:shd w:val="clear" w:color="auto" w:fill="auto"/>
          </w:tcPr>
          <w:p w14:paraId="1470119A" w14:textId="77777777" w:rsidR="00535B82" w:rsidRPr="00535B82" w:rsidRDefault="00535B82" w:rsidP="00535B82"/>
        </w:tc>
      </w:tr>
      <w:tr w:rsidR="00535B82" w:rsidRPr="00535B82" w14:paraId="13B6B864"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08F299E" w14:textId="77777777" w:rsidR="00535B82" w:rsidRPr="00535B82" w:rsidRDefault="00535B82" w:rsidP="00535B82">
            <w:pPr>
              <w:jc w:val="center"/>
              <w:rPr>
                <w:sz w:val="18"/>
                <w:szCs w:val="18"/>
              </w:rPr>
            </w:pPr>
            <w:r w:rsidRPr="00535B82">
              <w:rPr>
                <w:sz w:val="18"/>
                <w:szCs w:val="18"/>
              </w:rPr>
              <w:t>4</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F3C789A" w14:textId="77777777" w:rsidR="00535B82" w:rsidRPr="00535B82" w:rsidRDefault="00535B82" w:rsidP="00535B82">
            <w:pPr>
              <w:jc w:val="center"/>
              <w:rPr>
                <w:sz w:val="18"/>
                <w:szCs w:val="18"/>
              </w:rPr>
            </w:pPr>
            <w:r w:rsidRPr="00535B82">
              <w:rPr>
                <w:sz w:val="18"/>
                <w:szCs w:val="18"/>
              </w:rPr>
              <w:t>70°N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DEB7C7E" w14:textId="77777777" w:rsidR="00535B82" w:rsidRPr="00535B82" w:rsidRDefault="00535B82" w:rsidP="00535B82">
            <w:pPr>
              <w:jc w:val="center"/>
              <w:rPr>
                <w:sz w:val="18"/>
                <w:szCs w:val="18"/>
              </w:rPr>
            </w:pPr>
            <w:r w:rsidRPr="00535B82">
              <w:rPr>
                <w:sz w:val="18"/>
                <w:szCs w:val="18"/>
              </w:rPr>
              <w:t>60°N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E13D1BB" w14:textId="77777777" w:rsidR="00535B82" w:rsidRPr="00535B82" w:rsidRDefault="00535B82" w:rsidP="00535B82">
            <w:pPr>
              <w:jc w:val="center"/>
              <w:rPr>
                <w:sz w:val="18"/>
                <w:szCs w:val="18"/>
              </w:rPr>
            </w:pPr>
            <w:r w:rsidRPr="00535B82">
              <w:rPr>
                <w:sz w:val="18"/>
                <w:szCs w:val="18"/>
              </w:rPr>
              <w:t>140°W</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961B23F" w14:textId="77777777" w:rsidR="00535B82" w:rsidRPr="00535B82" w:rsidRDefault="00535B82" w:rsidP="00535B82">
            <w:pPr>
              <w:jc w:val="center"/>
              <w:rPr>
                <w:sz w:val="18"/>
                <w:szCs w:val="18"/>
              </w:rPr>
            </w:pPr>
            <w:r w:rsidRPr="00535B82">
              <w:rPr>
                <w:sz w:val="18"/>
                <w:szCs w:val="18"/>
              </w:rPr>
              <w:t>130°W</w:t>
            </w:r>
          </w:p>
        </w:tc>
        <w:tc>
          <w:tcPr>
            <w:tcW w:w="804" w:type="dxa"/>
            <w:tcBorders>
              <w:left w:val="single" w:sz="4" w:space="0" w:color="00000A"/>
              <w:right w:val="single" w:sz="4" w:space="0" w:color="00000A"/>
            </w:tcBorders>
            <w:shd w:val="clear" w:color="auto" w:fill="auto"/>
            <w:tcMar>
              <w:left w:w="93" w:type="dxa"/>
            </w:tcMar>
            <w:vAlign w:val="center"/>
          </w:tcPr>
          <w:p w14:paraId="44000762"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028150A" w14:textId="77777777" w:rsidR="00535B82" w:rsidRPr="00535B82" w:rsidRDefault="00535B82" w:rsidP="00535B82">
            <w:pPr>
              <w:jc w:val="center"/>
              <w:rPr>
                <w:sz w:val="18"/>
                <w:szCs w:val="18"/>
              </w:rPr>
            </w:pPr>
            <w:r w:rsidRPr="00535B82">
              <w:rPr>
                <w:sz w:val="18"/>
                <w:szCs w:val="18"/>
              </w:rPr>
              <w:t>15</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CBC03B1" w14:textId="77777777" w:rsidR="00535B82" w:rsidRPr="00535B82" w:rsidRDefault="00535B82" w:rsidP="00535B82">
            <w:pPr>
              <w:jc w:val="center"/>
              <w:rPr>
                <w:sz w:val="18"/>
                <w:szCs w:val="18"/>
              </w:rPr>
            </w:pPr>
            <w:r w:rsidRPr="00535B82">
              <w:rPr>
                <w:sz w:val="18"/>
                <w:szCs w:val="18"/>
              </w:rPr>
              <w:t>20°N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3E655B9" w14:textId="77777777" w:rsidR="00535B82" w:rsidRPr="00535B82" w:rsidRDefault="00535B82" w:rsidP="00535B82">
            <w:pPr>
              <w:jc w:val="center"/>
              <w:rPr>
                <w:sz w:val="18"/>
                <w:szCs w:val="18"/>
              </w:rPr>
            </w:pPr>
            <w:r w:rsidRPr="00535B82">
              <w:rPr>
                <w:sz w:val="18"/>
                <w:szCs w:val="18"/>
              </w:rPr>
              <w:t>10°N</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6736B6D" w14:textId="77777777" w:rsidR="00535B82" w:rsidRPr="00535B82" w:rsidRDefault="00535B82" w:rsidP="00535B82">
            <w:pPr>
              <w:jc w:val="center"/>
              <w:rPr>
                <w:sz w:val="18"/>
                <w:szCs w:val="18"/>
              </w:rPr>
            </w:pPr>
            <w:r w:rsidRPr="00535B82">
              <w:rPr>
                <w:sz w:val="18"/>
                <w:szCs w:val="18"/>
              </w:rPr>
              <w:t>70°E</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4ED30E7" w14:textId="77777777" w:rsidR="00535B82" w:rsidRPr="00535B82" w:rsidRDefault="00535B82" w:rsidP="00535B82">
            <w:pPr>
              <w:jc w:val="center"/>
              <w:rPr>
                <w:sz w:val="18"/>
                <w:szCs w:val="18"/>
              </w:rPr>
            </w:pPr>
            <w:r w:rsidRPr="00535B82">
              <w:rPr>
                <w:sz w:val="18"/>
                <w:szCs w:val="18"/>
              </w:rPr>
              <w:t>80°E</w:t>
            </w:r>
          </w:p>
        </w:tc>
        <w:tc>
          <w:tcPr>
            <w:tcW w:w="230" w:type="dxa"/>
            <w:shd w:val="clear" w:color="auto" w:fill="auto"/>
          </w:tcPr>
          <w:p w14:paraId="5A79F4F1" w14:textId="77777777" w:rsidR="00535B82" w:rsidRPr="00535B82" w:rsidRDefault="00535B82" w:rsidP="00535B82"/>
        </w:tc>
      </w:tr>
      <w:tr w:rsidR="00535B82" w:rsidRPr="00535B82" w14:paraId="04C7DDFB"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3CC8AF3" w14:textId="77777777" w:rsidR="00535B82" w:rsidRPr="00535B82" w:rsidRDefault="00535B82" w:rsidP="00535B82">
            <w:pPr>
              <w:jc w:val="center"/>
              <w:rPr>
                <w:sz w:val="18"/>
                <w:szCs w:val="18"/>
              </w:rPr>
            </w:pPr>
            <w:r w:rsidRPr="00535B82">
              <w:rPr>
                <w:sz w:val="18"/>
                <w:szCs w:val="18"/>
              </w:rPr>
              <w:t>5</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8FB7614" w14:textId="77777777" w:rsidR="00535B82" w:rsidRPr="00535B82" w:rsidRDefault="00535B82" w:rsidP="00535B82">
            <w:pPr>
              <w:jc w:val="center"/>
              <w:rPr>
                <w:sz w:val="18"/>
                <w:szCs w:val="18"/>
              </w:rPr>
            </w:pPr>
            <w:r w:rsidRPr="00535B82">
              <w:rPr>
                <w:sz w:val="18"/>
                <w:szCs w:val="18"/>
              </w:rPr>
              <w:t>70°N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1EDA307" w14:textId="77777777" w:rsidR="00535B82" w:rsidRPr="00535B82" w:rsidRDefault="00535B82" w:rsidP="00535B82">
            <w:pPr>
              <w:jc w:val="center"/>
              <w:rPr>
                <w:sz w:val="18"/>
                <w:szCs w:val="18"/>
              </w:rPr>
            </w:pPr>
            <w:r w:rsidRPr="00535B82">
              <w:rPr>
                <w:sz w:val="18"/>
                <w:szCs w:val="18"/>
              </w:rPr>
              <w:t>60°N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493FB24" w14:textId="77777777" w:rsidR="00535B82" w:rsidRPr="00535B82" w:rsidRDefault="00535B82" w:rsidP="00535B82">
            <w:pPr>
              <w:jc w:val="center"/>
              <w:rPr>
                <w:sz w:val="18"/>
                <w:szCs w:val="18"/>
              </w:rPr>
            </w:pPr>
            <w:r w:rsidRPr="00535B82">
              <w:rPr>
                <w:sz w:val="18"/>
                <w:szCs w:val="18"/>
              </w:rPr>
              <w:t>60°E</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C166560" w14:textId="77777777" w:rsidR="00535B82" w:rsidRPr="00535B82" w:rsidRDefault="00535B82" w:rsidP="00535B82">
            <w:pPr>
              <w:jc w:val="center"/>
              <w:rPr>
                <w:sz w:val="18"/>
                <w:szCs w:val="18"/>
              </w:rPr>
            </w:pPr>
            <w:r w:rsidRPr="00535B82">
              <w:rPr>
                <w:sz w:val="18"/>
                <w:szCs w:val="18"/>
              </w:rPr>
              <w:t>70°E</w:t>
            </w:r>
          </w:p>
        </w:tc>
        <w:tc>
          <w:tcPr>
            <w:tcW w:w="804" w:type="dxa"/>
            <w:tcBorders>
              <w:left w:val="single" w:sz="4" w:space="0" w:color="00000A"/>
              <w:right w:val="single" w:sz="4" w:space="0" w:color="00000A"/>
            </w:tcBorders>
            <w:shd w:val="clear" w:color="auto" w:fill="auto"/>
            <w:tcMar>
              <w:left w:w="93" w:type="dxa"/>
            </w:tcMar>
            <w:vAlign w:val="center"/>
          </w:tcPr>
          <w:p w14:paraId="723BF0C9"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09131DB" w14:textId="77777777" w:rsidR="00535B82" w:rsidRPr="00535B82" w:rsidRDefault="00535B82" w:rsidP="00535B82">
            <w:pPr>
              <w:jc w:val="center"/>
              <w:rPr>
                <w:sz w:val="18"/>
                <w:szCs w:val="18"/>
              </w:rPr>
            </w:pPr>
            <w:r w:rsidRPr="00535B82">
              <w:rPr>
                <w:sz w:val="18"/>
                <w:szCs w:val="18"/>
              </w:rPr>
              <w:t>16</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D324226" w14:textId="77777777" w:rsidR="00535B82" w:rsidRPr="00535B82" w:rsidRDefault="00535B82" w:rsidP="00535B82">
            <w:pPr>
              <w:jc w:val="center"/>
              <w:rPr>
                <w:sz w:val="18"/>
                <w:szCs w:val="18"/>
              </w:rPr>
            </w:pPr>
            <w:r w:rsidRPr="00535B82">
              <w:rPr>
                <w:sz w:val="18"/>
                <w:szCs w:val="18"/>
              </w:rPr>
              <w:t>20°N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C20905B" w14:textId="77777777" w:rsidR="00535B82" w:rsidRPr="00535B82" w:rsidRDefault="00535B82" w:rsidP="00535B82">
            <w:pPr>
              <w:jc w:val="center"/>
              <w:rPr>
                <w:sz w:val="18"/>
                <w:szCs w:val="18"/>
              </w:rPr>
            </w:pPr>
            <w:r w:rsidRPr="00535B82">
              <w:rPr>
                <w:sz w:val="18"/>
                <w:szCs w:val="18"/>
              </w:rPr>
              <w:t>10°N</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84EF596" w14:textId="77777777" w:rsidR="00535B82" w:rsidRPr="00535B82" w:rsidRDefault="00535B82" w:rsidP="00535B82">
            <w:pPr>
              <w:jc w:val="center"/>
              <w:rPr>
                <w:sz w:val="18"/>
                <w:szCs w:val="18"/>
              </w:rPr>
            </w:pPr>
            <w:r w:rsidRPr="00535B82">
              <w:rPr>
                <w:sz w:val="18"/>
                <w:szCs w:val="18"/>
              </w:rPr>
              <w:t>100°E</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8303F27" w14:textId="77777777" w:rsidR="00535B82" w:rsidRPr="00535B82" w:rsidRDefault="00535B82" w:rsidP="00535B82">
            <w:pPr>
              <w:jc w:val="center"/>
              <w:rPr>
                <w:sz w:val="18"/>
                <w:szCs w:val="18"/>
              </w:rPr>
            </w:pPr>
            <w:r w:rsidRPr="00535B82">
              <w:rPr>
                <w:sz w:val="18"/>
                <w:szCs w:val="18"/>
              </w:rPr>
              <w:t>110°E</w:t>
            </w:r>
          </w:p>
        </w:tc>
        <w:tc>
          <w:tcPr>
            <w:tcW w:w="230" w:type="dxa"/>
            <w:shd w:val="clear" w:color="auto" w:fill="auto"/>
          </w:tcPr>
          <w:p w14:paraId="7DF395D4" w14:textId="77777777" w:rsidR="00535B82" w:rsidRPr="00535B82" w:rsidRDefault="00535B82" w:rsidP="00535B82"/>
        </w:tc>
      </w:tr>
      <w:tr w:rsidR="00535B82" w:rsidRPr="00535B82" w14:paraId="3AB1119D"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29B9252" w14:textId="77777777" w:rsidR="00535B82" w:rsidRPr="00535B82" w:rsidRDefault="00535B82" w:rsidP="00535B82">
            <w:pPr>
              <w:jc w:val="center"/>
              <w:rPr>
                <w:sz w:val="18"/>
                <w:szCs w:val="18"/>
              </w:rPr>
            </w:pPr>
            <w:r w:rsidRPr="00535B82">
              <w:rPr>
                <w:sz w:val="18"/>
                <w:szCs w:val="18"/>
              </w:rPr>
              <w:t>6</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54906BE" w14:textId="77777777" w:rsidR="00535B82" w:rsidRPr="00535B82" w:rsidRDefault="00535B82" w:rsidP="00535B82">
            <w:pPr>
              <w:jc w:val="center"/>
              <w:rPr>
                <w:sz w:val="18"/>
                <w:szCs w:val="18"/>
              </w:rPr>
            </w:pPr>
            <w:r w:rsidRPr="00535B82">
              <w:rPr>
                <w:sz w:val="18"/>
                <w:szCs w:val="18"/>
              </w:rPr>
              <w:t>70°N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D946E47" w14:textId="77777777" w:rsidR="00535B82" w:rsidRPr="00535B82" w:rsidRDefault="00535B82" w:rsidP="00535B82">
            <w:pPr>
              <w:jc w:val="center"/>
              <w:rPr>
                <w:sz w:val="18"/>
                <w:szCs w:val="18"/>
              </w:rPr>
            </w:pPr>
            <w:r w:rsidRPr="00535B82">
              <w:rPr>
                <w:sz w:val="18"/>
                <w:szCs w:val="18"/>
              </w:rPr>
              <w:t>60°N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257A708" w14:textId="77777777" w:rsidR="00535B82" w:rsidRPr="00535B82" w:rsidRDefault="00535B82" w:rsidP="00535B82">
            <w:pPr>
              <w:jc w:val="center"/>
              <w:rPr>
                <w:sz w:val="18"/>
                <w:szCs w:val="18"/>
              </w:rPr>
            </w:pPr>
            <w:r w:rsidRPr="00535B82">
              <w:rPr>
                <w:sz w:val="18"/>
                <w:szCs w:val="18"/>
              </w:rPr>
              <w:t>160°E</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7AFC6E2" w14:textId="77777777" w:rsidR="00535B82" w:rsidRPr="00535B82" w:rsidRDefault="00535B82" w:rsidP="00535B82">
            <w:pPr>
              <w:jc w:val="center"/>
              <w:rPr>
                <w:sz w:val="18"/>
                <w:szCs w:val="18"/>
              </w:rPr>
            </w:pPr>
            <w:r w:rsidRPr="00535B82">
              <w:rPr>
                <w:sz w:val="18"/>
                <w:szCs w:val="18"/>
              </w:rPr>
              <w:t>170°E</w:t>
            </w:r>
          </w:p>
        </w:tc>
        <w:tc>
          <w:tcPr>
            <w:tcW w:w="804" w:type="dxa"/>
            <w:tcBorders>
              <w:left w:val="single" w:sz="4" w:space="0" w:color="00000A"/>
              <w:right w:val="single" w:sz="4" w:space="0" w:color="00000A"/>
            </w:tcBorders>
            <w:shd w:val="clear" w:color="auto" w:fill="auto"/>
            <w:tcMar>
              <w:left w:w="93" w:type="dxa"/>
            </w:tcMar>
            <w:vAlign w:val="center"/>
          </w:tcPr>
          <w:p w14:paraId="6D6D91EF"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F8462C1" w14:textId="77777777" w:rsidR="00535B82" w:rsidRPr="00535B82" w:rsidRDefault="00535B82" w:rsidP="00535B82">
            <w:pPr>
              <w:jc w:val="center"/>
              <w:rPr>
                <w:sz w:val="18"/>
                <w:szCs w:val="18"/>
              </w:rPr>
            </w:pPr>
            <w:r w:rsidRPr="00535B82">
              <w:rPr>
                <w:sz w:val="18"/>
                <w:szCs w:val="18"/>
              </w:rPr>
              <w:t>17</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4CD535E" w14:textId="77777777" w:rsidR="00535B82" w:rsidRPr="00535B82" w:rsidRDefault="00535B82" w:rsidP="00535B82">
            <w:pPr>
              <w:jc w:val="center"/>
              <w:rPr>
                <w:sz w:val="18"/>
                <w:szCs w:val="18"/>
              </w:rPr>
            </w:pPr>
            <w:r w:rsidRPr="00535B82">
              <w:rPr>
                <w:sz w:val="18"/>
                <w:szCs w:val="18"/>
              </w:rPr>
              <w:t>10°N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403FB0A" w14:textId="77777777" w:rsidR="00535B82" w:rsidRPr="00535B82" w:rsidRDefault="00535B82" w:rsidP="00535B82">
            <w:pPr>
              <w:jc w:val="center"/>
              <w:rPr>
                <w:sz w:val="18"/>
                <w:szCs w:val="18"/>
              </w:rPr>
            </w:pPr>
            <w:r w:rsidRPr="00535B82">
              <w:rPr>
                <w:sz w:val="18"/>
                <w:szCs w:val="18"/>
              </w:rPr>
              <w:t>10°S</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7C289D2" w14:textId="77777777" w:rsidR="00535B82" w:rsidRPr="00535B82" w:rsidRDefault="00535B82" w:rsidP="00535B82">
            <w:pPr>
              <w:jc w:val="center"/>
              <w:rPr>
                <w:sz w:val="18"/>
                <w:szCs w:val="18"/>
              </w:rPr>
            </w:pPr>
            <w:r w:rsidRPr="00535B82">
              <w:rPr>
                <w:sz w:val="18"/>
                <w:szCs w:val="18"/>
              </w:rPr>
              <w:t>60°W</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D2E194D" w14:textId="77777777" w:rsidR="00535B82" w:rsidRPr="00535B82" w:rsidRDefault="00535B82" w:rsidP="00535B82">
            <w:pPr>
              <w:jc w:val="center"/>
              <w:rPr>
                <w:sz w:val="18"/>
                <w:szCs w:val="18"/>
              </w:rPr>
            </w:pPr>
            <w:r w:rsidRPr="00535B82">
              <w:rPr>
                <w:sz w:val="18"/>
                <w:szCs w:val="18"/>
              </w:rPr>
              <w:t>50°W</w:t>
            </w:r>
          </w:p>
        </w:tc>
        <w:tc>
          <w:tcPr>
            <w:tcW w:w="230" w:type="dxa"/>
            <w:shd w:val="clear" w:color="auto" w:fill="auto"/>
          </w:tcPr>
          <w:p w14:paraId="5C8D7AE9" w14:textId="77777777" w:rsidR="00535B82" w:rsidRPr="00535B82" w:rsidRDefault="00535B82" w:rsidP="00535B82"/>
        </w:tc>
      </w:tr>
      <w:tr w:rsidR="00535B82" w:rsidRPr="00535B82" w14:paraId="25DFDBCB"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5FD8D20" w14:textId="77777777" w:rsidR="00535B82" w:rsidRPr="00535B82" w:rsidRDefault="00535B82" w:rsidP="00535B82">
            <w:pPr>
              <w:jc w:val="center"/>
              <w:rPr>
                <w:sz w:val="18"/>
                <w:szCs w:val="18"/>
              </w:rPr>
            </w:pPr>
            <w:r w:rsidRPr="00535B82">
              <w:rPr>
                <w:sz w:val="18"/>
                <w:szCs w:val="18"/>
              </w:rPr>
              <w:t>7</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B1BDD57" w14:textId="77777777" w:rsidR="00535B82" w:rsidRPr="00535B82" w:rsidRDefault="00535B82" w:rsidP="00535B82">
            <w:pPr>
              <w:jc w:val="center"/>
              <w:rPr>
                <w:sz w:val="18"/>
                <w:szCs w:val="18"/>
              </w:rPr>
            </w:pPr>
            <w:r w:rsidRPr="00535B82">
              <w:rPr>
                <w:sz w:val="18"/>
                <w:szCs w:val="18"/>
              </w:rPr>
              <w:t>60°N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7072ED7" w14:textId="77777777" w:rsidR="00535B82" w:rsidRPr="00535B82" w:rsidRDefault="00535B82" w:rsidP="00535B82">
            <w:pPr>
              <w:jc w:val="center"/>
              <w:rPr>
                <w:sz w:val="18"/>
                <w:szCs w:val="18"/>
              </w:rPr>
            </w:pPr>
            <w:r w:rsidRPr="00535B82">
              <w:rPr>
                <w:sz w:val="18"/>
                <w:szCs w:val="18"/>
              </w:rPr>
              <w:t>50°N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99CDEF2" w14:textId="77777777" w:rsidR="00535B82" w:rsidRPr="00535B82" w:rsidRDefault="00535B82" w:rsidP="00535B82">
            <w:pPr>
              <w:jc w:val="center"/>
              <w:rPr>
                <w:sz w:val="18"/>
                <w:szCs w:val="18"/>
              </w:rPr>
            </w:pPr>
            <w:r w:rsidRPr="00535B82">
              <w:rPr>
                <w:sz w:val="18"/>
                <w:szCs w:val="18"/>
              </w:rPr>
              <w:t>60°W</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221D8E3" w14:textId="77777777" w:rsidR="00535B82" w:rsidRPr="00535B82" w:rsidRDefault="00535B82" w:rsidP="00535B82">
            <w:pPr>
              <w:jc w:val="center"/>
              <w:rPr>
                <w:sz w:val="18"/>
                <w:szCs w:val="18"/>
              </w:rPr>
            </w:pPr>
            <w:r w:rsidRPr="00535B82">
              <w:rPr>
                <w:sz w:val="18"/>
                <w:szCs w:val="18"/>
              </w:rPr>
              <w:t>50°W</w:t>
            </w:r>
          </w:p>
        </w:tc>
        <w:tc>
          <w:tcPr>
            <w:tcW w:w="804" w:type="dxa"/>
            <w:tcBorders>
              <w:left w:val="single" w:sz="4" w:space="0" w:color="00000A"/>
              <w:right w:val="single" w:sz="4" w:space="0" w:color="00000A"/>
            </w:tcBorders>
            <w:shd w:val="clear" w:color="auto" w:fill="auto"/>
            <w:tcMar>
              <w:left w:w="93" w:type="dxa"/>
            </w:tcMar>
            <w:vAlign w:val="center"/>
          </w:tcPr>
          <w:p w14:paraId="078A3052"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B6C6193" w14:textId="77777777" w:rsidR="00535B82" w:rsidRPr="00535B82" w:rsidRDefault="00535B82" w:rsidP="00535B82">
            <w:pPr>
              <w:jc w:val="center"/>
              <w:rPr>
                <w:sz w:val="18"/>
                <w:szCs w:val="18"/>
              </w:rPr>
            </w:pPr>
            <w:r w:rsidRPr="00535B82">
              <w:rPr>
                <w:sz w:val="18"/>
                <w:szCs w:val="18"/>
              </w:rPr>
              <w:t>18</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7E82F8C" w14:textId="77777777" w:rsidR="00535B82" w:rsidRPr="00535B82" w:rsidRDefault="00535B82" w:rsidP="00535B82">
            <w:pPr>
              <w:jc w:val="center"/>
              <w:rPr>
                <w:sz w:val="18"/>
                <w:szCs w:val="18"/>
              </w:rPr>
            </w:pPr>
            <w:r w:rsidRPr="00535B82">
              <w:rPr>
                <w:sz w:val="18"/>
                <w:szCs w:val="18"/>
              </w:rPr>
              <w:t>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1750452" w14:textId="77777777" w:rsidR="00535B82" w:rsidRPr="00535B82" w:rsidRDefault="00535B82" w:rsidP="00535B82">
            <w:pPr>
              <w:jc w:val="center"/>
              <w:rPr>
                <w:sz w:val="18"/>
                <w:szCs w:val="18"/>
              </w:rPr>
            </w:pPr>
            <w:r w:rsidRPr="00535B82">
              <w:rPr>
                <w:sz w:val="18"/>
                <w:szCs w:val="18"/>
              </w:rPr>
              <w:t>10°S</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1339E4D" w14:textId="77777777" w:rsidR="00535B82" w:rsidRPr="00535B82" w:rsidRDefault="00535B82" w:rsidP="00535B82">
            <w:pPr>
              <w:jc w:val="center"/>
              <w:rPr>
                <w:sz w:val="18"/>
                <w:szCs w:val="18"/>
              </w:rPr>
            </w:pPr>
            <w:r w:rsidRPr="00535B82">
              <w:rPr>
                <w:sz w:val="18"/>
                <w:szCs w:val="18"/>
              </w:rPr>
              <w:t>80°W</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44CA1A7" w14:textId="77777777" w:rsidR="00535B82" w:rsidRPr="00535B82" w:rsidRDefault="00535B82" w:rsidP="00535B82">
            <w:pPr>
              <w:jc w:val="center"/>
              <w:rPr>
                <w:sz w:val="18"/>
                <w:szCs w:val="18"/>
              </w:rPr>
            </w:pPr>
            <w:r w:rsidRPr="00535B82">
              <w:rPr>
                <w:sz w:val="18"/>
                <w:szCs w:val="18"/>
              </w:rPr>
              <w:t>70°W</w:t>
            </w:r>
          </w:p>
        </w:tc>
        <w:tc>
          <w:tcPr>
            <w:tcW w:w="230" w:type="dxa"/>
            <w:shd w:val="clear" w:color="auto" w:fill="auto"/>
          </w:tcPr>
          <w:p w14:paraId="0AE2478E" w14:textId="77777777" w:rsidR="00535B82" w:rsidRPr="00535B82" w:rsidRDefault="00535B82" w:rsidP="00535B82"/>
        </w:tc>
      </w:tr>
      <w:tr w:rsidR="00535B82" w:rsidRPr="00535B82" w14:paraId="7DC5C9EC"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7FFBFFC" w14:textId="77777777" w:rsidR="00535B82" w:rsidRPr="00535B82" w:rsidRDefault="00535B82" w:rsidP="00535B82">
            <w:pPr>
              <w:jc w:val="center"/>
              <w:rPr>
                <w:sz w:val="18"/>
                <w:szCs w:val="18"/>
              </w:rPr>
            </w:pPr>
            <w:r w:rsidRPr="00535B82">
              <w:rPr>
                <w:sz w:val="18"/>
                <w:szCs w:val="18"/>
              </w:rPr>
              <w:t>8</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974D3BA" w14:textId="77777777" w:rsidR="00535B82" w:rsidRPr="00535B82" w:rsidRDefault="00535B82" w:rsidP="00535B82">
            <w:pPr>
              <w:jc w:val="center"/>
              <w:rPr>
                <w:sz w:val="18"/>
                <w:szCs w:val="18"/>
              </w:rPr>
            </w:pPr>
            <w:r w:rsidRPr="00535B82">
              <w:rPr>
                <w:sz w:val="18"/>
                <w:szCs w:val="18"/>
              </w:rPr>
              <w:t>60°N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1EB74B8" w14:textId="77777777" w:rsidR="00535B82" w:rsidRPr="00535B82" w:rsidRDefault="00535B82" w:rsidP="00535B82">
            <w:pPr>
              <w:jc w:val="center"/>
              <w:rPr>
                <w:sz w:val="18"/>
                <w:szCs w:val="18"/>
              </w:rPr>
            </w:pPr>
            <w:r w:rsidRPr="00535B82">
              <w:rPr>
                <w:sz w:val="18"/>
                <w:szCs w:val="18"/>
              </w:rPr>
              <w:t>50°N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0E96AC4" w14:textId="77777777" w:rsidR="00535B82" w:rsidRPr="00535B82" w:rsidRDefault="00535B82" w:rsidP="00535B82">
            <w:pPr>
              <w:jc w:val="center"/>
              <w:rPr>
                <w:sz w:val="18"/>
                <w:szCs w:val="18"/>
              </w:rPr>
            </w:pPr>
            <w:r w:rsidRPr="00535B82">
              <w:rPr>
                <w:sz w:val="18"/>
                <w:szCs w:val="18"/>
              </w:rPr>
              <w:t>10°E</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5B1DCAF" w14:textId="77777777" w:rsidR="00535B82" w:rsidRPr="00535B82" w:rsidRDefault="00535B82" w:rsidP="00535B82">
            <w:pPr>
              <w:jc w:val="center"/>
              <w:rPr>
                <w:sz w:val="18"/>
                <w:szCs w:val="18"/>
              </w:rPr>
            </w:pPr>
            <w:r w:rsidRPr="00535B82">
              <w:rPr>
                <w:sz w:val="18"/>
                <w:szCs w:val="18"/>
              </w:rPr>
              <w:t>20°E</w:t>
            </w:r>
          </w:p>
        </w:tc>
        <w:tc>
          <w:tcPr>
            <w:tcW w:w="804" w:type="dxa"/>
            <w:tcBorders>
              <w:left w:val="single" w:sz="4" w:space="0" w:color="00000A"/>
              <w:right w:val="single" w:sz="4" w:space="0" w:color="00000A"/>
            </w:tcBorders>
            <w:shd w:val="clear" w:color="auto" w:fill="auto"/>
            <w:tcMar>
              <w:left w:w="93" w:type="dxa"/>
            </w:tcMar>
            <w:vAlign w:val="center"/>
          </w:tcPr>
          <w:p w14:paraId="436C0C9A"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32C407F" w14:textId="77777777" w:rsidR="00535B82" w:rsidRPr="00535B82" w:rsidRDefault="00535B82" w:rsidP="00535B82">
            <w:pPr>
              <w:jc w:val="center"/>
              <w:rPr>
                <w:sz w:val="18"/>
                <w:szCs w:val="18"/>
              </w:rPr>
            </w:pPr>
            <w:r w:rsidRPr="00535B82">
              <w:rPr>
                <w:sz w:val="18"/>
                <w:szCs w:val="18"/>
              </w:rPr>
              <w:t>19</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3B305BA" w14:textId="77777777" w:rsidR="00535B82" w:rsidRPr="00535B82" w:rsidRDefault="00535B82" w:rsidP="00535B82">
            <w:pPr>
              <w:jc w:val="center"/>
              <w:rPr>
                <w:sz w:val="18"/>
                <w:szCs w:val="18"/>
              </w:rPr>
            </w:pPr>
            <w:r w:rsidRPr="00535B82">
              <w:rPr>
                <w:sz w:val="18"/>
                <w:szCs w:val="18"/>
              </w:rPr>
              <w:t>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5EF9640" w14:textId="77777777" w:rsidR="00535B82" w:rsidRPr="00535B82" w:rsidRDefault="00535B82" w:rsidP="00535B82">
            <w:pPr>
              <w:jc w:val="center"/>
              <w:rPr>
                <w:sz w:val="18"/>
                <w:szCs w:val="18"/>
              </w:rPr>
            </w:pPr>
            <w:r w:rsidRPr="00535B82">
              <w:rPr>
                <w:sz w:val="18"/>
                <w:szCs w:val="18"/>
              </w:rPr>
              <w:t>10°S</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363DB75" w14:textId="77777777" w:rsidR="00535B82" w:rsidRPr="00535B82" w:rsidRDefault="00535B82" w:rsidP="00535B82">
            <w:pPr>
              <w:jc w:val="center"/>
              <w:rPr>
                <w:sz w:val="18"/>
                <w:szCs w:val="18"/>
              </w:rPr>
            </w:pPr>
            <w:r w:rsidRPr="00535B82">
              <w:rPr>
                <w:sz w:val="18"/>
                <w:szCs w:val="18"/>
              </w:rPr>
              <w:t>50°W</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8E6F8E9" w14:textId="77777777" w:rsidR="00535B82" w:rsidRPr="00535B82" w:rsidRDefault="00535B82" w:rsidP="00535B82">
            <w:pPr>
              <w:jc w:val="center"/>
              <w:rPr>
                <w:sz w:val="18"/>
                <w:szCs w:val="18"/>
              </w:rPr>
            </w:pPr>
            <w:r w:rsidRPr="00535B82">
              <w:rPr>
                <w:sz w:val="18"/>
                <w:szCs w:val="18"/>
              </w:rPr>
              <w:t>40°W</w:t>
            </w:r>
          </w:p>
        </w:tc>
        <w:tc>
          <w:tcPr>
            <w:tcW w:w="230" w:type="dxa"/>
            <w:shd w:val="clear" w:color="auto" w:fill="auto"/>
          </w:tcPr>
          <w:p w14:paraId="7FE7E193" w14:textId="77777777" w:rsidR="00535B82" w:rsidRPr="00535B82" w:rsidRDefault="00535B82" w:rsidP="00535B82"/>
        </w:tc>
      </w:tr>
      <w:tr w:rsidR="00535B82" w:rsidRPr="00535B82" w14:paraId="058E4304"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7E056F3" w14:textId="77777777" w:rsidR="00535B82" w:rsidRPr="00535B82" w:rsidRDefault="00535B82" w:rsidP="00535B82">
            <w:pPr>
              <w:jc w:val="center"/>
              <w:rPr>
                <w:sz w:val="18"/>
                <w:szCs w:val="18"/>
              </w:rPr>
            </w:pPr>
            <w:r w:rsidRPr="00535B82">
              <w:rPr>
                <w:sz w:val="18"/>
                <w:szCs w:val="18"/>
              </w:rPr>
              <w:t>9</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47477A0" w14:textId="77777777" w:rsidR="00535B82" w:rsidRPr="00535B82" w:rsidRDefault="00535B82" w:rsidP="00535B82">
            <w:pPr>
              <w:jc w:val="center"/>
              <w:rPr>
                <w:sz w:val="18"/>
                <w:szCs w:val="18"/>
              </w:rPr>
            </w:pPr>
            <w:r w:rsidRPr="00535B82">
              <w:rPr>
                <w:sz w:val="18"/>
                <w:szCs w:val="18"/>
              </w:rPr>
              <w:t>60°N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31E1CAD" w14:textId="77777777" w:rsidR="00535B82" w:rsidRPr="00535B82" w:rsidRDefault="00535B82" w:rsidP="00535B82">
            <w:pPr>
              <w:jc w:val="center"/>
              <w:rPr>
                <w:sz w:val="18"/>
                <w:szCs w:val="18"/>
              </w:rPr>
            </w:pPr>
            <w:r w:rsidRPr="00535B82">
              <w:rPr>
                <w:sz w:val="18"/>
                <w:szCs w:val="18"/>
              </w:rPr>
              <w:t>50°N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53EF3BD" w14:textId="77777777" w:rsidR="00535B82" w:rsidRPr="00535B82" w:rsidRDefault="00535B82" w:rsidP="00535B82">
            <w:pPr>
              <w:jc w:val="center"/>
              <w:rPr>
                <w:sz w:val="18"/>
                <w:szCs w:val="18"/>
              </w:rPr>
            </w:pPr>
            <w:r w:rsidRPr="00535B82">
              <w:rPr>
                <w:sz w:val="18"/>
                <w:szCs w:val="18"/>
              </w:rPr>
              <w:t>140°E</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B1959CD" w14:textId="77777777" w:rsidR="00535B82" w:rsidRPr="00535B82" w:rsidRDefault="00535B82" w:rsidP="00535B82">
            <w:pPr>
              <w:jc w:val="center"/>
              <w:rPr>
                <w:sz w:val="18"/>
                <w:szCs w:val="18"/>
              </w:rPr>
            </w:pPr>
            <w:r w:rsidRPr="00535B82">
              <w:rPr>
                <w:sz w:val="18"/>
                <w:szCs w:val="18"/>
              </w:rPr>
              <w:t>150°E</w:t>
            </w:r>
          </w:p>
        </w:tc>
        <w:tc>
          <w:tcPr>
            <w:tcW w:w="804" w:type="dxa"/>
            <w:tcBorders>
              <w:left w:val="single" w:sz="4" w:space="0" w:color="00000A"/>
              <w:right w:val="single" w:sz="4" w:space="0" w:color="00000A"/>
            </w:tcBorders>
            <w:shd w:val="clear" w:color="auto" w:fill="auto"/>
            <w:tcMar>
              <w:left w:w="93" w:type="dxa"/>
            </w:tcMar>
            <w:vAlign w:val="center"/>
          </w:tcPr>
          <w:p w14:paraId="0696D389"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33DDBE0" w14:textId="77777777" w:rsidR="00535B82" w:rsidRPr="00535B82" w:rsidRDefault="00535B82" w:rsidP="00535B82">
            <w:pPr>
              <w:jc w:val="center"/>
              <w:rPr>
                <w:sz w:val="18"/>
                <w:szCs w:val="18"/>
              </w:rPr>
            </w:pPr>
            <w:r w:rsidRPr="00535B82">
              <w:rPr>
                <w:sz w:val="18"/>
                <w:szCs w:val="18"/>
              </w:rPr>
              <w:t>20</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729078D" w14:textId="77777777" w:rsidR="00535B82" w:rsidRPr="00535B82" w:rsidRDefault="00535B82" w:rsidP="00535B82">
            <w:pPr>
              <w:jc w:val="center"/>
              <w:rPr>
                <w:sz w:val="18"/>
                <w:szCs w:val="18"/>
              </w:rPr>
            </w:pPr>
            <w:r w:rsidRPr="00535B82">
              <w:rPr>
                <w:sz w:val="18"/>
                <w:szCs w:val="18"/>
              </w:rPr>
              <w:t>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C138AA2" w14:textId="77777777" w:rsidR="00535B82" w:rsidRPr="00535B82" w:rsidRDefault="00535B82" w:rsidP="00535B82">
            <w:pPr>
              <w:jc w:val="center"/>
              <w:rPr>
                <w:sz w:val="18"/>
                <w:szCs w:val="18"/>
              </w:rPr>
            </w:pPr>
            <w:r w:rsidRPr="00535B82">
              <w:rPr>
                <w:sz w:val="18"/>
                <w:szCs w:val="18"/>
              </w:rPr>
              <w:t>10°S</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4BA3D98" w14:textId="77777777" w:rsidR="00535B82" w:rsidRPr="00535B82" w:rsidRDefault="00535B82" w:rsidP="00535B82">
            <w:pPr>
              <w:jc w:val="center"/>
              <w:rPr>
                <w:sz w:val="18"/>
                <w:szCs w:val="18"/>
              </w:rPr>
            </w:pPr>
            <w:r w:rsidRPr="00535B82">
              <w:rPr>
                <w:sz w:val="18"/>
                <w:szCs w:val="18"/>
              </w:rPr>
              <w:t>10°E</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7D9DAC5" w14:textId="77777777" w:rsidR="00535B82" w:rsidRPr="00535B82" w:rsidRDefault="00535B82" w:rsidP="00535B82">
            <w:pPr>
              <w:jc w:val="center"/>
              <w:rPr>
                <w:sz w:val="18"/>
                <w:szCs w:val="18"/>
              </w:rPr>
            </w:pPr>
            <w:r w:rsidRPr="00535B82">
              <w:rPr>
                <w:sz w:val="18"/>
                <w:szCs w:val="18"/>
              </w:rPr>
              <w:t>20°E</w:t>
            </w:r>
          </w:p>
        </w:tc>
        <w:tc>
          <w:tcPr>
            <w:tcW w:w="230" w:type="dxa"/>
            <w:shd w:val="clear" w:color="auto" w:fill="auto"/>
          </w:tcPr>
          <w:p w14:paraId="6BAA766E" w14:textId="77777777" w:rsidR="00535B82" w:rsidRPr="00535B82" w:rsidRDefault="00535B82" w:rsidP="00535B82"/>
        </w:tc>
      </w:tr>
      <w:tr w:rsidR="00535B82" w:rsidRPr="00535B82" w14:paraId="5663335B"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DAD970B" w14:textId="77777777" w:rsidR="00535B82" w:rsidRPr="00535B82" w:rsidRDefault="00535B82" w:rsidP="00535B82">
            <w:pPr>
              <w:jc w:val="center"/>
              <w:rPr>
                <w:sz w:val="18"/>
                <w:szCs w:val="18"/>
              </w:rPr>
            </w:pPr>
            <w:r w:rsidRPr="00535B82">
              <w:rPr>
                <w:sz w:val="18"/>
                <w:szCs w:val="18"/>
              </w:rPr>
              <w:t>10</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7884960" w14:textId="77777777" w:rsidR="00535B82" w:rsidRPr="00535B82" w:rsidRDefault="00535B82" w:rsidP="00535B82">
            <w:pPr>
              <w:jc w:val="center"/>
              <w:rPr>
                <w:sz w:val="18"/>
                <w:szCs w:val="18"/>
              </w:rPr>
            </w:pPr>
            <w:r w:rsidRPr="00535B82">
              <w:rPr>
                <w:sz w:val="18"/>
                <w:szCs w:val="18"/>
              </w:rPr>
              <w:t>50°N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273D38C" w14:textId="77777777" w:rsidR="00535B82" w:rsidRPr="00535B82" w:rsidRDefault="00535B82" w:rsidP="00535B82">
            <w:pPr>
              <w:jc w:val="center"/>
              <w:rPr>
                <w:sz w:val="18"/>
                <w:szCs w:val="18"/>
              </w:rPr>
            </w:pPr>
            <w:r w:rsidRPr="00535B82">
              <w:rPr>
                <w:sz w:val="18"/>
                <w:szCs w:val="18"/>
              </w:rPr>
              <w:t>40°N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0877C5F" w14:textId="77777777" w:rsidR="00535B82" w:rsidRPr="00535B82" w:rsidRDefault="00535B82" w:rsidP="00535B82">
            <w:pPr>
              <w:jc w:val="center"/>
              <w:rPr>
                <w:sz w:val="18"/>
                <w:szCs w:val="18"/>
              </w:rPr>
            </w:pPr>
            <w:r w:rsidRPr="00535B82">
              <w:rPr>
                <w:sz w:val="18"/>
                <w:szCs w:val="18"/>
              </w:rPr>
              <w:t>80°W</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8BB3289" w14:textId="77777777" w:rsidR="00535B82" w:rsidRPr="00535B82" w:rsidRDefault="00535B82" w:rsidP="00535B82">
            <w:pPr>
              <w:jc w:val="center"/>
              <w:rPr>
                <w:sz w:val="18"/>
                <w:szCs w:val="18"/>
              </w:rPr>
            </w:pPr>
            <w:r w:rsidRPr="00535B82">
              <w:rPr>
                <w:sz w:val="18"/>
                <w:szCs w:val="18"/>
              </w:rPr>
              <w:t>60°W</w:t>
            </w:r>
          </w:p>
        </w:tc>
        <w:tc>
          <w:tcPr>
            <w:tcW w:w="804" w:type="dxa"/>
            <w:tcBorders>
              <w:left w:val="single" w:sz="4" w:space="0" w:color="00000A"/>
              <w:right w:val="single" w:sz="4" w:space="0" w:color="00000A"/>
            </w:tcBorders>
            <w:shd w:val="clear" w:color="auto" w:fill="auto"/>
            <w:tcMar>
              <w:left w:w="93" w:type="dxa"/>
            </w:tcMar>
            <w:vAlign w:val="center"/>
          </w:tcPr>
          <w:p w14:paraId="308E8C6F"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7AE4FEB" w14:textId="77777777" w:rsidR="00535B82" w:rsidRPr="00535B82" w:rsidRDefault="00535B82" w:rsidP="00535B82">
            <w:pPr>
              <w:jc w:val="center"/>
              <w:rPr>
                <w:sz w:val="18"/>
                <w:szCs w:val="18"/>
              </w:rPr>
            </w:pPr>
            <w:r w:rsidRPr="00535B82">
              <w:rPr>
                <w:sz w:val="18"/>
                <w:szCs w:val="18"/>
              </w:rPr>
              <w:t>21</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53CE328" w14:textId="77777777" w:rsidR="00535B82" w:rsidRPr="00535B82" w:rsidRDefault="00535B82" w:rsidP="00535B82">
            <w:pPr>
              <w:jc w:val="center"/>
              <w:rPr>
                <w:sz w:val="18"/>
                <w:szCs w:val="18"/>
              </w:rPr>
            </w:pPr>
            <w:r w:rsidRPr="00535B82">
              <w:rPr>
                <w:sz w:val="18"/>
                <w:szCs w:val="18"/>
              </w:rPr>
              <w:t>0°N</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BE347E1" w14:textId="77777777" w:rsidR="00535B82" w:rsidRPr="00535B82" w:rsidRDefault="00535B82" w:rsidP="00535B82">
            <w:pPr>
              <w:jc w:val="center"/>
              <w:rPr>
                <w:sz w:val="18"/>
                <w:szCs w:val="18"/>
              </w:rPr>
            </w:pPr>
            <w:r w:rsidRPr="00535B82">
              <w:rPr>
                <w:sz w:val="18"/>
                <w:szCs w:val="18"/>
              </w:rPr>
              <w:t>10°S</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9494E1E" w14:textId="77777777" w:rsidR="00535B82" w:rsidRPr="00535B82" w:rsidRDefault="00535B82" w:rsidP="00535B82">
            <w:pPr>
              <w:jc w:val="center"/>
              <w:rPr>
                <w:sz w:val="18"/>
                <w:szCs w:val="18"/>
              </w:rPr>
            </w:pPr>
            <w:r w:rsidRPr="00535B82">
              <w:rPr>
                <w:sz w:val="18"/>
                <w:szCs w:val="18"/>
              </w:rPr>
              <w:t>140°E</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C46A466" w14:textId="77777777" w:rsidR="00535B82" w:rsidRPr="00535B82" w:rsidRDefault="00535B82" w:rsidP="00535B82">
            <w:pPr>
              <w:jc w:val="center"/>
              <w:rPr>
                <w:sz w:val="18"/>
                <w:szCs w:val="18"/>
              </w:rPr>
            </w:pPr>
            <w:r w:rsidRPr="00535B82">
              <w:rPr>
                <w:sz w:val="18"/>
                <w:szCs w:val="18"/>
              </w:rPr>
              <w:t>150°E</w:t>
            </w:r>
          </w:p>
        </w:tc>
        <w:tc>
          <w:tcPr>
            <w:tcW w:w="230" w:type="dxa"/>
            <w:shd w:val="clear" w:color="auto" w:fill="auto"/>
          </w:tcPr>
          <w:p w14:paraId="5D1DAC2D" w14:textId="77777777" w:rsidR="00535B82" w:rsidRPr="00535B82" w:rsidRDefault="00535B82" w:rsidP="00535B82"/>
        </w:tc>
      </w:tr>
      <w:tr w:rsidR="00535B82" w:rsidRPr="00535B82" w14:paraId="1866A357" w14:textId="77777777" w:rsidTr="007A30F6">
        <w:tc>
          <w:tcPr>
            <w:tcW w:w="11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6B61150" w14:textId="77777777" w:rsidR="00535B82" w:rsidRPr="00535B82" w:rsidRDefault="00535B82" w:rsidP="00535B82">
            <w:pPr>
              <w:jc w:val="center"/>
              <w:rPr>
                <w:sz w:val="18"/>
                <w:szCs w:val="18"/>
              </w:rPr>
            </w:pPr>
            <w:r w:rsidRPr="00535B82">
              <w:rPr>
                <w:sz w:val="18"/>
                <w:szCs w:val="18"/>
              </w:rPr>
              <w:t>11</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1C2E915" w14:textId="77777777" w:rsidR="00535B82" w:rsidRPr="00535B82" w:rsidRDefault="00535B82" w:rsidP="00535B82">
            <w:pPr>
              <w:jc w:val="center"/>
              <w:rPr>
                <w:sz w:val="18"/>
                <w:szCs w:val="18"/>
              </w:rPr>
            </w:pPr>
            <w:r w:rsidRPr="00535B82">
              <w:rPr>
                <w:sz w:val="18"/>
                <w:szCs w:val="18"/>
              </w:rPr>
              <w:t>40°N</w:t>
            </w:r>
          </w:p>
        </w:tc>
        <w:tc>
          <w:tcPr>
            <w:tcW w:w="8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D7474E4" w14:textId="77777777" w:rsidR="00535B82" w:rsidRPr="00535B82" w:rsidRDefault="00535B82" w:rsidP="00535B82">
            <w:pPr>
              <w:jc w:val="center"/>
              <w:rPr>
                <w:sz w:val="18"/>
                <w:szCs w:val="18"/>
              </w:rPr>
            </w:pPr>
            <w:r w:rsidRPr="00535B82">
              <w:rPr>
                <w:sz w:val="18"/>
                <w:szCs w:val="18"/>
              </w:rPr>
              <w:t>30°N</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7B51363" w14:textId="77777777" w:rsidR="00535B82" w:rsidRPr="00535B82" w:rsidRDefault="00535B82" w:rsidP="00535B82">
            <w:pPr>
              <w:jc w:val="center"/>
              <w:rPr>
                <w:sz w:val="18"/>
                <w:szCs w:val="18"/>
              </w:rPr>
            </w:pPr>
            <w:r w:rsidRPr="00535B82">
              <w:rPr>
                <w:sz w:val="18"/>
                <w:szCs w:val="18"/>
              </w:rPr>
              <w:t>90°W</w:t>
            </w:r>
          </w:p>
        </w:tc>
        <w:tc>
          <w:tcPr>
            <w:tcW w:w="87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8B5B587" w14:textId="77777777" w:rsidR="00535B82" w:rsidRPr="00535B82" w:rsidRDefault="00535B82" w:rsidP="00535B82">
            <w:pPr>
              <w:jc w:val="center"/>
              <w:rPr>
                <w:sz w:val="18"/>
                <w:szCs w:val="18"/>
              </w:rPr>
            </w:pPr>
            <w:r w:rsidRPr="00535B82">
              <w:rPr>
                <w:sz w:val="18"/>
                <w:szCs w:val="18"/>
              </w:rPr>
              <w:t>80°W</w:t>
            </w:r>
          </w:p>
        </w:tc>
        <w:tc>
          <w:tcPr>
            <w:tcW w:w="804" w:type="dxa"/>
            <w:tcBorders>
              <w:left w:val="single" w:sz="4" w:space="0" w:color="00000A"/>
              <w:right w:val="single" w:sz="4" w:space="0" w:color="00000A"/>
            </w:tcBorders>
            <w:shd w:val="clear" w:color="auto" w:fill="auto"/>
            <w:tcMar>
              <w:left w:w="93" w:type="dxa"/>
            </w:tcMar>
            <w:vAlign w:val="center"/>
          </w:tcPr>
          <w:p w14:paraId="5E01B97C" w14:textId="77777777" w:rsidR="00535B82" w:rsidRPr="00535B82" w:rsidRDefault="00535B82" w:rsidP="00535B82">
            <w:pPr>
              <w:jc w:val="center"/>
              <w:rPr>
                <w:sz w:val="18"/>
                <w:szCs w:val="18"/>
              </w:rPr>
            </w:pPr>
          </w:p>
        </w:tc>
        <w:tc>
          <w:tcPr>
            <w:tcW w:w="11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335A1CB" w14:textId="77777777" w:rsidR="00535B82" w:rsidRPr="00535B82" w:rsidRDefault="00535B82" w:rsidP="00535B82">
            <w:pPr>
              <w:jc w:val="center"/>
              <w:rPr>
                <w:sz w:val="18"/>
                <w:szCs w:val="18"/>
              </w:rPr>
            </w:pPr>
            <w:r w:rsidRPr="00535B82">
              <w:rPr>
                <w:sz w:val="18"/>
                <w:szCs w:val="18"/>
              </w:rPr>
              <w:t>22</w:t>
            </w:r>
          </w:p>
        </w:tc>
        <w:tc>
          <w:tcPr>
            <w:tcW w:w="857"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B8C90C2" w14:textId="77777777" w:rsidR="00535B82" w:rsidRPr="00535B82" w:rsidRDefault="00535B82" w:rsidP="00535B82">
            <w:pPr>
              <w:jc w:val="center"/>
              <w:rPr>
                <w:sz w:val="18"/>
                <w:szCs w:val="18"/>
              </w:rPr>
            </w:pPr>
            <w:r w:rsidRPr="00535B82">
              <w:rPr>
                <w:sz w:val="18"/>
                <w:szCs w:val="18"/>
              </w:rPr>
              <w:t>30°S</w:t>
            </w:r>
          </w:p>
        </w:tc>
        <w:tc>
          <w:tcPr>
            <w:tcW w:w="858"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A9A3C2C" w14:textId="77777777" w:rsidR="00535B82" w:rsidRPr="00535B82" w:rsidRDefault="00535B82" w:rsidP="00535B82">
            <w:pPr>
              <w:jc w:val="center"/>
              <w:rPr>
                <w:sz w:val="18"/>
                <w:szCs w:val="18"/>
              </w:rPr>
            </w:pPr>
            <w:r w:rsidRPr="00535B82">
              <w:rPr>
                <w:sz w:val="18"/>
                <w:szCs w:val="18"/>
              </w:rPr>
              <w:t>40°S</w:t>
            </w:r>
          </w:p>
        </w:tc>
        <w:tc>
          <w:tcPr>
            <w:tcW w:w="873"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A03185C" w14:textId="77777777" w:rsidR="00535B82" w:rsidRPr="00535B82" w:rsidRDefault="00535B82" w:rsidP="00535B82">
            <w:pPr>
              <w:jc w:val="center"/>
              <w:rPr>
                <w:sz w:val="18"/>
                <w:szCs w:val="18"/>
              </w:rPr>
            </w:pPr>
            <w:r w:rsidRPr="00535B82">
              <w:rPr>
                <w:sz w:val="18"/>
                <w:szCs w:val="18"/>
              </w:rPr>
              <w:t>60°W</w:t>
            </w:r>
          </w:p>
        </w:tc>
        <w:tc>
          <w:tcPr>
            <w:tcW w:w="87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3CA59FC" w14:textId="77777777" w:rsidR="00535B82" w:rsidRPr="00535B82" w:rsidRDefault="00535B82" w:rsidP="00535B82">
            <w:pPr>
              <w:jc w:val="center"/>
              <w:rPr>
                <w:sz w:val="18"/>
                <w:szCs w:val="18"/>
              </w:rPr>
            </w:pPr>
            <w:r w:rsidRPr="00535B82">
              <w:rPr>
                <w:sz w:val="18"/>
                <w:szCs w:val="18"/>
              </w:rPr>
              <w:t>50°W</w:t>
            </w:r>
          </w:p>
        </w:tc>
        <w:tc>
          <w:tcPr>
            <w:tcW w:w="230" w:type="dxa"/>
            <w:shd w:val="clear" w:color="auto" w:fill="auto"/>
          </w:tcPr>
          <w:p w14:paraId="14EB0D37" w14:textId="77777777" w:rsidR="00535B82" w:rsidRPr="00535B82" w:rsidRDefault="00535B82" w:rsidP="00535B82"/>
        </w:tc>
      </w:tr>
    </w:tbl>
    <w:p w14:paraId="34950876" w14:textId="77777777" w:rsidR="00673057" w:rsidRDefault="00673057" w:rsidP="003D5288"/>
    <w:p w14:paraId="54727820" w14:textId="77777777" w:rsidR="007A30F6" w:rsidRDefault="007A30F6" w:rsidP="003D5288"/>
    <w:p w14:paraId="4677349F" w14:textId="77777777" w:rsidR="007A30F6" w:rsidRDefault="007A30F6" w:rsidP="003D5288"/>
    <w:tbl>
      <w:tblPr>
        <w:tblW w:w="5000" w:type="pct"/>
        <w:tblInd w:w="-15" w:type="dxa"/>
        <w:tblBorders>
          <w:bottom w:val="single" w:sz="4" w:space="0" w:color="00000A"/>
          <w:insideH w:val="single" w:sz="4" w:space="0" w:color="00000A"/>
        </w:tblBorders>
        <w:tblCellMar>
          <w:left w:w="98" w:type="dxa"/>
        </w:tblCellMar>
        <w:tblLook w:val="04A0" w:firstRow="1" w:lastRow="0" w:firstColumn="1" w:lastColumn="0" w:noHBand="0" w:noVBand="1"/>
      </w:tblPr>
      <w:tblGrid>
        <w:gridCol w:w="1333"/>
        <w:gridCol w:w="1339"/>
        <w:gridCol w:w="2152"/>
        <w:gridCol w:w="5211"/>
      </w:tblGrid>
      <w:tr w:rsidR="00535B82" w:rsidRPr="00535B82" w14:paraId="0C28DB36" w14:textId="77777777" w:rsidTr="00F830FA">
        <w:tc>
          <w:tcPr>
            <w:tcW w:w="10241" w:type="dxa"/>
            <w:gridSpan w:val="4"/>
            <w:tcBorders>
              <w:bottom w:val="single" w:sz="4" w:space="0" w:color="00000A"/>
            </w:tcBorders>
            <w:shd w:val="clear" w:color="auto" w:fill="auto"/>
            <w:vAlign w:val="bottom"/>
          </w:tcPr>
          <w:p w14:paraId="662A9F29" w14:textId="76160520" w:rsidR="00535B82" w:rsidRPr="00535B82" w:rsidRDefault="00535B82" w:rsidP="002B605A">
            <w:pPr>
              <w:pStyle w:val="Caption"/>
            </w:pPr>
            <w:r w:rsidRPr="00535B82">
              <w:t>Table 2</w:t>
            </w:r>
            <w:r>
              <w:t>:</w:t>
            </w:r>
            <w:r w:rsidRPr="00535B82">
              <w:t xml:space="preserve"> List of </w:t>
            </w:r>
            <w:r w:rsidR="00C01113">
              <w:t xml:space="preserve">the </w:t>
            </w:r>
            <w:r w:rsidRPr="00535B82">
              <w:t>exceptional water bodies for manual separation from the ocean</w:t>
            </w:r>
          </w:p>
        </w:tc>
      </w:tr>
      <w:tr w:rsidR="00535B82" w:rsidRPr="00535B82" w14:paraId="1EF63C3E" w14:textId="77777777" w:rsidTr="00F830FA">
        <w:tc>
          <w:tcPr>
            <w:tcW w:w="1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66E6F00" w14:textId="77777777" w:rsidR="00535B82" w:rsidRPr="00535B82" w:rsidRDefault="00535B82" w:rsidP="00F830FA">
            <w:pPr>
              <w:jc w:val="center"/>
              <w:rPr>
                <w:sz w:val="18"/>
                <w:szCs w:val="18"/>
              </w:rPr>
            </w:pPr>
            <w:r w:rsidRPr="00535B82">
              <w:rPr>
                <w:sz w:val="18"/>
                <w:szCs w:val="18"/>
              </w:rPr>
              <w:t>Latitude</w:t>
            </w:r>
          </w:p>
        </w:tc>
        <w:tc>
          <w:tcPr>
            <w:tcW w:w="13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A51850" w14:textId="77777777" w:rsidR="00535B82" w:rsidRPr="00535B82" w:rsidRDefault="00535B82" w:rsidP="00F830FA">
            <w:pPr>
              <w:jc w:val="center"/>
              <w:rPr>
                <w:sz w:val="18"/>
                <w:szCs w:val="18"/>
              </w:rPr>
            </w:pPr>
            <w:r w:rsidRPr="00535B82">
              <w:rPr>
                <w:sz w:val="18"/>
                <w:szCs w:val="18"/>
              </w:rPr>
              <w:t>Longitude</w:t>
            </w: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49A26936" w14:textId="77777777" w:rsidR="00535B82" w:rsidRPr="00535B82" w:rsidRDefault="00535B82" w:rsidP="00F830FA">
            <w:pPr>
              <w:jc w:val="center"/>
              <w:rPr>
                <w:sz w:val="18"/>
                <w:szCs w:val="18"/>
              </w:rPr>
            </w:pPr>
            <w:r w:rsidRPr="00535B82">
              <w:rPr>
                <w:sz w:val="18"/>
                <w:szCs w:val="18"/>
              </w:rPr>
              <w:t>Water body name</w:t>
            </w:r>
          </w:p>
        </w:tc>
        <w:tc>
          <w:tcPr>
            <w:tcW w:w="5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6AB26A3" w14:textId="77777777" w:rsidR="00535B82" w:rsidRPr="00535B82" w:rsidRDefault="00535B82" w:rsidP="00535B82">
            <w:pPr>
              <w:rPr>
                <w:sz w:val="18"/>
                <w:szCs w:val="18"/>
              </w:rPr>
            </w:pPr>
            <w:r w:rsidRPr="00535B82">
              <w:rPr>
                <w:sz w:val="18"/>
                <w:szCs w:val="18"/>
              </w:rPr>
              <w:t>Reason for separation</w:t>
            </w:r>
          </w:p>
        </w:tc>
      </w:tr>
      <w:tr w:rsidR="00535B82" w:rsidRPr="00535B82" w14:paraId="125419C6" w14:textId="77777777" w:rsidTr="00F830FA">
        <w:trPr>
          <w:trHeight w:val="56"/>
        </w:trPr>
        <w:tc>
          <w:tcPr>
            <w:tcW w:w="1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771E845" w14:textId="77777777" w:rsidR="00535B82" w:rsidRPr="00535B82" w:rsidRDefault="00535B82" w:rsidP="00F830FA">
            <w:pPr>
              <w:jc w:val="center"/>
              <w:rPr>
                <w:sz w:val="18"/>
                <w:szCs w:val="18"/>
              </w:rPr>
            </w:pPr>
            <w:r w:rsidRPr="00535B82">
              <w:rPr>
                <w:sz w:val="18"/>
                <w:szCs w:val="18"/>
              </w:rPr>
              <w:t>46.06°N</w:t>
            </w:r>
          </w:p>
        </w:tc>
        <w:tc>
          <w:tcPr>
            <w:tcW w:w="13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7E87F6D" w14:textId="77777777" w:rsidR="00535B82" w:rsidRPr="00535B82" w:rsidRDefault="00535B82" w:rsidP="00F830FA">
            <w:pPr>
              <w:jc w:val="center"/>
              <w:rPr>
                <w:sz w:val="18"/>
                <w:szCs w:val="18"/>
              </w:rPr>
            </w:pPr>
            <w:r w:rsidRPr="00535B82">
              <w:rPr>
                <w:sz w:val="18"/>
                <w:szCs w:val="18"/>
              </w:rPr>
              <w:t>36.64°E</w:t>
            </w: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4D6D42B4" w14:textId="707A1E94" w:rsidR="00535B82" w:rsidRPr="00535B82" w:rsidRDefault="00C01113" w:rsidP="00F830FA">
            <w:pPr>
              <w:jc w:val="center"/>
              <w:rPr>
                <w:sz w:val="18"/>
                <w:szCs w:val="18"/>
              </w:rPr>
            </w:pPr>
            <w:r>
              <w:rPr>
                <w:sz w:val="18"/>
                <w:szCs w:val="18"/>
              </w:rPr>
              <w:t xml:space="preserve">The </w:t>
            </w:r>
            <w:r w:rsidR="00535B82" w:rsidRPr="00535B82">
              <w:rPr>
                <w:sz w:val="18"/>
                <w:szCs w:val="18"/>
              </w:rPr>
              <w:t>Azov Sea</w:t>
            </w:r>
          </w:p>
        </w:tc>
        <w:tc>
          <w:tcPr>
            <w:tcW w:w="5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73A4BF84" w14:textId="5640D7F2" w:rsidR="00535B82" w:rsidRPr="00535B82" w:rsidRDefault="00535B82" w:rsidP="00535B82">
            <w:pPr>
              <w:rPr>
                <w:sz w:val="18"/>
                <w:szCs w:val="18"/>
              </w:rPr>
            </w:pPr>
            <w:r w:rsidRPr="00535B82">
              <w:rPr>
                <w:sz w:val="18"/>
                <w:szCs w:val="18"/>
              </w:rPr>
              <w:t>Currently better modelled as inland water than ocean</w:t>
            </w:r>
          </w:p>
        </w:tc>
      </w:tr>
      <w:tr w:rsidR="00535B82" w:rsidRPr="00535B82" w14:paraId="0C1D7E1D" w14:textId="77777777" w:rsidTr="00F830FA">
        <w:tc>
          <w:tcPr>
            <w:tcW w:w="1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F6D8D48" w14:textId="77777777" w:rsidR="00535B82" w:rsidRPr="00535B82" w:rsidRDefault="00535B82" w:rsidP="00F830FA">
            <w:pPr>
              <w:jc w:val="center"/>
              <w:rPr>
                <w:sz w:val="18"/>
                <w:szCs w:val="18"/>
              </w:rPr>
            </w:pPr>
            <w:r w:rsidRPr="00535B82">
              <w:rPr>
                <w:sz w:val="18"/>
                <w:szCs w:val="18"/>
              </w:rPr>
              <w:t>68.66°N</w:t>
            </w:r>
          </w:p>
        </w:tc>
        <w:tc>
          <w:tcPr>
            <w:tcW w:w="13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8D1E084" w14:textId="77777777" w:rsidR="00535B82" w:rsidRPr="00535B82" w:rsidRDefault="00535B82" w:rsidP="00F830FA">
            <w:pPr>
              <w:jc w:val="center"/>
              <w:rPr>
                <w:sz w:val="18"/>
                <w:szCs w:val="18"/>
              </w:rPr>
            </w:pPr>
            <w:r w:rsidRPr="00535B82">
              <w:rPr>
                <w:sz w:val="18"/>
                <w:szCs w:val="18"/>
              </w:rPr>
              <w:t>53.01°E</w:t>
            </w: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569F0E3B" w14:textId="5171F739" w:rsidR="00535B82" w:rsidRPr="00535B82" w:rsidRDefault="00C01113" w:rsidP="00F830FA">
            <w:pPr>
              <w:jc w:val="center"/>
              <w:rPr>
                <w:sz w:val="18"/>
                <w:szCs w:val="18"/>
              </w:rPr>
            </w:pPr>
            <w:r>
              <w:rPr>
                <w:sz w:val="18"/>
                <w:szCs w:val="18"/>
              </w:rPr>
              <w:t xml:space="preserve">Lake </w:t>
            </w:r>
            <w:proofErr w:type="spellStart"/>
            <w:r w:rsidR="00535B82" w:rsidRPr="00535B82">
              <w:rPr>
                <w:sz w:val="18"/>
                <w:szCs w:val="18"/>
              </w:rPr>
              <w:t>Peschanka</w:t>
            </w:r>
            <w:proofErr w:type="spellEnd"/>
          </w:p>
        </w:tc>
        <w:tc>
          <w:tcPr>
            <w:tcW w:w="5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2EF1C4F4" w14:textId="77777777" w:rsidR="00535B82" w:rsidRPr="00535B82" w:rsidRDefault="00535B82" w:rsidP="00535B82">
            <w:pPr>
              <w:rPr>
                <w:sz w:val="18"/>
                <w:szCs w:val="18"/>
              </w:rPr>
            </w:pPr>
            <w:r w:rsidRPr="00535B82">
              <w:rPr>
                <w:sz w:val="18"/>
                <w:szCs w:val="18"/>
              </w:rPr>
              <w:t>Freshwater shallow lake with surface area 122 km</w:t>
            </w:r>
            <w:r w:rsidRPr="0016073B">
              <w:rPr>
                <w:sz w:val="18"/>
                <w:szCs w:val="18"/>
                <w:vertAlign w:val="superscript"/>
              </w:rPr>
              <w:t>2</w:t>
            </w:r>
          </w:p>
        </w:tc>
      </w:tr>
      <w:tr w:rsidR="00535B82" w:rsidRPr="00535B82" w14:paraId="1B33194C" w14:textId="77777777" w:rsidTr="00F830FA">
        <w:tc>
          <w:tcPr>
            <w:tcW w:w="1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27BDE39" w14:textId="77777777" w:rsidR="00535B82" w:rsidRPr="00535B82" w:rsidRDefault="00535B82" w:rsidP="00F830FA">
            <w:pPr>
              <w:jc w:val="center"/>
              <w:rPr>
                <w:sz w:val="18"/>
                <w:szCs w:val="18"/>
              </w:rPr>
            </w:pPr>
            <w:r w:rsidRPr="00535B82">
              <w:rPr>
                <w:sz w:val="18"/>
                <w:szCs w:val="18"/>
              </w:rPr>
              <w:t>16.31°N</w:t>
            </w:r>
          </w:p>
        </w:tc>
        <w:tc>
          <w:tcPr>
            <w:tcW w:w="13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450919AE" w14:textId="77777777" w:rsidR="00535B82" w:rsidRPr="00535B82" w:rsidRDefault="00535B82" w:rsidP="00F830FA">
            <w:pPr>
              <w:jc w:val="center"/>
              <w:rPr>
                <w:sz w:val="18"/>
                <w:szCs w:val="18"/>
              </w:rPr>
            </w:pPr>
            <w:r w:rsidRPr="00535B82">
              <w:rPr>
                <w:sz w:val="18"/>
                <w:szCs w:val="18"/>
              </w:rPr>
              <w:t>94.90°W</w:t>
            </w: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92B1469" w14:textId="77777777" w:rsidR="00535B82" w:rsidRPr="00535B82" w:rsidRDefault="00535B82" w:rsidP="00F830FA">
            <w:pPr>
              <w:jc w:val="center"/>
              <w:rPr>
                <w:sz w:val="18"/>
                <w:szCs w:val="18"/>
              </w:rPr>
            </w:pPr>
            <w:r w:rsidRPr="00535B82">
              <w:rPr>
                <w:sz w:val="18"/>
                <w:szCs w:val="18"/>
              </w:rPr>
              <w:t>Laguna Superior</w:t>
            </w:r>
          </w:p>
        </w:tc>
        <w:tc>
          <w:tcPr>
            <w:tcW w:w="5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54BABEB5" w14:textId="77777777" w:rsidR="00535B82" w:rsidRPr="00535B82" w:rsidRDefault="00535B82" w:rsidP="00535B82">
            <w:pPr>
              <w:rPr>
                <w:sz w:val="18"/>
                <w:szCs w:val="18"/>
              </w:rPr>
            </w:pPr>
            <w:r w:rsidRPr="00535B82">
              <w:rPr>
                <w:sz w:val="18"/>
                <w:szCs w:val="18"/>
              </w:rPr>
              <w:t>Lagoon with surface area 380 km</w:t>
            </w:r>
            <w:r w:rsidRPr="00925EFE">
              <w:rPr>
                <w:sz w:val="18"/>
                <w:szCs w:val="18"/>
                <w:vertAlign w:val="superscript"/>
              </w:rPr>
              <w:t>2</w:t>
            </w:r>
          </w:p>
        </w:tc>
      </w:tr>
      <w:tr w:rsidR="00535B82" w:rsidRPr="00535B82" w14:paraId="5199D9C8" w14:textId="77777777" w:rsidTr="00F830FA">
        <w:tc>
          <w:tcPr>
            <w:tcW w:w="1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25E2F89" w14:textId="77777777" w:rsidR="00535B82" w:rsidRPr="00535B82" w:rsidRDefault="00535B82" w:rsidP="00F830FA">
            <w:pPr>
              <w:jc w:val="center"/>
              <w:rPr>
                <w:sz w:val="18"/>
                <w:szCs w:val="18"/>
              </w:rPr>
            </w:pPr>
            <w:r w:rsidRPr="00535B82">
              <w:rPr>
                <w:sz w:val="18"/>
                <w:szCs w:val="18"/>
              </w:rPr>
              <w:t>10.17°N</w:t>
            </w:r>
          </w:p>
        </w:tc>
        <w:tc>
          <w:tcPr>
            <w:tcW w:w="13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425253B7" w14:textId="77777777" w:rsidR="00535B82" w:rsidRPr="00535B82" w:rsidRDefault="00535B82" w:rsidP="00F830FA">
            <w:pPr>
              <w:jc w:val="center"/>
              <w:rPr>
                <w:sz w:val="18"/>
                <w:szCs w:val="18"/>
              </w:rPr>
            </w:pPr>
            <w:r w:rsidRPr="00535B82">
              <w:rPr>
                <w:sz w:val="18"/>
                <w:szCs w:val="18"/>
              </w:rPr>
              <w:t>71.56°W</w:t>
            </w: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B626F1E" w14:textId="77777777" w:rsidR="00535B82" w:rsidRPr="00535B82" w:rsidRDefault="00535B82" w:rsidP="00F830FA">
            <w:pPr>
              <w:jc w:val="center"/>
              <w:rPr>
                <w:sz w:val="18"/>
                <w:szCs w:val="18"/>
              </w:rPr>
            </w:pPr>
            <w:r w:rsidRPr="00535B82">
              <w:rPr>
                <w:sz w:val="18"/>
                <w:szCs w:val="18"/>
              </w:rPr>
              <w:t>Lago de Maracaibo</w:t>
            </w:r>
          </w:p>
        </w:tc>
        <w:tc>
          <w:tcPr>
            <w:tcW w:w="5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3A4DB15C" w14:textId="77777777" w:rsidR="00535B82" w:rsidRPr="00535B82" w:rsidRDefault="00535B82" w:rsidP="00535B82">
            <w:pPr>
              <w:rPr>
                <w:sz w:val="18"/>
                <w:szCs w:val="18"/>
              </w:rPr>
            </w:pPr>
            <w:r w:rsidRPr="00535B82">
              <w:rPr>
                <w:sz w:val="18"/>
                <w:szCs w:val="18"/>
              </w:rPr>
              <w:t>Brackish lake with surface area 13 210 km</w:t>
            </w:r>
            <w:r w:rsidRPr="00925EFE">
              <w:rPr>
                <w:sz w:val="18"/>
                <w:szCs w:val="18"/>
                <w:vertAlign w:val="superscript"/>
              </w:rPr>
              <w:t>2</w:t>
            </w:r>
          </w:p>
        </w:tc>
      </w:tr>
      <w:tr w:rsidR="00535B82" w:rsidRPr="00535B82" w14:paraId="6E042F2C" w14:textId="77777777" w:rsidTr="00F830FA">
        <w:tc>
          <w:tcPr>
            <w:tcW w:w="1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644B2D0" w14:textId="77777777" w:rsidR="00535B82" w:rsidRPr="00535B82" w:rsidRDefault="00535B82" w:rsidP="00F830FA">
            <w:pPr>
              <w:jc w:val="center"/>
              <w:rPr>
                <w:sz w:val="18"/>
                <w:szCs w:val="18"/>
              </w:rPr>
            </w:pPr>
            <w:r w:rsidRPr="00535B82">
              <w:rPr>
                <w:sz w:val="18"/>
                <w:szCs w:val="18"/>
              </w:rPr>
              <w:t>35.44°S</w:t>
            </w:r>
          </w:p>
        </w:tc>
        <w:tc>
          <w:tcPr>
            <w:tcW w:w="1352"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48C9147" w14:textId="77777777" w:rsidR="00535B82" w:rsidRPr="00535B82" w:rsidRDefault="00535B82" w:rsidP="00F830FA">
            <w:pPr>
              <w:jc w:val="center"/>
              <w:rPr>
                <w:sz w:val="18"/>
                <w:szCs w:val="18"/>
              </w:rPr>
            </w:pPr>
            <w:r w:rsidRPr="00535B82">
              <w:rPr>
                <w:sz w:val="18"/>
                <w:szCs w:val="18"/>
              </w:rPr>
              <w:t>139.17°E</w:t>
            </w: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FAE4813" w14:textId="033524EA" w:rsidR="00535B82" w:rsidRPr="00535B82" w:rsidRDefault="00C01113" w:rsidP="00F830FA">
            <w:pPr>
              <w:jc w:val="center"/>
              <w:rPr>
                <w:sz w:val="18"/>
                <w:szCs w:val="18"/>
              </w:rPr>
            </w:pPr>
            <w:r>
              <w:rPr>
                <w:sz w:val="18"/>
                <w:szCs w:val="18"/>
              </w:rPr>
              <w:t xml:space="preserve">Lake </w:t>
            </w:r>
            <w:r w:rsidR="00535B82" w:rsidRPr="00535B82">
              <w:rPr>
                <w:sz w:val="18"/>
                <w:szCs w:val="18"/>
              </w:rPr>
              <w:t>Alexandrina</w:t>
            </w:r>
          </w:p>
        </w:tc>
        <w:tc>
          <w:tcPr>
            <w:tcW w:w="5351"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5C1007B2" w14:textId="77777777" w:rsidR="00535B82" w:rsidRPr="00535B82" w:rsidRDefault="00535B82" w:rsidP="00535B82">
            <w:pPr>
              <w:rPr>
                <w:sz w:val="18"/>
                <w:szCs w:val="18"/>
              </w:rPr>
            </w:pPr>
            <w:r w:rsidRPr="00535B82">
              <w:rPr>
                <w:sz w:val="18"/>
                <w:szCs w:val="18"/>
              </w:rPr>
              <w:t>Freshwater shallow lake with surface area 649 km</w:t>
            </w:r>
            <w:r w:rsidRPr="00925EFE">
              <w:rPr>
                <w:sz w:val="18"/>
                <w:szCs w:val="18"/>
                <w:vertAlign w:val="superscript"/>
              </w:rPr>
              <w:t>2</w:t>
            </w:r>
          </w:p>
        </w:tc>
      </w:tr>
    </w:tbl>
    <w:p w14:paraId="3192A053" w14:textId="77777777" w:rsidR="00673057" w:rsidRDefault="00673057" w:rsidP="003D5288"/>
    <w:p w14:paraId="611D5502" w14:textId="77777777" w:rsidR="00A03710" w:rsidRDefault="00A03710">
      <w:pPr>
        <w:spacing w:line="240" w:lineRule="auto"/>
        <w:jc w:val="left"/>
      </w:pPr>
      <w:r>
        <w:br w:type="page"/>
      </w:r>
    </w:p>
    <w:tbl>
      <w:tblPr>
        <w:tblW w:w="10720" w:type="dxa"/>
        <w:tblInd w:w="-5" w:type="dxa"/>
        <w:tblBorders>
          <w:bottom w:val="single" w:sz="4" w:space="0" w:color="00000A"/>
          <w:insideH w:val="single" w:sz="4" w:space="0" w:color="00000A"/>
        </w:tblBorders>
        <w:tblCellMar>
          <w:left w:w="93" w:type="dxa"/>
        </w:tblCellMar>
        <w:tblLook w:val="04A0" w:firstRow="1" w:lastRow="0" w:firstColumn="1" w:lastColumn="0" w:noHBand="0" w:noVBand="1"/>
      </w:tblPr>
      <w:tblGrid>
        <w:gridCol w:w="504"/>
        <w:gridCol w:w="1261"/>
        <w:gridCol w:w="1271"/>
        <w:gridCol w:w="981"/>
        <w:gridCol w:w="1066"/>
        <w:gridCol w:w="823"/>
        <w:gridCol w:w="1134"/>
        <w:gridCol w:w="1276"/>
        <w:gridCol w:w="1276"/>
        <w:gridCol w:w="1128"/>
      </w:tblGrid>
      <w:tr w:rsidR="00A03710" w:rsidRPr="00A03710" w14:paraId="3AAB79EB" w14:textId="77777777" w:rsidTr="00A03710">
        <w:trPr>
          <w:trHeight w:val="148"/>
        </w:trPr>
        <w:tc>
          <w:tcPr>
            <w:tcW w:w="10720" w:type="dxa"/>
            <w:gridSpan w:val="10"/>
            <w:tcBorders>
              <w:top w:val="nil"/>
              <w:left w:val="nil"/>
              <w:bottom w:val="single" w:sz="4" w:space="0" w:color="00000A"/>
              <w:right w:val="nil"/>
            </w:tcBorders>
            <w:vAlign w:val="center"/>
            <w:hideMark/>
          </w:tcPr>
          <w:p w14:paraId="3D532B28" w14:textId="0AE72E70" w:rsidR="00A03710" w:rsidRPr="00A03710" w:rsidRDefault="00A03710" w:rsidP="002B605A">
            <w:pPr>
              <w:pStyle w:val="Caption"/>
            </w:pPr>
            <w:r>
              <w:lastRenderedPageBreak/>
              <w:t>Table 3:</w:t>
            </w:r>
            <w:r w:rsidRPr="00A03710">
              <w:t xml:space="preserve"> Location</w:t>
            </w:r>
            <w:r w:rsidR="00E834AA">
              <w:t>s</w:t>
            </w:r>
            <w:r w:rsidRPr="00A03710">
              <w:t xml:space="preserve"> </w:t>
            </w:r>
            <w:r w:rsidR="00E834AA" w:rsidRPr="00A03710">
              <w:t xml:space="preserve">of </w:t>
            </w:r>
            <w:r w:rsidR="00E834AA" w:rsidRPr="00D70426">
              <w:t xml:space="preserve">27 </w:t>
            </w:r>
            <w:r w:rsidR="00E834AA">
              <w:t xml:space="preserve">verification lake sites, lake </w:t>
            </w:r>
            <w:r w:rsidRPr="00A03710">
              <w:t xml:space="preserve">morphological parameters measured </w:t>
            </w:r>
            <w:r w:rsidR="0054427A">
              <w:t xml:space="preserve">by SYKE </w:t>
            </w:r>
            <w:r w:rsidRPr="00A03710">
              <w:t xml:space="preserve">and from ECMWF </w:t>
            </w:r>
            <w:r w:rsidR="0054427A">
              <w:t xml:space="preserve">Tco1279 </w:t>
            </w:r>
            <w:r w:rsidR="00E834AA">
              <w:t>fields</w:t>
            </w:r>
            <w:r w:rsidRPr="00A03710">
              <w:t xml:space="preserve"> </w:t>
            </w:r>
          </w:p>
        </w:tc>
      </w:tr>
      <w:tr w:rsidR="00A03710" w:rsidRPr="00A03710" w14:paraId="3DF9642B" w14:textId="77777777" w:rsidTr="00F830FA">
        <w:trPr>
          <w:trHeight w:val="243"/>
        </w:trPr>
        <w:tc>
          <w:tcPr>
            <w:tcW w:w="504" w:type="dxa"/>
            <w:vMerge w:val="restart"/>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5F7104C9" w14:textId="77777777" w:rsidR="00A03710" w:rsidRPr="00A03710" w:rsidRDefault="00A03710" w:rsidP="00F830FA">
            <w:pPr>
              <w:jc w:val="center"/>
              <w:rPr>
                <w:sz w:val="18"/>
                <w:szCs w:val="18"/>
              </w:rPr>
            </w:pPr>
            <w:r w:rsidRPr="00A03710">
              <w:rPr>
                <w:sz w:val="18"/>
                <w:szCs w:val="18"/>
              </w:rPr>
              <w:t>№</w:t>
            </w:r>
          </w:p>
        </w:tc>
        <w:tc>
          <w:tcPr>
            <w:tcW w:w="1261" w:type="dxa"/>
            <w:vMerge w:val="restart"/>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0DD179C0" w14:textId="77777777" w:rsidR="00A03710" w:rsidRPr="00A03710" w:rsidRDefault="00A03710" w:rsidP="00F830FA">
            <w:pPr>
              <w:jc w:val="center"/>
              <w:rPr>
                <w:sz w:val="18"/>
                <w:szCs w:val="18"/>
              </w:rPr>
            </w:pPr>
            <w:r w:rsidRPr="00A03710">
              <w:rPr>
                <w:sz w:val="18"/>
                <w:szCs w:val="18"/>
              </w:rPr>
              <w:t>Lake ID</w:t>
            </w:r>
          </w:p>
        </w:tc>
        <w:tc>
          <w:tcPr>
            <w:tcW w:w="1271" w:type="dxa"/>
            <w:vMerge w:val="restart"/>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38386F5A" w14:textId="77777777" w:rsidR="00A03710" w:rsidRPr="00A03710" w:rsidRDefault="00A03710" w:rsidP="00F830FA">
            <w:pPr>
              <w:jc w:val="center"/>
              <w:rPr>
                <w:sz w:val="18"/>
                <w:szCs w:val="18"/>
              </w:rPr>
            </w:pPr>
            <w:r w:rsidRPr="00A03710">
              <w:rPr>
                <w:sz w:val="18"/>
                <w:szCs w:val="18"/>
              </w:rPr>
              <w:t>Lake name</w:t>
            </w:r>
          </w:p>
        </w:tc>
        <w:tc>
          <w:tcPr>
            <w:tcW w:w="2047" w:type="dxa"/>
            <w:gridSpan w:val="2"/>
            <w:tcBorders>
              <w:top w:val="single" w:sz="4" w:space="0" w:color="00000A"/>
              <w:left w:val="single" w:sz="4" w:space="0" w:color="00000A"/>
              <w:bottom w:val="single" w:sz="4" w:space="0" w:color="00000A"/>
              <w:right w:val="single" w:sz="4" w:space="0" w:color="00000A"/>
            </w:tcBorders>
            <w:vAlign w:val="center"/>
            <w:hideMark/>
          </w:tcPr>
          <w:p w14:paraId="681496CD" w14:textId="77777777" w:rsidR="00A03710" w:rsidRPr="00A03710" w:rsidRDefault="00A03710" w:rsidP="00F830FA">
            <w:pPr>
              <w:jc w:val="center"/>
              <w:rPr>
                <w:sz w:val="18"/>
                <w:szCs w:val="18"/>
              </w:rPr>
            </w:pPr>
            <w:r w:rsidRPr="00A03710">
              <w:rPr>
                <w:sz w:val="18"/>
                <w:szCs w:val="18"/>
              </w:rPr>
              <w:t xml:space="preserve">Coordinates, </w:t>
            </w:r>
            <w:proofErr w:type="spellStart"/>
            <w:r w:rsidRPr="00A03710">
              <w:rPr>
                <w:sz w:val="18"/>
                <w:szCs w:val="18"/>
              </w:rPr>
              <w:t>deg</w:t>
            </w:r>
            <w:proofErr w:type="spellEnd"/>
          </w:p>
        </w:tc>
        <w:tc>
          <w:tcPr>
            <w:tcW w:w="1957" w:type="dxa"/>
            <w:gridSpan w:val="2"/>
            <w:tcBorders>
              <w:top w:val="single" w:sz="4" w:space="0" w:color="00000A"/>
              <w:left w:val="single" w:sz="4" w:space="0" w:color="00000A"/>
              <w:bottom w:val="single" w:sz="4" w:space="0" w:color="00000A"/>
              <w:right w:val="single" w:sz="4" w:space="0" w:color="00000A"/>
            </w:tcBorders>
            <w:vAlign w:val="center"/>
            <w:hideMark/>
          </w:tcPr>
          <w:p w14:paraId="78EA1EC5" w14:textId="77777777" w:rsidR="00A03710" w:rsidRPr="00A03710" w:rsidRDefault="0054427A" w:rsidP="00F830FA">
            <w:pPr>
              <w:jc w:val="center"/>
              <w:rPr>
                <w:sz w:val="18"/>
                <w:szCs w:val="18"/>
              </w:rPr>
            </w:pPr>
            <w:r w:rsidRPr="00A03710">
              <w:rPr>
                <w:sz w:val="18"/>
                <w:szCs w:val="18"/>
              </w:rPr>
              <w:t xml:space="preserve">In-situ </w:t>
            </w:r>
            <w:r>
              <w:rPr>
                <w:sz w:val="18"/>
                <w:szCs w:val="18"/>
              </w:rPr>
              <w:t>d</w:t>
            </w:r>
            <w:r w:rsidR="00A03710" w:rsidRPr="00A03710">
              <w:rPr>
                <w:sz w:val="18"/>
                <w:szCs w:val="18"/>
              </w:rPr>
              <w:t>epth, m</w:t>
            </w:r>
          </w:p>
        </w:tc>
        <w:tc>
          <w:tcPr>
            <w:tcW w:w="1276" w:type="dxa"/>
            <w:vMerge w:val="restart"/>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8AB65C6" w14:textId="77777777" w:rsidR="00A03710" w:rsidRPr="00A03710" w:rsidRDefault="0054427A" w:rsidP="00F830FA">
            <w:pPr>
              <w:jc w:val="center"/>
              <w:rPr>
                <w:sz w:val="18"/>
                <w:szCs w:val="18"/>
              </w:rPr>
            </w:pPr>
            <w:r>
              <w:rPr>
                <w:sz w:val="18"/>
                <w:szCs w:val="18"/>
              </w:rPr>
              <w:t>In-situ</w:t>
            </w:r>
            <w:r w:rsidR="00A03710" w:rsidRPr="00A03710">
              <w:rPr>
                <w:sz w:val="18"/>
                <w:szCs w:val="18"/>
              </w:rPr>
              <w:t xml:space="preserve"> area, km</w:t>
            </w:r>
            <w:r w:rsidR="00A03710" w:rsidRPr="0054427A">
              <w:rPr>
                <w:sz w:val="18"/>
                <w:szCs w:val="18"/>
                <w:vertAlign w:val="superscript"/>
              </w:rPr>
              <w:t>2</w:t>
            </w:r>
          </w:p>
        </w:tc>
        <w:tc>
          <w:tcPr>
            <w:tcW w:w="2404" w:type="dxa"/>
            <w:gridSpan w:val="2"/>
            <w:tcBorders>
              <w:top w:val="single" w:sz="4" w:space="0" w:color="00000A"/>
              <w:left w:val="single" w:sz="4" w:space="0" w:color="00000A"/>
              <w:bottom w:val="single" w:sz="4" w:space="0" w:color="00000A"/>
              <w:right w:val="single" w:sz="4" w:space="0" w:color="00000A"/>
            </w:tcBorders>
            <w:vAlign w:val="center"/>
            <w:hideMark/>
          </w:tcPr>
          <w:p w14:paraId="726C40A8" w14:textId="77777777" w:rsidR="00A03710" w:rsidRPr="00A03710" w:rsidRDefault="0054427A" w:rsidP="00F830FA">
            <w:pPr>
              <w:jc w:val="center"/>
              <w:rPr>
                <w:sz w:val="18"/>
                <w:szCs w:val="18"/>
              </w:rPr>
            </w:pPr>
            <w:r>
              <w:rPr>
                <w:sz w:val="18"/>
                <w:szCs w:val="18"/>
              </w:rPr>
              <w:t>Modelled mean depth, m</w:t>
            </w:r>
          </w:p>
        </w:tc>
      </w:tr>
      <w:tr w:rsidR="00A03710" w:rsidRPr="00A03710" w14:paraId="263453A6" w14:textId="77777777" w:rsidTr="00F830FA">
        <w:trPr>
          <w:trHeight w:val="56"/>
        </w:trPr>
        <w:tc>
          <w:tcPr>
            <w:tcW w:w="0" w:type="auto"/>
            <w:vMerge/>
            <w:tcBorders>
              <w:top w:val="single" w:sz="4" w:space="0" w:color="00000A"/>
              <w:left w:val="single" w:sz="4" w:space="0" w:color="00000A"/>
              <w:bottom w:val="single" w:sz="4" w:space="0" w:color="00000A"/>
              <w:right w:val="single" w:sz="4" w:space="0" w:color="00000A"/>
            </w:tcBorders>
            <w:vAlign w:val="center"/>
            <w:hideMark/>
          </w:tcPr>
          <w:p w14:paraId="23849845" w14:textId="77777777" w:rsidR="00A03710" w:rsidRPr="00A03710" w:rsidRDefault="00A03710" w:rsidP="00F830FA">
            <w:pPr>
              <w:jc w:val="center"/>
              <w:rPr>
                <w:sz w:val="18"/>
                <w:szCs w:val="18"/>
              </w:rPr>
            </w:pPr>
          </w:p>
        </w:tc>
        <w:tc>
          <w:tcPr>
            <w:tcW w:w="0" w:type="auto"/>
            <w:vMerge/>
            <w:tcBorders>
              <w:top w:val="single" w:sz="4" w:space="0" w:color="00000A"/>
              <w:left w:val="single" w:sz="4" w:space="0" w:color="00000A"/>
              <w:bottom w:val="single" w:sz="4" w:space="0" w:color="00000A"/>
              <w:right w:val="single" w:sz="4" w:space="0" w:color="00000A"/>
            </w:tcBorders>
            <w:vAlign w:val="center"/>
            <w:hideMark/>
          </w:tcPr>
          <w:p w14:paraId="30D24FF5" w14:textId="77777777" w:rsidR="00A03710" w:rsidRPr="00A03710" w:rsidRDefault="00A03710" w:rsidP="00F830FA">
            <w:pPr>
              <w:jc w:val="center"/>
              <w:rPr>
                <w:sz w:val="18"/>
                <w:szCs w:val="18"/>
              </w:rPr>
            </w:pPr>
          </w:p>
        </w:tc>
        <w:tc>
          <w:tcPr>
            <w:tcW w:w="0" w:type="auto"/>
            <w:vMerge/>
            <w:tcBorders>
              <w:top w:val="single" w:sz="4" w:space="0" w:color="00000A"/>
              <w:left w:val="single" w:sz="4" w:space="0" w:color="00000A"/>
              <w:bottom w:val="single" w:sz="4" w:space="0" w:color="00000A"/>
              <w:right w:val="single" w:sz="4" w:space="0" w:color="00000A"/>
            </w:tcBorders>
            <w:vAlign w:val="center"/>
            <w:hideMark/>
          </w:tcPr>
          <w:p w14:paraId="0F522906" w14:textId="77777777" w:rsidR="00A03710" w:rsidRPr="00A03710" w:rsidRDefault="00A03710" w:rsidP="00F830FA">
            <w:pPr>
              <w:jc w:val="center"/>
              <w:rPr>
                <w:sz w:val="18"/>
                <w:szCs w:val="18"/>
              </w:rPr>
            </w:pPr>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5DFC7570" w14:textId="77777777" w:rsidR="00A03710" w:rsidRPr="00A03710" w:rsidRDefault="00A03710" w:rsidP="00F830FA">
            <w:pPr>
              <w:jc w:val="center"/>
              <w:rPr>
                <w:sz w:val="18"/>
                <w:szCs w:val="18"/>
              </w:rPr>
            </w:pPr>
            <w:r w:rsidRPr="00A03710">
              <w:rPr>
                <w:sz w:val="18"/>
                <w:szCs w:val="18"/>
              </w:rPr>
              <w:t>Latitude</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3932349C" w14:textId="77777777" w:rsidR="00A03710" w:rsidRPr="00A03710" w:rsidRDefault="00A03710" w:rsidP="00F830FA">
            <w:pPr>
              <w:jc w:val="center"/>
              <w:rPr>
                <w:sz w:val="18"/>
                <w:szCs w:val="18"/>
              </w:rPr>
            </w:pPr>
            <w:r w:rsidRPr="00A03710">
              <w:rPr>
                <w:sz w:val="18"/>
                <w:szCs w:val="18"/>
              </w:rPr>
              <w:t>Longitude</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5619263A" w14:textId="77777777" w:rsidR="00A03710" w:rsidRPr="00A03710" w:rsidRDefault="00A03710" w:rsidP="00F830FA">
            <w:pPr>
              <w:jc w:val="center"/>
              <w:rPr>
                <w:sz w:val="18"/>
                <w:szCs w:val="18"/>
              </w:rPr>
            </w:pPr>
            <w:r w:rsidRPr="00A03710">
              <w:rPr>
                <w:sz w:val="18"/>
                <w:szCs w:val="18"/>
              </w:rPr>
              <w:t>Mean</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1DDC6BF2" w14:textId="77777777" w:rsidR="00A03710" w:rsidRPr="00A03710" w:rsidRDefault="00A03710" w:rsidP="00F830FA">
            <w:pPr>
              <w:jc w:val="center"/>
              <w:rPr>
                <w:sz w:val="18"/>
                <w:szCs w:val="18"/>
              </w:rPr>
            </w:pPr>
            <w:r w:rsidRPr="00A03710">
              <w:rPr>
                <w:sz w:val="18"/>
                <w:szCs w:val="18"/>
              </w:rPr>
              <w:t>Maximum</w:t>
            </w:r>
          </w:p>
        </w:tc>
        <w:tc>
          <w:tcPr>
            <w:tcW w:w="0" w:type="auto"/>
            <w:vMerge/>
            <w:tcBorders>
              <w:top w:val="single" w:sz="4" w:space="0" w:color="00000A"/>
              <w:left w:val="single" w:sz="4" w:space="0" w:color="00000A"/>
              <w:bottom w:val="single" w:sz="4" w:space="0" w:color="00000A"/>
              <w:right w:val="single" w:sz="4" w:space="0" w:color="00000A"/>
            </w:tcBorders>
            <w:vAlign w:val="center"/>
            <w:hideMark/>
          </w:tcPr>
          <w:p w14:paraId="2C25D378" w14:textId="77777777" w:rsidR="00A03710" w:rsidRPr="00A03710" w:rsidRDefault="00A03710" w:rsidP="00F830FA">
            <w:pPr>
              <w:jc w:val="center"/>
              <w:rPr>
                <w:sz w:val="18"/>
                <w:szCs w:val="18"/>
              </w:rPr>
            </w:pP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22E710B" w14:textId="77777777" w:rsidR="00A03710" w:rsidRPr="00A03710" w:rsidRDefault="00A03710" w:rsidP="00F830FA">
            <w:pPr>
              <w:jc w:val="center"/>
              <w:rPr>
                <w:sz w:val="18"/>
                <w:szCs w:val="18"/>
              </w:rPr>
            </w:pPr>
            <w:r w:rsidRPr="00A03710">
              <w:rPr>
                <w:sz w:val="18"/>
                <w:szCs w:val="18"/>
              </w:rPr>
              <w:t>Operational</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0AB393A8" w14:textId="77777777" w:rsidR="00A03710" w:rsidRPr="00A03710" w:rsidRDefault="00A03710" w:rsidP="00F830FA">
            <w:pPr>
              <w:jc w:val="center"/>
              <w:rPr>
                <w:sz w:val="18"/>
                <w:szCs w:val="18"/>
              </w:rPr>
            </w:pPr>
            <w:r w:rsidRPr="00A03710">
              <w:rPr>
                <w:sz w:val="18"/>
                <w:szCs w:val="18"/>
              </w:rPr>
              <w:t>New</w:t>
            </w:r>
          </w:p>
        </w:tc>
      </w:tr>
      <w:tr w:rsidR="00A03710" w:rsidRPr="00A03710" w14:paraId="28EAA0F9"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079C2F3" w14:textId="77777777" w:rsidR="00A03710" w:rsidRPr="00A03710" w:rsidRDefault="00A03710" w:rsidP="00F830FA">
            <w:pPr>
              <w:jc w:val="center"/>
              <w:rPr>
                <w:sz w:val="18"/>
                <w:szCs w:val="18"/>
              </w:rPr>
            </w:pPr>
            <w:r w:rsidRPr="00A03710">
              <w:rPr>
                <w:sz w:val="18"/>
                <w:szCs w:val="18"/>
              </w:rPr>
              <w:t>1</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1A38AE3C" w14:textId="77777777" w:rsidR="00A03710" w:rsidRPr="00A03710" w:rsidRDefault="00A03710" w:rsidP="00F830FA">
            <w:pPr>
              <w:jc w:val="center"/>
              <w:rPr>
                <w:sz w:val="18"/>
                <w:szCs w:val="18"/>
              </w:rPr>
            </w:pPr>
            <w:r w:rsidRPr="00A03710">
              <w:rPr>
                <w:sz w:val="18"/>
                <w:szCs w:val="18"/>
              </w:rPr>
              <w:t>44111001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0B80F1FE" w14:textId="77777777" w:rsidR="00A03710" w:rsidRPr="00A03710" w:rsidRDefault="00A03710" w:rsidP="00F830FA">
            <w:pPr>
              <w:jc w:val="center"/>
              <w:rPr>
                <w:sz w:val="18"/>
                <w:szCs w:val="18"/>
              </w:rPr>
            </w:pPr>
            <w:proofErr w:type="spellStart"/>
            <w:r w:rsidRPr="00A03710">
              <w:rPr>
                <w:sz w:val="18"/>
                <w:szCs w:val="18"/>
              </w:rPr>
              <w:t>Pielinen</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6CD0479B" w14:textId="77777777" w:rsidR="00A03710" w:rsidRPr="00A03710" w:rsidRDefault="00A03710" w:rsidP="00F830FA">
            <w:pPr>
              <w:jc w:val="center"/>
              <w:rPr>
                <w:sz w:val="18"/>
                <w:szCs w:val="18"/>
              </w:rPr>
            </w:pPr>
            <w:r w:rsidRPr="00A03710">
              <w:rPr>
                <w:sz w:val="18"/>
                <w:szCs w:val="18"/>
              </w:rPr>
              <w:t>63.2705</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0D57F734" w14:textId="77777777" w:rsidR="00A03710" w:rsidRPr="00A03710" w:rsidRDefault="00A03710" w:rsidP="00F830FA">
            <w:pPr>
              <w:jc w:val="center"/>
              <w:rPr>
                <w:sz w:val="18"/>
                <w:szCs w:val="18"/>
              </w:rPr>
            </w:pPr>
            <w:r w:rsidRPr="00A03710">
              <w:rPr>
                <w:sz w:val="18"/>
                <w:szCs w:val="18"/>
              </w:rPr>
              <w:t>29.6067</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02B33CF8" w14:textId="77777777" w:rsidR="00A03710" w:rsidRPr="00A03710" w:rsidRDefault="00A03710" w:rsidP="00F830FA">
            <w:pPr>
              <w:jc w:val="center"/>
              <w:rPr>
                <w:sz w:val="18"/>
                <w:szCs w:val="18"/>
              </w:rPr>
            </w:pPr>
            <w:r w:rsidRPr="00A03710">
              <w:rPr>
                <w:sz w:val="18"/>
                <w:szCs w:val="18"/>
              </w:rPr>
              <w:t>10.1</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3136969D" w14:textId="77777777" w:rsidR="00A03710" w:rsidRPr="00A03710" w:rsidRDefault="00A03710" w:rsidP="00F830FA">
            <w:pPr>
              <w:jc w:val="center"/>
              <w:rPr>
                <w:sz w:val="18"/>
                <w:szCs w:val="18"/>
              </w:rPr>
            </w:pPr>
            <w:r w:rsidRPr="00A03710">
              <w:rPr>
                <w:sz w:val="18"/>
                <w:szCs w:val="18"/>
              </w:rPr>
              <w:t>61.0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63CD870" w14:textId="77777777" w:rsidR="00A03710" w:rsidRPr="00A03710" w:rsidRDefault="00A03710" w:rsidP="00F830FA">
            <w:pPr>
              <w:jc w:val="center"/>
              <w:rPr>
                <w:sz w:val="18"/>
                <w:szCs w:val="18"/>
              </w:rPr>
            </w:pPr>
            <w:r w:rsidRPr="00A03710">
              <w:rPr>
                <w:sz w:val="18"/>
                <w:szCs w:val="18"/>
              </w:rPr>
              <w:t>894.2</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747EB2C" w14:textId="77777777" w:rsidR="00A03710" w:rsidRPr="00A03710" w:rsidRDefault="00A03710" w:rsidP="00F830FA">
            <w:pPr>
              <w:jc w:val="center"/>
              <w:rPr>
                <w:sz w:val="18"/>
                <w:szCs w:val="18"/>
              </w:rPr>
            </w:pPr>
            <w:r w:rsidRPr="00A03710">
              <w:rPr>
                <w:sz w:val="18"/>
                <w:szCs w:val="18"/>
              </w:rPr>
              <w:t>5.0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5D15D073" w14:textId="77777777" w:rsidR="00A03710" w:rsidRPr="00A03710" w:rsidRDefault="00A03710" w:rsidP="00F830FA">
            <w:pPr>
              <w:jc w:val="center"/>
              <w:rPr>
                <w:sz w:val="18"/>
                <w:szCs w:val="18"/>
              </w:rPr>
            </w:pPr>
            <w:r w:rsidRPr="00A03710">
              <w:rPr>
                <w:sz w:val="18"/>
                <w:szCs w:val="18"/>
              </w:rPr>
              <w:t>10.0</w:t>
            </w:r>
          </w:p>
        </w:tc>
      </w:tr>
      <w:tr w:rsidR="00A03710" w:rsidRPr="00A03710" w14:paraId="4E26CBAA"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C2E3817" w14:textId="77777777" w:rsidR="00A03710" w:rsidRPr="00A03710" w:rsidRDefault="00A03710" w:rsidP="00F830FA">
            <w:pPr>
              <w:jc w:val="center"/>
              <w:rPr>
                <w:sz w:val="18"/>
                <w:szCs w:val="18"/>
              </w:rPr>
            </w:pPr>
            <w:r w:rsidRPr="00A03710">
              <w:rPr>
                <w:sz w:val="18"/>
                <w:szCs w:val="18"/>
              </w:rPr>
              <w:t>2</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242A96B6" w14:textId="77777777" w:rsidR="00A03710" w:rsidRPr="00A03710" w:rsidRDefault="00A03710" w:rsidP="00F830FA">
            <w:pPr>
              <w:jc w:val="center"/>
              <w:rPr>
                <w:sz w:val="18"/>
                <w:szCs w:val="18"/>
              </w:rPr>
            </w:pPr>
            <w:r w:rsidRPr="00A03710">
              <w:rPr>
                <w:sz w:val="18"/>
                <w:szCs w:val="18"/>
              </w:rPr>
              <w:t>42721001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10E47B1E" w14:textId="77777777" w:rsidR="00A03710" w:rsidRPr="00A03710" w:rsidRDefault="00A03710" w:rsidP="00F830FA">
            <w:pPr>
              <w:jc w:val="center"/>
              <w:rPr>
                <w:sz w:val="18"/>
                <w:szCs w:val="18"/>
              </w:rPr>
            </w:pPr>
            <w:proofErr w:type="spellStart"/>
            <w:r w:rsidRPr="00A03710">
              <w:rPr>
                <w:sz w:val="18"/>
                <w:szCs w:val="18"/>
              </w:rPr>
              <w:t>Kallavesi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2853EDD0" w14:textId="77777777" w:rsidR="00A03710" w:rsidRPr="00A03710" w:rsidRDefault="00A03710" w:rsidP="00F830FA">
            <w:pPr>
              <w:jc w:val="center"/>
              <w:rPr>
                <w:sz w:val="18"/>
                <w:szCs w:val="18"/>
              </w:rPr>
            </w:pPr>
            <w:r w:rsidRPr="00A03710">
              <w:rPr>
                <w:sz w:val="18"/>
                <w:szCs w:val="18"/>
              </w:rPr>
              <w:t>62.7616</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36D71C14" w14:textId="77777777" w:rsidR="00A03710" w:rsidRPr="00A03710" w:rsidRDefault="00A03710" w:rsidP="00F830FA">
            <w:pPr>
              <w:jc w:val="center"/>
              <w:rPr>
                <w:sz w:val="18"/>
                <w:szCs w:val="18"/>
              </w:rPr>
            </w:pPr>
            <w:r w:rsidRPr="00A03710">
              <w:rPr>
                <w:sz w:val="18"/>
                <w:szCs w:val="18"/>
              </w:rPr>
              <w:t>27.7826</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755D0B19" w14:textId="77777777" w:rsidR="00A03710" w:rsidRPr="00A03710" w:rsidRDefault="00A03710" w:rsidP="00F830FA">
            <w:pPr>
              <w:jc w:val="center"/>
              <w:rPr>
                <w:sz w:val="18"/>
                <w:szCs w:val="18"/>
              </w:rPr>
            </w:pPr>
            <w:r w:rsidRPr="00A03710">
              <w:rPr>
                <w:sz w:val="18"/>
                <w:szCs w:val="18"/>
              </w:rPr>
              <w:t>9.7</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0D7FA423" w14:textId="77777777" w:rsidR="00A03710" w:rsidRPr="00A03710" w:rsidRDefault="00A03710" w:rsidP="00F830FA">
            <w:pPr>
              <w:jc w:val="center"/>
              <w:rPr>
                <w:sz w:val="18"/>
                <w:szCs w:val="18"/>
              </w:rPr>
            </w:pPr>
            <w:r w:rsidRPr="00A03710">
              <w:rPr>
                <w:sz w:val="18"/>
                <w:szCs w:val="18"/>
              </w:rPr>
              <w:t>75.0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74C89579" w14:textId="77777777" w:rsidR="00A03710" w:rsidRPr="00A03710" w:rsidRDefault="00A03710" w:rsidP="00F830FA">
            <w:pPr>
              <w:jc w:val="center"/>
              <w:rPr>
                <w:sz w:val="18"/>
                <w:szCs w:val="18"/>
              </w:rPr>
            </w:pPr>
            <w:r w:rsidRPr="00A03710">
              <w:rPr>
                <w:sz w:val="18"/>
                <w:szCs w:val="18"/>
              </w:rPr>
              <w:t>316.1</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E1B3D17" w14:textId="77777777" w:rsidR="00A03710" w:rsidRPr="00A03710" w:rsidRDefault="00A03710" w:rsidP="00F830FA">
            <w:pPr>
              <w:jc w:val="center"/>
              <w:rPr>
                <w:sz w:val="18"/>
                <w:szCs w:val="18"/>
              </w:rPr>
            </w:pPr>
            <w:r w:rsidRPr="00A03710">
              <w:rPr>
                <w:sz w:val="18"/>
                <w:szCs w:val="18"/>
              </w:rPr>
              <w:t>17.0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06037832" w14:textId="77777777" w:rsidR="00A03710" w:rsidRPr="00A03710" w:rsidRDefault="00A03710" w:rsidP="00F830FA">
            <w:pPr>
              <w:jc w:val="center"/>
              <w:rPr>
                <w:sz w:val="18"/>
                <w:szCs w:val="18"/>
              </w:rPr>
            </w:pPr>
            <w:r w:rsidRPr="00A03710">
              <w:rPr>
                <w:sz w:val="18"/>
                <w:szCs w:val="18"/>
              </w:rPr>
              <w:t>7.0</w:t>
            </w:r>
          </w:p>
        </w:tc>
      </w:tr>
      <w:tr w:rsidR="00A03710" w:rsidRPr="00A03710" w14:paraId="16D9379F"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16006C2" w14:textId="77777777" w:rsidR="00A03710" w:rsidRPr="00A03710" w:rsidRDefault="00A03710" w:rsidP="00F830FA">
            <w:pPr>
              <w:jc w:val="center"/>
              <w:rPr>
                <w:sz w:val="18"/>
                <w:szCs w:val="18"/>
              </w:rPr>
            </w:pPr>
            <w:r w:rsidRPr="00A03710">
              <w:rPr>
                <w:sz w:val="18"/>
                <w:szCs w:val="18"/>
              </w:rPr>
              <w:t>3</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1BF01DB1" w14:textId="77777777" w:rsidR="00A03710" w:rsidRPr="00A03710" w:rsidRDefault="00A03710" w:rsidP="00F830FA">
            <w:pPr>
              <w:jc w:val="center"/>
              <w:rPr>
                <w:sz w:val="18"/>
                <w:szCs w:val="18"/>
              </w:rPr>
            </w:pPr>
            <w:r w:rsidRPr="00A03710">
              <w:rPr>
                <w:sz w:val="18"/>
                <w:szCs w:val="18"/>
              </w:rPr>
              <w:t>42111001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65AFC147" w14:textId="77777777" w:rsidR="00A03710" w:rsidRPr="00A03710" w:rsidRDefault="00A03710" w:rsidP="00F830FA">
            <w:pPr>
              <w:jc w:val="center"/>
              <w:rPr>
                <w:sz w:val="18"/>
                <w:szCs w:val="18"/>
              </w:rPr>
            </w:pPr>
            <w:proofErr w:type="spellStart"/>
            <w:r w:rsidRPr="00A03710">
              <w:rPr>
                <w:sz w:val="18"/>
                <w:szCs w:val="18"/>
              </w:rPr>
              <w:t>Haukivesi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2296A08E" w14:textId="77777777" w:rsidR="00A03710" w:rsidRPr="00A03710" w:rsidRDefault="00A03710" w:rsidP="00F830FA">
            <w:pPr>
              <w:jc w:val="center"/>
              <w:rPr>
                <w:sz w:val="18"/>
                <w:szCs w:val="18"/>
              </w:rPr>
            </w:pPr>
            <w:r w:rsidRPr="00A03710">
              <w:rPr>
                <w:sz w:val="18"/>
                <w:szCs w:val="18"/>
              </w:rPr>
              <w:t>62.1083</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079A204F" w14:textId="77777777" w:rsidR="00A03710" w:rsidRPr="00A03710" w:rsidRDefault="00A03710" w:rsidP="00F830FA">
            <w:pPr>
              <w:jc w:val="center"/>
              <w:rPr>
                <w:sz w:val="18"/>
                <w:szCs w:val="18"/>
              </w:rPr>
            </w:pPr>
            <w:r w:rsidRPr="00A03710">
              <w:rPr>
                <w:sz w:val="18"/>
                <w:szCs w:val="18"/>
              </w:rPr>
              <w:t>28.3887</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3ED63D6F" w14:textId="77777777" w:rsidR="00A03710" w:rsidRPr="00A03710" w:rsidRDefault="00A03710" w:rsidP="00F830FA">
            <w:pPr>
              <w:jc w:val="center"/>
              <w:rPr>
                <w:sz w:val="18"/>
                <w:szCs w:val="18"/>
              </w:rPr>
            </w:pPr>
            <w:r w:rsidRPr="00A03710">
              <w:rPr>
                <w:sz w:val="18"/>
                <w:szCs w:val="18"/>
              </w:rPr>
              <w:t>9.1</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3BFF90C9" w14:textId="77777777" w:rsidR="00A03710" w:rsidRPr="00A03710" w:rsidRDefault="00A03710" w:rsidP="00F830FA">
            <w:pPr>
              <w:jc w:val="center"/>
              <w:rPr>
                <w:sz w:val="18"/>
                <w:szCs w:val="18"/>
              </w:rPr>
            </w:pPr>
            <w:r w:rsidRPr="00A03710">
              <w:rPr>
                <w:sz w:val="18"/>
                <w:szCs w:val="18"/>
              </w:rPr>
              <w:t>55.0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662311B" w14:textId="77777777" w:rsidR="00A03710" w:rsidRPr="00A03710" w:rsidRDefault="00A03710" w:rsidP="00F830FA">
            <w:pPr>
              <w:jc w:val="center"/>
              <w:rPr>
                <w:sz w:val="18"/>
                <w:szCs w:val="18"/>
              </w:rPr>
            </w:pPr>
            <w:r w:rsidRPr="00A03710">
              <w:rPr>
                <w:sz w:val="18"/>
                <w:szCs w:val="18"/>
              </w:rPr>
              <w:t>560.4</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002BA98" w14:textId="77777777" w:rsidR="00A03710" w:rsidRPr="00A03710" w:rsidRDefault="00A03710" w:rsidP="00F830FA">
            <w:pPr>
              <w:jc w:val="center"/>
              <w:rPr>
                <w:sz w:val="18"/>
                <w:szCs w:val="18"/>
              </w:rPr>
            </w:pPr>
            <w:r w:rsidRPr="00A03710">
              <w:rPr>
                <w:sz w:val="18"/>
                <w:szCs w:val="18"/>
              </w:rPr>
              <w:t>2.0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53BD0E44" w14:textId="77777777" w:rsidR="00A03710" w:rsidRPr="00A03710" w:rsidRDefault="00A03710" w:rsidP="00F830FA">
            <w:pPr>
              <w:jc w:val="center"/>
              <w:rPr>
                <w:sz w:val="18"/>
                <w:szCs w:val="18"/>
              </w:rPr>
            </w:pPr>
            <w:r w:rsidRPr="00A03710">
              <w:rPr>
                <w:sz w:val="18"/>
                <w:szCs w:val="18"/>
              </w:rPr>
              <w:t>7.0</w:t>
            </w:r>
          </w:p>
        </w:tc>
      </w:tr>
      <w:tr w:rsidR="00A03710" w:rsidRPr="00A03710" w14:paraId="2CE45B58"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26379E56" w14:textId="77777777" w:rsidR="00A03710" w:rsidRPr="00A03710" w:rsidRDefault="00A03710" w:rsidP="00F830FA">
            <w:pPr>
              <w:jc w:val="center"/>
              <w:rPr>
                <w:sz w:val="18"/>
                <w:szCs w:val="18"/>
              </w:rPr>
            </w:pPr>
            <w:r w:rsidRPr="00A03710">
              <w:rPr>
                <w:sz w:val="18"/>
                <w:szCs w:val="18"/>
              </w:rPr>
              <w:t>4</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3EC21F56" w14:textId="77777777" w:rsidR="00A03710" w:rsidRPr="00A03710" w:rsidRDefault="00A03710" w:rsidP="00F830FA">
            <w:pPr>
              <w:jc w:val="center"/>
              <w:rPr>
                <w:sz w:val="18"/>
                <w:szCs w:val="18"/>
              </w:rPr>
            </w:pPr>
            <w:r w:rsidRPr="00A03710">
              <w:rPr>
                <w:sz w:val="18"/>
                <w:szCs w:val="18"/>
              </w:rPr>
              <w:t>41121001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3838F4C5" w14:textId="77777777" w:rsidR="00A03710" w:rsidRPr="00A03710" w:rsidRDefault="00A03710" w:rsidP="00F830FA">
            <w:pPr>
              <w:jc w:val="center"/>
              <w:rPr>
                <w:sz w:val="18"/>
                <w:szCs w:val="18"/>
              </w:rPr>
            </w:pPr>
            <w:r w:rsidRPr="00A03710">
              <w:rPr>
                <w:sz w:val="18"/>
                <w:szCs w:val="18"/>
              </w:rPr>
              <w:t>Saimaa</w:t>
            </w:r>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7C12EAD3" w14:textId="77777777" w:rsidR="00A03710" w:rsidRPr="00A03710" w:rsidRDefault="00A03710" w:rsidP="00F830FA">
            <w:pPr>
              <w:jc w:val="center"/>
              <w:rPr>
                <w:sz w:val="18"/>
                <w:szCs w:val="18"/>
              </w:rPr>
            </w:pPr>
            <w:r w:rsidRPr="00A03710">
              <w:rPr>
                <w:sz w:val="18"/>
                <w:szCs w:val="18"/>
              </w:rPr>
              <w:t>61.3377</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7CC7A8DE" w14:textId="77777777" w:rsidR="00A03710" w:rsidRPr="00A03710" w:rsidRDefault="00A03710" w:rsidP="00F830FA">
            <w:pPr>
              <w:jc w:val="center"/>
              <w:rPr>
                <w:sz w:val="18"/>
                <w:szCs w:val="18"/>
              </w:rPr>
            </w:pPr>
            <w:r w:rsidRPr="00A03710">
              <w:rPr>
                <w:sz w:val="18"/>
                <w:szCs w:val="18"/>
              </w:rPr>
              <w:t>28.1158</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12A6558C" w14:textId="77777777" w:rsidR="00A03710" w:rsidRPr="00A03710" w:rsidRDefault="00A03710" w:rsidP="00F830FA">
            <w:pPr>
              <w:jc w:val="center"/>
              <w:rPr>
                <w:sz w:val="18"/>
                <w:szCs w:val="18"/>
              </w:rPr>
            </w:pPr>
            <w:r w:rsidRPr="00A03710">
              <w:rPr>
                <w:sz w:val="18"/>
                <w:szCs w:val="18"/>
              </w:rPr>
              <w:t>10.8</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122C89F2" w14:textId="77777777" w:rsidR="00A03710" w:rsidRPr="00A03710" w:rsidRDefault="00A03710" w:rsidP="00F830FA">
            <w:pPr>
              <w:jc w:val="center"/>
              <w:rPr>
                <w:sz w:val="18"/>
                <w:szCs w:val="18"/>
              </w:rPr>
            </w:pPr>
            <w:r w:rsidRPr="00A03710">
              <w:rPr>
                <w:sz w:val="18"/>
                <w:szCs w:val="18"/>
              </w:rPr>
              <w:t>85.8</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1B4B13A" w14:textId="77777777" w:rsidR="00A03710" w:rsidRPr="00A03710" w:rsidRDefault="00A03710" w:rsidP="00F830FA">
            <w:pPr>
              <w:jc w:val="center"/>
              <w:rPr>
                <w:sz w:val="18"/>
                <w:szCs w:val="18"/>
              </w:rPr>
            </w:pPr>
            <w:r w:rsidRPr="00A03710">
              <w:rPr>
                <w:sz w:val="18"/>
                <w:szCs w:val="18"/>
              </w:rPr>
              <w:t>1377.0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BFFCD46" w14:textId="77777777" w:rsidR="00A03710" w:rsidRPr="00A03710" w:rsidRDefault="00A03710" w:rsidP="00F830FA">
            <w:pPr>
              <w:jc w:val="center"/>
              <w:rPr>
                <w:sz w:val="18"/>
                <w:szCs w:val="18"/>
              </w:rPr>
            </w:pPr>
            <w:r w:rsidRPr="00A03710">
              <w:rPr>
                <w:sz w:val="18"/>
                <w:szCs w:val="18"/>
              </w:rPr>
              <w:t>2.0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3F72A9AE" w14:textId="77777777" w:rsidR="00A03710" w:rsidRPr="00A03710" w:rsidRDefault="00A03710" w:rsidP="00F830FA">
            <w:pPr>
              <w:jc w:val="center"/>
              <w:rPr>
                <w:sz w:val="18"/>
                <w:szCs w:val="18"/>
              </w:rPr>
            </w:pPr>
            <w:r w:rsidRPr="00A03710">
              <w:rPr>
                <w:sz w:val="18"/>
                <w:szCs w:val="18"/>
              </w:rPr>
              <w:t>18.0</w:t>
            </w:r>
          </w:p>
        </w:tc>
      </w:tr>
      <w:tr w:rsidR="00A03710" w:rsidRPr="00A03710" w14:paraId="5AE1F9B9"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F90FE5C" w14:textId="77777777" w:rsidR="00A03710" w:rsidRPr="00A03710" w:rsidRDefault="00A03710" w:rsidP="00F830FA">
            <w:pPr>
              <w:jc w:val="center"/>
              <w:rPr>
                <w:sz w:val="18"/>
                <w:szCs w:val="18"/>
              </w:rPr>
            </w:pPr>
            <w:r w:rsidRPr="00A03710">
              <w:rPr>
                <w:sz w:val="18"/>
                <w:szCs w:val="18"/>
              </w:rPr>
              <w:t>5</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087ADC87" w14:textId="77777777" w:rsidR="00A03710" w:rsidRPr="00A03710" w:rsidRDefault="00A03710" w:rsidP="00F830FA">
            <w:pPr>
              <w:jc w:val="center"/>
              <w:rPr>
                <w:sz w:val="18"/>
                <w:szCs w:val="18"/>
              </w:rPr>
            </w:pPr>
            <w:r w:rsidRPr="00A03710">
              <w:rPr>
                <w:sz w:val="18"/>
                <w:szCs w:val="18"/>
              </w:rPr>
              <w:t>146311001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6C6AD6FF" w14:textId="77777777" w:rsidR="00A03710" w:rsidRPr="00A03710" w:rsidRDefault="00A03710" w:rsidP="00F830FA">
            <w:pPr>
              <w:jc w:val="center"/>
              <w:rPr>
                <w:sz w:val="18"/>
                <w:szCs w:val="18"/>
              </w:rPr>
            </w:pPr>
            <w:r w:rsidRPr="00A03710">
              <w:rPr>
                <w:sz w:val="18"/>
                <w:szCs w:val="18"/>
              </w:rPr>
              <w:t>Paajarvi1</w:t>
            </w:r>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59C6D811" w14:textId="77777777" w:rsidR="00A03710" w:rsidRPr="00A03710" w:rsidRDefault="00A03710" w:rsidP="00F830FA">
            <w:pPr>
              <w:jc w:val="center"/>
              <w:rPr>
                <w:sz w:val="18"/>
                <w:szCs w:val="18"/>
              </w:rPr>
            </w:pPr>
            <w:r w:rsidRPr="00A03710">
              <w:rPr>
                <w:sz w:val="18"/>
                <w:szCs w:val="18"/>
              </w:rPr>
              <w:t>62.8638</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3C5BDF84" w14:textId="77777777" w:rsidR="00A03710" w:rsidRPr="00A03710" w:rsidRDefault="00A03710" w:rsidP="00F830FA">
            <w:pPr>
              <w:jc w:val="center"/>
              <w:rPr>
                <w:sz w:val="18"/>
                <w:szCs w:val="18"/>
              </w:rPr>
            </w:pPr>
            <w:r w:rsidRPr="00A03710">
              <w:rPr>
                <w:sz w:val="18"/>
                <w:szCs w:val="18"/>
              </w:rPr>
              <w:t>24.7894</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2B9A8E8A" w14:textId="77777777" w:rsidR="00A03710" w:rsidRPr="00A03710" w:rsidRDefault="00A03710" w:rsidP="00F830FA">
            <w:pPr>
              <w:jc w:val="center"/>
              <w:rPr>
                <w:sz w:val="18"/>
                <w:szCs w:val="18"/>
              </w:rPr>
            </w:pPr>
            <w:r w:rsidRPr="00A03710">
              <w:rPr>
                <w:sz w:val="18"/>
                <w:szCs w:val="18"/>
              </w:rPr>
              <w:t>3.8</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635B17D3" w14:textId="77777777" w:rsidR="00A03710" w:rsidRPr="00A03710" w:rsidRDefault="00A03710" w:rsidP="00F830FA">
            <w:pPr>
              <w:jc w:val="center"/>
              <w:rPr>
                <w:sz w:val="18"/>
                <w:szCs w:val="18"/>
              </w:rPr>
            </w:pPr>
            <w:r w:rsidRPr="00A03710">
              <w:rPr>
                <w:sz w:val="18"/>
                <w:szCs w:val="18"/>
              </w:rPr>
              <w:t>14.9</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8ADF5BC" w14:textId="77777777" w:rsidR="00A03710" w:rsidRPr="00A03710" w:rsidRDefault="00A03710" w:rsidP="00F830FA">
            <w:pPr>
              <w:jc w:val="center"/>
              <w:rPr>
                <w:sz w:val="18"/>
                <w:szCs w:val="18"/>
              </w:rPr>
            </w:pPr>
            <w:r w:rsidRPr="00A03710">
              <w:rPr>
                <w:sz w:val="18"/>
                <w:szCs w:val="18"/>
              </w:rPr>
              <w:t>29.5</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04B8FF59" w14:textId="77777777" w:rsidR="00A03710" w:rsidRPr="00A03710" w:rsidRDefault="00A03710" w:rsidP="00F830FA">
            <w:pPr>
              <w:jc w:val="center"/>
              <w:rPr>
                <w:sz w:val="18"/>
                <w:szCs w:val="18"/>
              </w:rPr>
            </w:pPr>
            <w:r w:rsidRPr="00A03710">
              <w:rPr>
                <w:sz w:val="18"/>
                <w:szCs w:val="18"/>
              </w:rPr>
              <w:t>25.0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4828A8D6" w14:textId="77777777" w:rsidR="00A03710" w:rsidRPr="00A03710" w:rsidRDefault="00A03710" w:rsidP="00F830FA">
            <w:pPr>
              <w:jc w:val="center"/>
              <w:rPr>
                <w:sz w:val="18"/>
                <w:szCs w:val="18"/>
              </w:rPr>
            </w:pPr>
            <w:r w:rsidRPr="00A03710">
              <w:rPr>
                <w:sz w:val="18"/>
                <w:szCs w:val="18"/>
              </w:rPr>
              <w:t>2.9</w:t>
            </w:r>
          </w:p>
        </w:tc>
      </w:tr>
      <w:tr w:rsidR="00A03710" w:rsidRPr="00A03710" w14:paraId="53C46CE7"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2A362233" w14:textId="77777777" w:rsidR="00A03710" w:rsidRPr="00A03710" w:rsidRDefault="00A03710" w:rsidP="00F830FA">
            <w:pPr>
              <w:jc w:val="center"/>
              <w:rPr>
                <w:sz w:val="18"/>
                <w:szCs w:val="18"/>
              </w:rPr>
            </w:pPr>
            <w:r w:rsidRPr="00A03710">
              <w:rPr>
                <w:sz w:val="18"/>
                <w:szCs w:val="18"/>
              </w:rPr>
              <w:t>6</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79CAB8E5" w14:textId="77777777" w:rsidR="00A03710" w:rsidRPr="00A03710" w:rsidRDefault="00A03710" w:rsidP="00F830FA">
            <w:pPr>
              <w:jc w:val="center"/>
              <w:rPr>
                <w:sz w:val="18"/>
                <w:szCs w:val="18"/>
              </w:rPr>
            </w:pPr>
            <w:r w:rsidRPr="00A03710">
              <w:rPr>
                <w:sz w:val="18"/>
                <w:szCs w:val="18"/>
              </w:rPr>
              <w:t>147311001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71241622" w14:textId="77777777" w:rsidR="00A03710" w:rsidRPr="00A03710" w:rsidRDefault="00A03710" w:rsidP="00F830FA">
            <w:pPr>
              <w:jc w:val="center"/>
              <w:rPr>
                <w:sz w:val="18"/>
                <w:szCs w:val="18"/>
              </w:rPr>
            </w:pPr>
            <w:proofErr w:type="spellStart"/>
            <w:r w:rsidRPr="00A03710">
              <w:rPr>
                <w:sz w:val="18"/>
                <w:szCs w:val="18"/>
              </w:rPr>
              <w:t>Nilakka</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10721AC1" w14:textId="77777777" w:rsidR="00A03710" w:rsidRPr="00A03710" w:rsidRDefault="00A03710" w:rsidP="00F830FA">
            <w:pPr>
              <w:jc w:val="center"/>
              <w:rPr>
                <w:sz w:val="18"/>
                <w:szCs w:val="18"/>
              </w:rPr>
            </w:pPr>
            <w:r w:rsidRPr="00A03710">
              <w:rPr>
                <w:sz w:val="18"/>
                <w:szCs w:val="18"/>
              </w:rPr>
              <w:t>63.1146</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04791018" w14:textId="77777777" w:rsidR="00A03710" w:rsidRPr="00A03710" w:rsidRDefault="00A03710" w:rsidP="00F830FA">
            <w:pPr>
              <w:jc w:val="center"/>
              <w:rPr>
                <w:sz w:val="18"/>
                <w:szCs w:val="18"/>
              </w:rPr>
            </w:pPr>
            <w:r w:rsidRPr="00A03710">
              <w:rPr>
                <w:sz w:val="18"/>
                <w:szCs w:val="18"/>
              </w:rPr>
              <w:t>26.5268</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336B221D" w14:textId="77777777" w:rsidR="00A03710" w:rsidRPr="00A03710" w:rsidRDefault="00A03710" w:rsidP="00F830FA">
            <w:pPr>
              <w:jc w:val="center"/>
              <w:rPr>
                <w:sz w:val="18"/>
                <w:szCs w:val="18"/>
              </w:rPr>
            </w:pPr>
            <w:r w:rsidRPr="00A03710">
              <w:rPr>
                <w:sz w:val="18"/>
                <w:szCs w:val="18"/>
              </w:rPr>
              <w:t>4.9</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3008919F" w14:textId="77777777" w:rsidR="00A03710" w:rsidRPr="00A03710" w:rsidRDefault="00A03710" w:rsidP="00F830FA">
            <w:pPr>
              <w:jc w:val="center"/>
              <w:rPr>
                <w:sz w:val="18"/>
                <w:szCs w:val="18"/>
              </w:rPr>
            </w:pPr>
            <w:r w:rsidRPr="00A03710">
              <w:rPr>
                <w:sz w:val="18"/>
                <w:szCs w:val="18"/>
              </w:rPr>
              <w:t>21.7</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3C7477E" w14:textId="77777777" w:rsidR="00A03710" w:rsidRPr="00A03710" w:rsidRDefault="00A03710" w:rsidP="00F830FA">
            <w:pPr>
              <w:jc w:val="center"/>
              <w:rPr>
                <w:sz w:val="18"/>
                <w:szCs w:val="18"/>
              </w:rPr>
            </w:pPr>
            <w:r w:rsidRPr="00A03710">
              <w:rPr>
                <w:sz w:val="18"/>
                <w:szCs w:val="18"/>
              </w:rPr>
              <w:t>169.0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F0E9899" w14:textId="77777777" w:rsidR="00A03710" w:rsidRPr="00A03710" w:rsidRDefault="00A03710" w:rsidP="00F830FA">
            <w:pPr>
              <w:jc w:val="center"/>
              <w:rPr>
                <w:sz w:val="18"/>
                <w:szCs w:val="18"/>
              </w:rPr>
            </w:pPr>
            <w:r w:rsidRPr="00A03710">
              <w:rPr>
                <w:sz w:val="18"/>
                <w:szCs w:val="18"/>
              </w:rPr>
              <w:t>17.0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0E00E7AC" w14:textId="77777777" w:rsidR="00A03710" w:rsidRPr="00A03710" w:rsidRDefault="00A03710" w:rsidP="00F830FA">
            <w:pPr>
              <w:jc w:val="center"/>
              <w:rPr>
                <w:sz w:val="18"/>
                <w:szCs w:val="18"/>
              </w:rPr>
            </w:pPr>
            <w:r w:rsidRPr="00A03710">
              <w:rPr>
                <w:sz w:val="18"/>
                <w:szCs w:val="18"/>
              </w:rPr>
              <w:t>7.0</w:t>
            </w:r>
          </w:p>
        </w:tc>
      </w:tr>
      <w:tr w:rsidR="00A03710" w:rsidRPr="00A03710" w14:paraId="12D6788A"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3192B555" w14:textId="77777777" w:rsidR="00A03710" w:rsidRPr="00A03710" w:rsidRDefault="00A03710" w:rsidP="00F830FA">
            <w:pPr>
              <w:jc w:val="center"/>
              <w:rPr>
                <w:sz w:val="18"/>
                <w:szCs w:val="18"/>
              </w:rPr>
            </w:pPr>
            <w:r w:rsidRPr="00A03710">
              <w:rPr>
                <w:sz w:val="18"/>
                <w:szCs w:val="18"/>
              </w:rPr>
              <w:t>7</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6443486E" w14:textId="77777777" w:rsidR="00A03710" w:rsidRPr="00A03710" w:rsidRDefault="00A03710" w:rsidP="00F830FA">
            <w:pPr>
              <w:jc w:val="center"/>
              <w:rPr>
                <w:sz w:val="18"/>
                <w:szCs w:val="18"/>
              </w:rPr>
            </w:pPr>
            <w:r w:rsidRPr="00A03710">
              <w:rPr>
                <w:sz w:val="18"/>
                <w:szCs w:val="18"/>
              </w:rPr>
              <w:t>147111001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043E99E7" w14:textId="77777777" w:rsidR="00A03710" w:rsidRPr="00A03710" w:rsidRDefault="00A03710" w:rsidP="00F830FA">
            <w:pPr>
              <w:jc w:val="center"/>
              <w:rPr>
                <w:sz w:val="18"/>
                <w:szCs w:val="18"/>
              </w:rPr>
            </w:pPr>
            <w:proofErr w:type="spellStart"/>
            <w:r w:rsidRPr="00A03710">
              <w:rPr>
                <w:sz w:val="18"/>
                <w:szCs w:val="18"/>
              </w:rPr>
              <w:t>Konnevesi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70A2E2A5" w14:textId="77777777" w:rsidR="00A03710" w:rsidRPr="00A03710" w:rsidRDefault="00A03710" w:rsidP="00F830FA">
            <w:pPr>
              <w:jc w:val="center"/>
              <w:rPr>
                <w:sz w:val="18"/>
                <w:szCs w:val="18"/>
              </w:rPr>
            </w:pPr>
            <w:r w:rsidRPr="00A03710">
              <w:rPr>
                <w:sz w:val="18"/>
                <w:szCs w:val="18"/>
              </w:rPr>
              <w:t>62.6326</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33DDC8D5" w14:textId="77777777" w:rsidR="00A03710" w:rsidRPr="00A03710" w:rsidRDefault="00A03710" w:rsidP="00F830FA">
            <w:pPr>
              <w:jc w:val="center"/>
              <w:rPr>
                <w:sz w:val="18"/>
                <w:szCs w:val="18"/>
              </w:rPr>
            </w:pPr>
            <w:r w:rsidRPr="00A03710">
              <w:rPr>
                <w:sz w:val="18"/>
                <w:szCs w:val="18"/>
              </w:rPr>
              <w:t>26.6046</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5E6E54A4" w14:textId="77777777" w:rsidR="00A03710" w:rsidRPr="00A03710" w:rsidRDefault="00A03710" w:rsidP="00F830FA">
            <w:pPr>
              <w:jc w:val="center"/>
              <w:rPr>
                <w:sz w:val="18"/>
                <w:szCs w:val="18"/>
              </w:rPr>
            </w:pPr>
            <w:r w:rsidRPr="00A03710">
              <w:rPr>
                <w:sz w:val="18"/>
                <w:szCs w:val="18"/>
              </w:rPr>
              <w:t>10.6</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49B1F96F" w14:textId="77777777" w:rsidR="00A03710" w:rsidRPr="00A03710" w:rsidRDefault="00A03710" w:rsidP="00F830FA">
            <w:pPr>
              <w:jc w:val="center"/>
              <w:rPr>
                <w:sz w:val="18"/>
                <w:szCs w:val="18"/>
              </w:rPr>
            </w:pPr>
            <w:r w:rsidRPr="00A03710">
              <w:rPr>
                <w:sz w:val="18"/>
                <w:szCs w:val="18"/>
              </w:rPr>
              <w:t>57.1</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BBAF9B4" w14:textId="77777777" w:rsidR="00A03710" w:rsidRPr="00A03710" w:rsidRDefault="00A03710" w:rsidP="00F830FA">
            <w:pPr>
              <w:jc w:val="center"/>
              <w:rPr>
                <w:sz w:val="18"/>
                <w:szCs w:val="18"/>
              </w:rPr>
            </w:pPr>
            <w:r w:rsidRPr="00A03710">
              <w:rPr>
                <w:sz w:val="18"/>
                <w:szCs w:val="18"/>
              </w:rPr>
              <w:t>189.2</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F0A5B2F" w14:textId="77777777" w:rsidR="00A03710" w:rsidRPr="00A03710" w:rsidRDefault="00A03710" w:rsidP="00F830FA">
            <w:pPr>
              <w:jc w:val="center"/>
              <w:rPr>
                <w:sz w:val="18"/>
                <w:szCs w:val="18"/>
              </w:rPr>
            </w:pPr>
            <w:r w:rsidRPr="00A03710">
              <w:rPr>
                <w:sz w:val="18"/>
                <w:szCs w:val="18"/>
              </w:rPr>
              <w:t>25.0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2B591063" w14:textId="77777777" w:rsidR="00A03710" w:rsidRPr="00A03710" w:rsidRDefault="00A03710" w:rsidP="00F830FA">
            <w:pPr>
              <w:jc w:val="center"/>
              <w:rPr>
                <w:sz w:val="18"/>
                <w:szCs w:val="18"/>
              </w:rPr>
            </w:pPr>
            <w:r w:rsidRPr="00A03710">
              <w:rPr>
                <w:sz w:val="18"/>
                <w:szCs w:val="18"/>
              </w:rPr>
              <w:t>7.0</w:t>
            </w:r>
          </w:p>
        </w:tc>
      </w:tr>
      <w:tr w:rsidR="00A03710" w:rsidRPr="00A03710" w14:paraId="45A8E941"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8DB000D" w14:textId="77777777" w:rsidR="00A03710" w:rsidRPr="00A03710" w:rsidRDefault="00A03710" w:rsidP="00F830FA">
            <w:pPr>
              <w:jc w:val="center"/>
              <w:rPr>
                <w:sz w:val="18"/>
                <w:szCs w:val="18"/>
              </w:rPr>
            </w:pPr>
            <w:r w:rsidRPr="00A03710">
              <w:rPr>
                <w:sz w:val="18"/>
                <w:szCs w:val="18"/>
              </w:rPr>
              <w:t>8</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149DDC3A" w14:textId="77777777" w:rsidR="00A03710" w:rsidRPr="00A03710" w:rsidRDefault="00A03710" w:rsidP="00F830FA">
            <w:pPr>
              <w:jc w:val="center"/>
              <w:rPr>
                <w:sz w:val="18"/>
                <w:szCs w:val="18"/>
              </w:rPr>
            </w:pPr>
            <w:r w:rsidRPr="00A03710">
              <w:rPr>
                <w:sz w:val="18"/>
                <w:szCs w:val="18"/>
              </w:rPr>
              <w:t>148211001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071646F6" w14:textId="77777777" w:rsidR="00A03710" w:rsidRPr="00A03710" w:rsidRDefault="00A03710" w:rsidP="00F830FA">
            <w:pPr>
              <w:jc w:val="center"/>
              <w:rPr>
                <w:sz w:val="18"/>
                <w:szCs w:val="18"/>
              </w:rPr>
            </w:pPr>
            <w:proofErr w:type="spellStart"/>
            <w:r w:rsidRPr="00A03710">
              <w:rPr>
                <w:sz w:val="18"/>
                <w:szCs w:val="18"/>
              </w:rPr>
              <w:t>Jaasjarvi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7CACED15" w14:textId="77777777" w:rsidR="00A03710" w:rsidRPr="00A03710" w:rsidRDefault="00A03710" w:rsidP="00F830FA">
            <w:pPr>
              <w:jc w:val="center"/>
              <w:rPr>
                <w:sz w:val="18"/>
                <w:szCs w:val="18"/>
              </w:rPr>
            </w:pPr>
            <w:r w:rsidRPr="00A03710">
              <w:rPr>
                <w:sz w:val="18"/>
                <w:szCs w:val="18"/>
              </w:rPr>
              <w:t>61.6310</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111034CB" w14:textId="77777777" w:rsidR="00A03710" w:rsidRPr="00A03710" w:rsidRDefault="00A03710" w:rsidP="00F830FA">
            <w:pPr>
              <w:jc w:val="center"/>
              <w:rPr>
                <w:sz w:val="18"/>
                <w:szCs w:val="18"/>
              </w:rPr>
            </w:pPr>
            <w:r w:rsidRPr="00A03710">
              <w:rPr>
                <w:sz w:val="18"/>
                <w:szCs w:val="18"/>
              </w:rPr>
              <w:t>26.1351</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35C61475" w14:textId="77777777" w:rsidR="00A03710" w:rsidRPr="00A03710" w:rsidRDefault="00A03710" w:rsidP="00F830FA">
            <w:pPr>
              <w:jc w:val="center"/>
              <w:rPr>
                <w:sz w:val="18"/>
                <w:szCs w:val="18"/>
              </w:rPr>
            </w:pPr>
            <w:r w:rsidRPr="00A03710">
              <w:rPr>
                <w:sz w:val="18"/>
                <w:szCs w:val="18"/>
              </w:rPr>
              <w:t>4.6</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0B0B95A3" w14:textId="77777777" w:rsidR="00A03710" w:rsidRPr="00A03710" w:rsidRDefault="00A03710" w:rsidP="00F830FA">
            <w:pPr>
              <w:jc w:val="center"/>
              <w:rPr>
                <w:sz w:val="18"/>
                <w:szCs w:val="18"/>
              </w:rPr>
            </w:pPr>
            <w:r w:rsidRPr="00A03710">
              <w:rPr>
                <w:sz w:val="18"/>
                <w:szCs w:val="18"/>
              </w:rPr>
              <w:t>28.2</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6784C7B" w14:textId="77777777" w:rsidR="00A03710" w:rsidRPr="00A03710" w:rsidRDefault="00A03710" w:rsidP="00F830FA">
            <w:pPr>
              <w:jc w:val="center"/>
              <w:rPr>
                <w:sz w:val="18"/>
                <w:szCs w:val="18"/>
              </w:rPr>
            </w:pPr>
            <w:r w:rsidRPr="00A03710">
              <w:rPr>
                <w:sz w:val="18"/>
                <w:szCs w:val="18"/>
              </w:rPr>
              <w:t>81.1</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601AE259" w14:textId="77777777" w:rsidR="00A03710" w:rsidRPr="00A03710" w:rsidRDefault="00A03710" w:rsidP="00F830FA">
            <w:pPr>
              <w:jc w:val="center"/>
              <w:rPr>
                <w:sz w:val="18"/>
                <w:szCs w:val="18"/>
              </w:rPr>
            </w:pPr>
            <w:r w:rsidRPr="00A03710">
              <w:rPr>
                <w:sz w:val="18"/>
                <w:szCs w:val="18"/>
              </w:rPr>
              <w:t>25.0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026A5E1B" w14:textId="77777777" w:rsidR="00A03710" w:rsidRPr="00A03710" w:rsidRDefault="00A03710" w:rsidP="00F830FA">
            <w:pPr>
              <w:jc w:val="center"/>
              <w:rPr>
                <w:sz w:val="18"/>
                <w:szCs w:val="18"/>
              </w:rPr>
            </w:pPr>
            <w:r w:rsidRPr="00A03710">
              <w:rPr>
                <w:sz w:val="18"/>
                <w:szCs w:val="18"/>
              </w:rPr>
              <w:t>6.1</w:t>
            </w:r>
          </w:p>
        </w:tc>
      </w:tr>
      <w:tr w:rsidR="00A03710" w:rsidRPr="00A03710" w14:paraId="647453BE"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7C094C56" w14:textId="77777777" w:rsidR="00A03710" w:rsidRPr="00A03710" w:rsidRDefault="00A03710" w:rsidP="00F830FA">
            <w:pPr>
              <w:jc w:val="center"/>
              <w:rPr>
                <w:sz w:val="18"/>
                <w:szCs w:val="18"/>
              </w:rPr>
            </w:pPr>
            <w:r w:rsidRPr="00A03710">
              <w:rPr>
                <w:sz w:val="18"/>
                <w:szCs w:val="18"/>
              </w:rPr>
              <w:t>9</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0BC27B67" w14:textId="77777777" w:rsidR="00A03710" w:rsidRPr="00A03710" w:rsidRDefault="00A03710" w:rsidP="00F830FA">
            <w:pPr>
              <w:jc w:val="center"/>
              <w:rPr>
                <w:sz w:val="18"/>
                <w:szCs w:val="18"/>
              </w:rPr>
            </w:pPr>
            <w:r w:rsidRPr="00A03710">
              <w:rPr>
                <w:sz w:val="18"/>
                <w:szCs w:val="18"/>
              </w:rPr>
              <w:t>142211001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3F04D125" w14:textId="77777777" w:rsidR="00A03710" w:rsidRPr="00A03710" w:rsidRDefault="00A03710" w:rsidP="00F830FA">
            <w:pPr>
              <w:jc w:val="center"/>
              <w:rPr>
                <w:sz w:val="18"/>
                <w:szCs w:val="18"/>
              </w:rPr>
            </w:pPr>
            <w:proofErr w:type="spellStart"/>
            <w:r w:rsidRPr="00A03710">
              <w:rPr>
                <w:sz w:val="18"/>
                <w:szCs w:val="18"/>
              </w:rPr>
              <w:t>Paijanne</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36D85128" w14:textId="77777777" w:rsidR="00A03710" w:rsidRPr="00A03710" w:rsidRDefault="00A03710" w:rsidP="00F830FA">
            <w:pPr>
              <w:jc w:val="center"/>
              <w:rPr>
                <w:sz w:val="18"/>
                <w:szCs w:val="18"/>
              </w:rPr>
            </w:pPr>
            <w:r w:rsidRPr="00A03710">
              <w:rPr>
                <w:sz w:val="18"/>
                <w:szCs w:val="18"/>
              </w:rPr>
              <w:t>61.6139</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23AE47C5" w14:textId="77777777" w:rsidR="00A03710" w:rsidRPr="00A03710" w:rsidRDefault="00A03710" w:rsidP="00F830FA">
            <w:pPr>
              <w:jc w:val="center"/>
              <w:rPr>
                <w:sz w:val="18"/>
                <w:szCs w:val="18"/>
              </w:rPr>
            </w:pPr>
            <w:r w:rsidRPr="00A03710">
              <w:rPr>
                <w:sz w:val="18"/>
                <w:szCs w:val="18"/>
              </w:rPr>
              <w:t>25.4820</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70041B0B" w14:textId="77777777" w:rsidR="00A03710" w:rsidRPr="00A03710" w:rsidRDefault="00A03710" w:rsidP="00F830FA">
            <w:pPr>
              <w:jc w:val="center"/>
              <w:rPr>
                <w:sz w:val="18"/>
                <w:szCs w:val="18"/>
              </w:rPr>
            </w:pPr>
            <w:r w:rsidRPr="00A03710">
              <w:rPr>
                <w:sz w:val="18"/>
                <w:szCs w:val="18"/>
              </w:rPr>
              <w:t>14.1</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688E63F6" w14:textId="77777777" w:rsidR="00A03710" w:rsidRPr="00A03710" w:rsidRDefault="00A03710" w:rsidP="00F830FA">
            <w:pPr>
              <w:jc w:val="center"/>
              <w:rPr>
                <w:sz w:val="18"/>
                <w:szCs w:val="18"/>
              </w:rPr>
            </w:pPr>
            <w:r w:rsidRPr="00A03710">
              <w:rPr>
                <w:sz w:val="18"/>
                <w:szCs w:val="18"/>
              </w:rPr>
              <w:t>86.0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99DD505" w14:textId="77777777" w:rsidR="00A03710" w:rsidRPr="00A03710" w:rsidRDefault="00A03710" w:rsidP="00F830FA">
            <w:pPr>
              <w:jc w:val="center"/>
              <w:rPr>
                <w:sz w:val="18"/>
                <w:szCs w:val="18"/>
              </w:rPr>
            </w:pPr>
            <w:r w:rsidRPr="00A03710">
              <w:rPr>
                <w:sz w:val="18"/>
                <w:szCs w:val="18"/>
              </w:rPr>
              <w:t>864.9</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7701F5EF" w14:textId="77777777" w:rsidR="00A03710" w:rsidRPr="00A03710" w:rsidRDefault="00A03710" w:rsidP="00F830FA">
            <w:pPr>
              <w:jc w:val="center"/>
              <w:rPr>
                <w:sz w:val="18"/>
                <w:szCs w:val="18"/>
              </w:rPr>
            </w:pPr>
            <w:r w:rsidRPr="00A03710">
              <w:rPr>
                <w:sz w:val="18"/>
                <w:szCs w:val="18"/>
              </w:rPr>
              <w:t>13.0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2144B8DA" w14:textId="77777777" w:rsidR="00A03710" w:rsidRPr="00A03710" w:rsidRDefault="00A03710" w:rsidP="00F830FA">
            <w:pPr>
              <w:jc w:val="center"/>
              <w:rPr>
                <w:sz w:val="18"/>
                <w:szCs w:val="18"/>
              </w:rPr>
            </w:pPr>
            <w:r w:rsidRPr="00A03710">
              <w:rPr>
                <w:sz w:val="18"/>
                <w:szCs w:val="18"/>
              </w:rPr>
              <w:t>13.9</w:t>
            </w:r>
          </w:p>
        </w:tc>
      </w:tr>
      <w:tr w:rsidR="00A03710" w:rsidRPr="00A03710" w14:paraId="2C58BD0E"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5DBD83FA" w14:textId="77777777" w:rsidR="00A03710" w:rsidRPr="00A03710" w:rsidRDefault="00A03710" w:rsidP="00F830FA">
            <w:pPr>
              <w:jc w:val="center"/>
              <w:rPr>
                <w:sz w:val="18"/>
                <w:szCs w:val="18"/>
              </w:rPr>
            </w:pPr>
            <w:r w:rsidRPr="00A03710">
              <w:rPr>
                <w:sz w:val="18"/>
                <w:szCs w:val="18"/>
              </w:rPr>
              <w:t>10</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4A7CF37F" w14:textId="77777777" w:rsidR="00A03710" w:rsidRPr="00A03710" w:rsidRDefault="00A03710" w:rsidP="00F830FA">
            <w:pPr>
              <w:jc w:val="center"/>
              <w:rPr>
                <w:sz w:val="18"/>
                <w:szCs w:val="18"/>
              </w:rPr>
            </w:pPr>
            <w:r w:rsidRPr="00A03710">
              <w:rPr>
                <w:sz w:val="18"/>
                <w:szCs w:val="18"/>
              </w:rPr>
              <w:t>141711001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36963BA2" w14:textId="77777777" w:rsidR="00A03710" w:rsidRPr="00A03710" w:rsidRDefault="00A03710" w:rsidP="00F830FA">
            <w:pPr>
              <w:jc w:val="center"/>
              <w:rPr>
                <w:sz w:val="18"/>
                <w:szCs w:val="18"/>
              </w:rPr>
            </w:pPr>
            <w:r w:rsidRPr="00A03710">
              <w:rPr>
                <w:sz w:val="18"/>
                <w:szCs w:val="18"/>
              </w:rPr>
              <w:t>Ala-</w:t>
            </w:r>
            <w:proofErr w:type="spellStart"/>
            <w:r w:rsidRPr="00A03710">
              <w:rPr>
                <w:sz w:val="18"/>
                <w:szCs w:val="18"/>
              </w:rPr>
              <w:t>Rievel</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3C7A904A" w14:textId="77777777" w:rsidR="00A03710" w:rsidRPr="00A03710" w:rsidRDefault="00A03710" w:rsidP="00F830FA">
            <w:pPr>
              <w:jc w:val="center"/>
              <w:rPr>
                <w:sz w:val="18"/>
                <w:szCs w:val="18"/>
              </w:rPr>
            </w:pPr>
            <w:r w:rsidRPr="00A03710">
              <w:rPr>
                <w:sz w:val="18"/>
                <w:szCs w:val="18"/>
              </w:rPr>
              <w:t>61.3035</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44FE49F0" w14:textId="77777777" w:rsidR="00A03710" w:rsidRPr="00A03710" w:rsidRDefault="00A03710" w:rsidP="00F830FA">
            <w:pPr>
              <w:jc w:val="center"/>
              <w:rPr>
                <w:sz w:val="18"/>
                <w:szCs w:val="18"/>
              </w:rPr>
            </w:pPr>
            <w:r w:rsidRPr="00A03710">
              <w:rPr>
                <w:sz w:val="18"/>
                <w:szCs w:val="18"/>
              </w:rPr>
              <w:t>26.1718</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6A675AF8" w14:textId="77777777" w:rsidR="00A03710" w:rsidRPr="00A03710" w:rsidRDefault="00A03710" w:rsidP="00F830FA">
            <w:pPr>
              <w:jc w:val="center"/>
              <w:rPr>
                <w:sz w:val="18"/>
                <w:szCs w:val="18"/>
              </w:rPr>
            </w:pPr>
            <w:r w:rsidRPr="00A03710">
              <w:rPr>
                <w:sz w:val="18"/>
                <w:szCs w:val="18"/>
              </w:rPr>
              <w:t>11.2</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1A19D3AF" w14:textId="77777777" w:rsidR="00A03710" w:rsidRPr="00A03710" w:rsidRDefault="00A03710" w:rsidP="00F830FA">
            <w:pPr>
              <w:jc w:val="center"/>
              <w:rPr>
                <w:sz w:val="18"/>
                <w:szCs w:val="18"/>
              </w:rPr>
            </w:pPr>
            <w:r w:rsidRPr="00A03710">
              <w:rPr>
                <w:sz w:val="18"/>
                <w:szCs w:val="18"/>
              </w:rPr>
              <w:t>46.9</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6BDA9027" w14:textId="77777777" w:rsidR="00A03710" w:rsidRPr="00A03710" w:rsidRDefault="00A03710" w:rsidP="00F830FA">
            <w:pPr>
              <w:jc w:val="center"/>
              <w:rPr>
                <w:sz w:val="18"/>
                <w:szCs w:val="18"/>
              </w:rPr>
            </w:pPr>
            <w:r w:rsidRPr="00A03710">
              <w:rPr>
                <w:sz w:val="18"/>
                <w:szCs w:val="18"/>
              </w:rPr>
              <w:t>13.0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AD90F1F" w14:textId="77777777" w:rsidR="00A03710" w:rsidRPr="00A03710" w:rsidRDefault="00A03710" w:rsidP="00F830FA">
            <w:pPr>
              <w:jc w:val="center"/>
              <w:rPr>
                <w:sz w:val="18"/>
                <w:szCs w:val="18"/>
              </w:rPr>
            </w:pPr>
            <w:r w:rsidRPr="00A03710">
              <w:rPr>
                <w:sz w:val="18"/>
                <w:szCs w:val="18"/>
              </w:rPr>
              <w:t>25.0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3425E1EB" w14:textId="77777777" w:rsidR="00A03710" w:rsidRPr="00A03710" w:rsidRDefault="00A03710" w:rsidP="00F830FA">
            <w:pPr>
              <w:jc w:val="center"/>
              <w:rPr>
                <w:sz w:val="18"/>
                <w:szCs w:val="18"/>
              </w:rPr>
            </w:pPr>
            <w:r w:rsidRPr="00A03710">
              <w:rPr>
                <w:sz w:val="18"/>
                <w:szCs w:val="18"/>
              </w:rPr>
              <w:t>7.0</w:t>
            </w:r>
          </w:p>
        </w:tc>
      </w:tr>
      <w:tr w:rsidR="00A03710" w:rsidRPr="00A03710" w14:paraId="1123F26D"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63597CE7" w14:textId="77777777" w:rsidR="00A03710" w:rsidRPr="00A03710" w:rsidRDefault="00A03710" w:rsidP="00F830FA">
            <w:pPr>
              <w:jc w:val="center"/>
              <w:rPr>
                <w:sz w:val="18"/>
                <w:szCs w:val="18"/>
              </w:rPr>
            </w:pPr>
            <w:r w:rsidRPr="00A03710">
              <w:rPr>
                <w:sz w:val="18"/>
                <w:szCs w:val="18"/>
              </w:rPr>
              <w:t>11</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7B199A4F" w14:textId="77777777" w:rsidR="00A03710" w:rsidRPr="00A03710" w:rsidRDefault="00A03710" w:rsidP="00F830FA">
            <w:pPr>
              <w:jc w:val="center"/>
              <w:rPr>
                <w:sz w:val="18"/>
                <w:szCs w:val="18"/>
              </w:rPr>
            </w:pPr>
            <w:r w:rsidRPr="00A03710">
              <w:rPr>
                <w:sz w:val="18"/>
                <w:szCs w:val="18"/>
              </w:rPr>
              <w:t>149321001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2041B439" w14:textId="77777777" w:rsidR="00A03710" w:rsidRPr="00A03710" w:rsidRDefault="00A03710" w:rsidP="00F830FA">
            <w:pPr>
              <w:jc w:val="center"/>
              <w:rPr>
                <w:sz w:val="18"/>
                <w:szCs w:val="18"/>
              </w:rPr>
            </w:pPr>
            <w:proofErr w:type="spellStart"/>
            <w:r w:rsidRPr="00A03710">
              <w:rPr>
                <w:sz w:val="18"/>
                <w:szCs w:val="18"/>
              </w:rPr>
              <w:t>Kyyvesi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13ABBB5D" w14:textId="77777777" w:rsidR="00A03710" w:rsidRPr="00A03710" w:rsidRDefault="00A03710" w:rsidP="00F830FA">
            <w:pPr>
              <w:jc w:val="center"/>
              <w:rPr>
                <w:sz w:val="18"/>
                <w:szCs w:val="18"/>
              </w:rPr>
            </w:pPr>
            <w:r w:rsidRPr="00A03710">
              <w:rPr>
                <w:sz w:val="18"/>
                <w:szCs w:val="18"/>
              </w:rPr>
              <w:t>61.9988</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3E3F8B4B" w14:textId="77777777" w:rsidR="00A03710" w:rsidRPr="00A03710" w:rsidRDefault="00A03710" w:rsidP="00F830FA">
            <w:pPr>
              <w:jc w:val="center"/>
              <w:rPr>
                <w:sz w:val="18"/>
                <w:szCs w:val="18"/>
              </w:rPr>
            </w:pPr>
            <w:r w:rsidRPr="00A03710">
              <w:rPr>
                <w:sz w:val="18"/>
                <w:szCs w:val="18"/>
              </w:rPr>
              <w:t>27.0796</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26CF920A" w14:textId="77777777" w:rsidR="00A03710" w:rsidRPr="00A03710" w:rsidRDefault="00A03710" w:rsidP="00F830FA">
            <w:pPr>
              <w:jc w:val="center"/>
              <w:rPr>
                <w:sz w:val="18"/>
                <w:szCs w:val="18"/>
              </w:rPr>
            </w:pPr>
            <w:r w:rsidRPr="00A03710">
              <w:rPr>
                <w:sz w:val="18"/>
                <w:szCs w:val="18"/>
              </w:rPr>
              <w:t>4.4</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042262A7" w14:textId="77777777" w:rsidR="00A03710" w:rsidRPr="00A03710" w:rsidRDefault="00A03710" w:rsidP="00F830FA">
            <w:pPr>
              <w:jc w:val="center"/>
              <w:rPr>
                <w:sz w:val="18"/>
                <w:szCs w:val="18"/>
              </w:rPr>
            </w:pPr>
            <w:r w:rsidRPr="00A03710">
              <w:rPr>
                <w:sz w:val="18"/>
                <w:szCs w:val="18"/>
              </w:rPr>
              <w:t>35.3</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62F4C0D" w14:textId="77777777" w:rsidR="00A03710" w:rsidRPr="00A03710" w:rsidRDefault="00A03710" w:rsidP="00F830FA">
            <w:pPr>
              <w:jc w:val="center"/>
              <w:rPr>
                <w:sz w:val="18"/>
                <w:szCs w:val="18"/>
              </w:rPr>
            </w:pPr>
            <w:r w:rsidRPr="00A03710">
              <w:rPr>
                <w:sz w:val="18"/>
                <w:szCs w:val="18"/>
              </w:rPr>
              <w:t>130.0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F856F14" w14:textId="77777777" w:rsidR="00A03710" w:rsidRPr="00A03710" w:rsidRDefault="00A03710" w:rsidP="00F830FA">
            <w:pPr>
              <w:jc w:val="center"/>
              <w:rPr>
                <w:sz w:val="18"/>
                <w:szCs w:val="18"/>
              </w:rPr>
            </w:pPr>
            <w:r w:rsidRPr="00A03710">
              <w:rPr>
                <w:sz w:val="18"/>
                <w:szCs w:val="18"/>
              </w:rPr>
              <w:t>25.0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4D0342BC" w14:textId="77777777" w:rsidR="00A03710" w:rsidRPr="00A03710" w:rsidRDefault="00A03710" w:rsidP="00F830FA">
            <w:pPr>
              <w:jc w:val="center"/>
              <w:rPr>
                <w:sz w:val="18"/>
                <w:szCs w:val="18"/>
              </w:rPr>
            </w:pPr>
            <w:r w:rsidRPr="00A03710">
              <w:rPr>
                <w:sz w:val="18"/>
                <w:szCs w:val="18"/>
              </w:rPr>
              <w:t>5.0</w:t>
            </w:r>
          </w:p>
        </w:tc>
      </w:tr>
      <w:tr w:rsidR="00A03710" w:rsidRPr="00A03710" w14:paraId="0DA54039"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2B18080E" w14:textId="77777777" w:rsidR="00A03710" w:rsidRPr="00A03710" w:rsidRDefault="00A03710" w:rsidP="00F830FA">
            <w:pPr>
              <w:jc w:val="center"/>
              <w:rPr>
                <w:sz w:val="18"/>
                <w:szCs w:val="18"/>
              </w:rPr>
            </w:pPr>
            <w:r w:rsidRPr="00A03710">
              <w:rPr>
                <w:sz w:val="18"/>
                <w:szCs w:val="18"/>
              </w:rPr>
              <w:t>12</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53F9CD5D" w14:textId="77777777" w:rsidR="00A03710" w:rsidRPr="00A03710" w:rsidRDefault="00A03710" w:rsidP="00F830FA">
            <w:pPr>
              <w:jc w:val="center"/>
              <w:rPr>
                <w:sz w:val="18"/>
                <w:szCs w:val="18"/>
              </w:rPr>
            </w:pPr>
            <w:r w:rsidRPr="00A03710">
              <w:rPr>
                <w:sz w:val="18"/>
                <w:szCs w:val="18"/>
              </w:rPr>
              <w:t>210821001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31483F2E" w14:textId="77777777" w:rsidR="00A03710" w:rsidRPr="00A03710" w:rsidRDefault="00A03710" w:rsidP="00F830FA">
            <w:pPr>
              <w:jc w:val="center"/>
              <w:rPr>
                <w:sz w:val="18"/>
                <w:szCs w:val="18"/>
              </w:rPr>
            </w:pPr>
            <w:proofErr w:type="spellStart"/>
            <w:r w:rsidRPr="00A03710">
              <w:rPr>
                <w:sz w:val="18"/>
                <w:szCs w:val="18"/>
              </w:rPr>
              <w:t>Tuusulanja</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3BAC8BBF" w14:textId="77777777" w:rsidR="00A03710" w:rsidRPr="00A03710" w:rsidRDefault="00A03710" w:rsidP="00F830FA">
            <w:pPr>
              <w:jc w:val="center"/>
              <w:rPr>
                <w:sz w:val="18"/>
                <w:szCs w:val="18"/>
              </w:rPr>
            </w:pPr>
            <w:r w:rsidRPr="00A03710">
              <w:rPr>
                <w:sz w:val="18"/>
                <w:szCs w:val="18"/>
              </w:rPr>
              <w:t>60.4414</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6579F587" w14:textId="77777777" w:rsidR="00A03710" w:rsidRPr="00A03710" w:rsidRDefault="00A03710" w:rsidP="00F830FA">
            <w:pPr>
              <w:jc w:val="center"/>
              <w:rPr>
                <w:sz w:val="18"/>
                <w:szCs w:val="18"/>
              </w:rPr>
            </w:pPr>
            <w:r w:rsidRPr="00A03710">
              <w:rPr>
                <w:sz w:val="18"/>
                <w:szCs w:val="18"/>
              </w:rPr>
              <w:t>25.0544</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12CD1F67" w14:textId="77777777" w:rsidR="00A03710" w:rsidRPr="00A03710" w:rsidRDefault="00A03710" w:rsidP="00F830FA">
            <w:pPr>
              <w:jc w:val="center"/>
              <w:rPr>
                <w:sz w:val="18"/>
                <w:szCs w:val="18"/>
              </w:rPr>
            </w:pPr>
            <w:r w:rsidRPr="00A03710">
              <w:rPr>
                <w:sz w:val="18"/>
                <w:szCs w:val="18"/>
              </w:rPr>
              <w:t>3.2</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623A6059" w14:textId="77777777" w:rsidR="00A03710" w:rsidRPr="00A03710" w:rsidRDefault="00A03710" w:rsidP="00F830FA">
            <w:pPr>
              <w:jc w:val="center"/>
              <w:rPr>
                <w:sz w:val="18"/>
                <w:szCs w:val="18"/>
              </w:rPr>
            </w:pPr>
            <w:r w:rsidRPr="00A03710">
              <w:rPr>
                <w:sz w:val="18"/>
                <w:szCs w:val="18"/>
              </w:rPr>
              <w:t>9.8</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748F1D6E" w14:textId="77777777" w:rsidR="00A03710" w:rsidRPr="00A03710" w:rsidRDefault="00A03710" w:rsidP="00F830FA">
            <w:pPr>
              <w:jc w:val="center"/>
              <w:rPr>
                <w:sz w:val="18"/>
                <w:szCs w:val="18"/>
              </w:rPr>
            </w:pPr>
            <w:r w:rsidRPr="00A03710">
              <w:rPr>
                <w:sz w:val="18"/>
                <w:szCs w:val="18"/>
              </w:rPr>
              <w:t>5.9</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16902C4" w14:textId="77777777" w:rsidR="00A03710" w:rsidRPr="00A03710" w:rsidRDefault="00A03710" w:rsidP="00F830FA">
            <w:pPr>
              <w:jc w:val="center"/>
              <w:rPr>
                <w:sz w:val="18"/>
                <w:szCs w:val="18"/>
              </w:rPr>
            </w:pPr>
            <w:r w:rsidRPr="00A03710">
              <w:rPr>
                <w:sz w:val="18"/>
                <w:szCs w:val="18"/>
              </w:rPr>
              <w:t>3.0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249BF225" w14:textId="77777777" w:rsidR="00A03710" w:rsidRPr="00A03710" w:rsidRDefault="00A03710" w:rsidP="00F830FA">
            <w:pPr>
              <w:jc w:val="center"/>
              <w:rPr>
                <w:sz w:val="18"/>
                <w:szCs w:val="18"/>
              </w:rPr>
            </w:pPr>
            <w:r w:rsidRPr="00A03710">
              <w:rPr>
                <w:sz w:val="18"/>
                <w:szCs w:val="18"/>
              </w:rPr>
              <w:t>6.2</w:t>
            </w:r>
          </w:p>
        </w:tc>
      </w:tr>
      <w:tr w:rsidR="00A03710" w:rsidRPr="00A03710" w14:paraId="4E6607FC"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179D88D3" w14:textId="77777777" w:rsidR="00A03710" w:rsidRPr="00A03710" w:rsidRDefault="00A03710" w:rsidP="00F830FA">
            <w:pPr>
              <w:jc w:val="center"/>
              <w:rPr>
                <w:sz w:val="18"/>
                <w:szCs w:val="18"/>
              </w:rPr>
            </w:pPr>
            <w:r w:rsidRPr="00A03710">
              <w:rPr>
                <w:sz w:val="18"/>
                <w:szCs w:val="18"/>
              </w:rPr>
              <w:t>13</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1196D063" w14:textId="77777777" w:rsidR="00A03710" w:rsidRPr="00A03710" w:rsidRDefault="00A03710" w:rsidP="00F830FA">
            <w:pPr>
              <w:jc w:val="center"/>
              <w:rPr>
                <w:sz w:val="18"/>
                <w:szCs w:val="18"/>
              </w:rPr>
            </w:pPr>
            <w:r w:rsidRPr="00A03710">
              <w:rPr>
                <w:sz w:val="18"/>
                <w:szCs w:val="18"/>
              </w:rPr>
              <w:t>340311001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61C50F40" w14:textId="77777777" w:rsidR="00A03710" w:rsidRPr="00A03710" w:rsidRDefault="00A03710" w:rsidP="00F830FA">
            <w:pPr>
              <w:jc w:val="center"/>
              <w:rPr>
                <w:sz w:val="18"/>
                <w:szCs w:val="18"/>
              </w:rPr>
            </w:pPr>
            <w:proofErr w:type="spellStart"/>
            <w:r w:rsidRPr="00A03710">
              <w:rPr>
                <w:sz w:val="18"/>
                <w:szCs w:val="18"/>
              </w:rPr>
              <w:t>Pyhajarvi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5FE6E74F" w14:textId="77777777" w:rsidR="00A03710" w:rsidRPr="00A03710" w:rsidRDefault="00A03710" w:rsidP="00F830FA">
            <w:pPr>
              <w:jc w:val="center"/>
              <w:rPr>
                <w:sz w:val="18"/>
                <w:szCs w:val="18"/>
              </w:rPr>
            </w:pPr>
            <w:r w:rsidRPr="00A03710">
              <w:rPr>
                <w:sz w:val="18"/>
                <w:szCs w:val="18"/>
              </w:rPr>
              <w:t>61.0011</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3844B278" w14:textId="77777777" w:rsidR="00A03710" w:rsidRPr="00A03710" w:rsidRDefault="00A03710" w:rsidP="00F830FA">
            <w:pPr>
              <w:jc w:val="center"/>
              <w:rPr>
                <w:sz w:val="18"/>
                <w:szCs w:val="18"/>
              </w:rPr>
            </w:pPr>
            <w:r w:rsidRPr="00A03710">
              <w:rPr>
                <w:sz w:val="18"/>
                <w:szCs w:val="18"/>
              </w:rPr>
              <w:t>22.2913</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3E7F673B" w14:textId="77777777" w:rsidR="00A03710" w:rsidRPr="00A03710" w:rsidRDefault="00A03710" w:rsidP="00F830FA">
            <w:pPr>
              <w:jc w:val="center"/>
              <w:rPr>
                <w:sz w:val="18"/>
                <w:szCs w:val="18"/>
              </w:rPr>
            </w:pPr>
            <w:r w:rsidRPr="00A03710">
              <w:rPr>
                <w:sz w:val="18"/>
                <w:szCs w:val="18"/>
              </w:rPr>
              <w:t>5.5</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38A820C5" w14:textId="77777777" w:rsidR="00A03710" w:rsidRPr="00A03710" w:rsidRDefault="00A03710" w:rsidP="00F830FA">
            <w:pPr>
              <w:jc w:val="center"/>
              <w:rPr>
                <w:sz w:val="18"/>
                <w:szCs w:val="18"/>
              </w:rPr>
            </w:pPr>
            <w:r w:rsidRPr="00A03710">
              <w:rPr>
                <w:sz w:val="18"/>
                <w:szCs w:val="18"/>
              </w:rPr>
              <w:t>26.2</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24FDF358" w14:textId="77777777" w:rsidR="00A03710" w:rsidRPr="00A03710" w:rsidRDefault="00A03710" w:rsidP="00F830FA">
            <w:pPr>
              <w:jc w:val="center"/>
              <w:rPr>
                <w:sz w:val="18"/>
                <w:szCs w:val="18"/>
              </w:rPr>
            </w:pPr>
            <w:r w:rsidRPr="00A03710">
              <w:rPr>
                <w:sz w:val="18"/>
                <w:szCs w:val="18"/>
              </w:rPr>
              <w:t>155.2</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D6D3F46" w14:textId="77777777" w:rsidR="00A03710" w:rsidRPr="00A03710" w:rsidRDefault="00A03710" w:rsidP="00F830FA">
            <w:pPr>
              <w:jc w:val="center"/>
              <w:rPr>
                <w:sz w:val="18"/>
                <w:szCs w:val="18"/>
              </w:rPr>
            </w:pPr>
            <w:r w:rsidRPr="00A03710">
              <w:rPr>
                <w:sz w:val="18"/>
                <w:szCs w:val="18"/>
              </w:rPr>
              <w:t>4.5</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23214523" w14:textId="77777777" w:rsidR="00A03710" w:rsidRPr="00A03710" w:rsidRDefault="00A03710" w:rsidP="00F830FA">
            <w:pPr>
              <w:jc w:val="center"/>
              <w:rPr>
                <w:sz w:val="18"/>
                <w:szCs w:val="18"/>
              </w:rPr>
            </w:pPr>
            <w:r w:rsidRPr="00A03710">
              <w:rPr>
                <w:sz w:val="18"/>
                <w:szCs w:val="18"/>
              </w:rPr>
              <w:t>5.0</w:t>
            </w:r>
          </w:p>
        </w:tc>
      </w:tr>
      <w:tr w:rsidR="00A03710" w:rsidRPr="00A03710" w14:paraId="7ACC2070"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3B4D3832" w14:textId="77777777" w:rsidR="00A03710" w:rsidRPr="00A03710" w:rsidRDefault="00A03710" w:rsidP="00F830FA">
            <w:pPr>
              <w:jc w:val="center"/>
              <w:rPr>
                <w:sz w:val="18"/>
                <w:szCs w:val="18"/>
              </w:rPr>
            </w:pPr>
            <w:r w:rsidRPr="00A03710">
              <w:rPr>
                <w:sz w:val="18"/>
                <w:szCs w:val="18"/>
              </w:rPr>
              <w:t>14</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1C71B45A" w14:textId="77777777" w:rsidR="00A03710" w:rsidRPr="00A03710" w:rsidRDefault="00A03710" w:rsidP="00F830FA">
            <w:pPr>
              <w:jc w:val="center"/>
              <w:rPr>
                <w:sz w:val="18"/>
                <w:szCs w:val="18"/>
              </w:rPr>
            </w:pPr>
            <w:r w:rsidRPr="00A03710">
              <w:rPr>
                <w:sz w:val="18"/>
                <w:szCs w:val="18"/>
              </w:rPr>
              <w:t>357211001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5120A089" w14:textId="77777777" w:rsidR="00A03710" w:rsidRPr="00A03710" w:rsidRDefault="00A03710" w:rsidP="00F830FA">
            <w:pPr>
              <w:jc w:val="center"/>
              <w:rPr>
                <w:sz w:val="18"/>
                <w:szCs w:val="18"/>
              </w:rPr>
            </w:pPr>
            <w:proofErr w:type="spellStart"/>
            <w:r w:rsidRPr="00A03710">
              <w:rPr>
                <w:sz w:val="18"/>
                <w:szCs w:val="18"/>
              </w:rPr>
              <w:t>Langelmave</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6BBB7851" w14:textId="77777777" w:rsidR="00A03710" w:rsidRPr="00A03710" w:rsidRDefault="00A03710" w:rsidP="00F830FA">
            <w:pPr>
              <w:jc w:val="center"/>
              <w:rPr>
                <w:sz w:val="18"/>
                <w:szCs w:val="18"/>
              </w:rPr>
            </w:pPr>
            <w:r w:rsidRPr="00A03710">
              <w:rPr>
                <w:sz w:val="18"/>
                <w:szCs w:val="18"/>
              </w:rPr>
              <w:t>61.5353</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12039F62" w14:textId="77777777" w:rsidR="00A03710" w:rsidRPr="00A03710" w:rsidRDefault="00A03710" w:rsidP="00F830FA">
            <w:pPr>
              <w:jc w:val="center"/>
              <w:rPr>
                <w:sz w:val="18"/>
                <w:szCs w:val="18"/>
              </w:rPr>
            </w:pPr>
            <w:r w:rsidRPr="00A03710">
              <w:rPr>
                <w:sz w:val="18"/>
                <w:szCs w:val="18"/>
              </w:rPr>
              <w:t>24.3705</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30063211" w14:textId="77777777" w:rsidR="00A03710" w:rsidRPr="00A03710" w:rsidRDefault="00A03710" w:rsidP="00F830FA">
            <w:pPr>
              <w:jc w:val="center"/>
              <w:rPr>
                <w:sz w:val="18"/>
                <w:szCs w:val="18"/>
              </w:rPr>
            </w:pPr>
            <w:r w:rsidRPr="00A03710">
              <w:rPr>
                <w:sz w:val="18"/>
                <w:szCs w:val="18"/>
              </w:rPr>
              <w:t>6.8</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78BB8A3E" w14:textId="77777777" w:rsidR="00A03710" w:rsidRPr="00A03710" w:rsidRDefault="00A03710" w:rsidP="00F830FA">
            <w:pPr>
              <w:jc w:val="center"/>
              <w:rPr>
                <w:sz w:val="18"/>
                <w:szCs w:val="18"/>
              </w:rPr>
            </w:pPr>
            <w:r w:rsidRPr="00A03710">
              <w:rPr>
                <w:sz w:val="18"/>
                <w:szCs w:val="18"/>
              </w:rPr>
              <w:t>59.3</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DB36515" w14:textId="77777777" w:rsidR="00A03710" w:rsidRPr="00A03710" w:rsidRDefault="00A03710" w:rsidP="00F830FA">
            <w:pPr>
              <w:jc w:val="center"/>
              <w:rPr>
                <w:sz w:val="18"/>
                <w:szCs w:val="18"/>
              </w:rPr>
            </w:pPr>
            <w:r w:rsidRPr="00A03710">
              <w:rPr>
                <w:sz w:val="18"/>
                <w:szCs w:val="18"/>
              </w:rPr>
              <w:t>133.0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7639BA81" w14:textId="77777777" w:rsidR="00A03710" w:rsidRPr="00A03710" w:rsidRDefault="00A03710" w:rsidP="00F830FA">
            <w:pPr>
              <w:jc w:val="center"/>
              <w:rPr>
                <w:sz w:val="18"/>
                <w:szCs w:val="18"/>
              </w:rPr>
            </w:pPr>
            <w:r w:rsidRPr="00A03710">
              <w:rPr>
                <w:sz w:val="18"/>
                <w:szCs w:val="18"/>
              </w:rPr>
              <w:t>25.0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1FB4EBF0" w14:textId="77777777" w:rsidR="00A03710" w:rsidRPr="00A03710" w:rsidRDefault="00A03710" w:rsidP="00F830FA">
            <w:pPr>
              <w:jc w:val="center"/>
              <w:rPr>
                <w:sz w:val="18"/>
                <w:szCs w:val="18"/>
              </w:rPr>
            </w:pPr>
            <w:r w:rsidRPr="00A03710">
              <w:rPr>
                <w:sz w:val="18"/>
                <w:szCs w:val="18"/>
              </w:rPr>
              <w:t>7.0</w:t>
            </w:r>
          </w:p>
        </w:tc>
      </w:tr>
      <w:tr w:rsidR="00A03710" w:rsidRPr="00A03710" w14:paraId="2132207A"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0405691E" w14:textId="77777777" w:rsidR="00A03710" w:rsidRPr="00A03710" w:rsidRDefault="00A03710" w:rsidP="00F830FA">
            <w:pPr>
              <w:jc w:val="center"/>
              <w:rPr>
                <w:sz w:val="18"/>
                <w:szCs w:val="18"/>
              </w:rPr>
            </w:pPr>
            <w:r w:rsidRPr="00A03710">
              <w:rPr>
                <w:sz w:val="18"/>
                <w:szCs w:val="18"/>
              </w:rPr>
              <w:t>15</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5E9E6443" w14:textId="77777777" w:rsidR="00A03710" w:rsidRPr="00A03710" w:rsidRDefault="00A03710" w:rsidP="00F830FA">
            <w:pPr>
              <w:jc w:val="center"/>
              <w:rPr>
                <w:sz w:val="18"/>
                <w:szCs w:val="18"/>
              </w:rPr>
            </w:pPr>
            <w:r w:rsidRPr="00A03710">
              <w:rPr>
                <w:sz w:val="18"/>
                <w:szCs w:val="18"/>
              </w:rPr>
              <w:t>358331003</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7D79394D" w14:textId="77777777" w:rsidR="00A03710" w:rsidRPr="00A03710" w:rsidRDefault="00A03710" w:rsidP="00F830FA">
            <w:pPr>
              <w:jc w:val="center"/>
              <w:rPr>
                <w:sz w:val="18"/>
                <w:szCs w:val="18"/>
              </w:rPr>
            </w:pPr>
            <w:r w:rsidRPr="00A03710">
              <w:rPr>
                <w:sz w:val="18"/>
                <w:szCs w:val="18"/>
              </w:rPr>
              <w:t>Paajarvi2</w:t>
            </w:r>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2E982C72" w14:textId="77777777" w:rsidR="00A03710" w:rsidRPr="00A03710" w:rsidRDefault="00A03710" w:rsidP="00F830FA">
            <w:pPr>
              <w:jc w:val="center"/>
              <w:rPr>
                <w:sz w:val="18"/>
                <w:szCs w:val="18"/>
              </w:rPr>
            </w:pPr>
            <w:r w:rsidRPr="00A03710">
              <w:rPr>
                <w:sz w:val="18"/>
                <w:szCs w:val="18"/>
              </w:rPr>
              <w:t>61.0635</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1EEDD36E" w14:textId="77777777" w:rsidR="00A03710" w:rsidRPr="00A03710" w:rsidRDefault="00A03710" w:rsidP="00F830FA">
            <w:pPr>
              <w:jc w:val="center"/>
              <w:rPr>
                <w:sz w:val="18"/>
                <w:szCs w:val="18"/>
              </w:rPr>
            </w:pPr>
            <w:r w:rsidRPr="00A03710">
              <w:rPr>
                <w:sz w:val="18"/>
                <w:szCs w:val="18"/>
              </w:rPr>
              <w:t>25.1325</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24D4D76A" w14:textId="77777777" w:rsidR="00A03710" w:rsidRPr="00A03710" w:rsidRDefault="00A03710" w:rsidP="00F830FA">
            <w:pPr>
              <w:jc w:val="center"/>
              <w:rPr>
                <w:sz w:val="18"/>
                <w:szCs w:val="18"/>
              </w:rPr>
            </w:pPr>
            <w:r w:rsidRPr="00A03710">
              <w:rPr>
                <w:sz w:val="18"/>
                <w:szCs w:val="18"/>
              </w:rPr>
              <w:t>14.8</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1458B6AE" w14:textId="77777777" w:rsidR="00A03710" w:rsidRPr="00A03710" w:rsidRDefault="00A03710" w:rsidP="00F830FA">
            <w:pPr>
              <w:jc w:val="center"/>
              <w:rPr>
                <w:sz w:val="18"/>
                <w:szCs w:val="18"/>
              </w:rPr>
            </w:pPr>
            <w:r w:rsidRPr="00A03710">
              <w:rPr>
                <w:sz w:val="18"/>
                <w:szCs w:val="18"/>
              </w:rPr>
              <w:t>85.0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2A64FB64" w14:textId="77777777" w:rsidR="00A03710" w:rsidRPr="00A03710" w:rsidRDefault="00A03710" w:rsidP="00F830FA">
            <w:pPr>
              <w:jc w:val="center"/>
              <w:rPr>
                <w:sz w:val="18"/>
                <w:szCs w:val="18"/>
              </w:rPr>
            </w:pPr>
            <w:r w:rsidRPr="00A03710">
              <w:rPr>
                <w:sz w:val="18"/>
                <w:szCs w:val="18"/>
              </w:rPr>
              <w:t>13.4</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7F0CFE6C" w14:textId="77777777" w:rsidR="00A03710" w:rsidRPr="00A03710" w:rsidRDefault="00A03710" w:rsidP="00F830FA">
            <w:pPr>
              <w:jc w:val="center"/>
              <w:rPr>
                <w:sz w:val="18"/>
                <w:szCs w:val="18"/>
              </w:rPr>
            </w:pPr>
            <w:r w:rsidRPr="00A03710">
              <w:rPr>
                <w:sz w:val="18"/>
                <w:szCs w:val="18"/>
              </w:rPr>
              <w:t>13.2</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30895FEF" w14:textId="77777777" w:rsidR="00A03710" w:rsidRPr="00A03710" w:rsidRDefault="00A03710" w:rsidP="00F830FA">
            <w:pPr>
              <w:jc w:val="center"/>
              <w:rPr>
                <w:sz w:val="18"/>
                <w:szCs w:val="18"/>
              </w:rPr>
            </w:pPr>
            <w:r w:rsidRPr="00A03710">
              <w:rPr>
                <w:sz w:val="18"/>
                <w:szCs w:val="18"/>
              </w:rPr>
              <w:t>12.9</w:t>
            </w:r>
          </w:p>
        </w:tc>
      </w:tr>
      <w:tr w:rsidR="00A03710" w:rsidRPr="00A03710" w14:paraId="06248316"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1B14BB32" w14:textId="77777777" w:rsidR="00A03710" w:rsidRPr="00A03710" w:rsidRDefault="00A03710" w:rsidP="00F830FA">
            <w:pPr>
              <w:jc w:val="center"/>
              <w:rPr>
                <w:sz w:val="18"/>
                <w:szCs w:val="18"/>
              </w:rPr>
            </w:pPr>
            <w:r w:rsidRPr="00A03710">
              <w:rPr>
                <w:sz w:val="18"/>
                <w:szCs w:val="18"/>
              </w:rPr>
              <w:t>16</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055E1C99" w14:textId="77777777" w:rsidR="00A03710" w:rsidRPr="00A03710" w:rsidRDefault="00A03710" w:rsidP="00F830FA">
            <w:pPr>
              <w:jc w:val="center"/>
              <w:rPr>
                <w:sz w:val="18"/>
                <w:szCs w:val="18"/>
              </w:rPr>
            </w:pPr>
            <w:r w:rsidRPr="00A03710">
              <w:rPr>
                <w:sz w:val="18"/>
                <w:szCs w:val="18"/>
              </w:rPr>
              <w:t>354121001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067BCC3D" w14:textId="77777777" w:rsidR="00A03710" w:rsidRPr="00A03710" w:rsidRDefault="00A03710" w:rsidP="00F830FA">
            <w:pPr>
              <w:jc w:val="center"/>
              <w:rPr>
                <w:sz w:val="18"/>
                <w:szCs w:val="18"/>
              </w:rPr>
            </w:pPr>
            <w:proofErr w:type="spellStart"/>
            <w:r w:rsidRPr="00A03710">
              <w:rPr>
                <w:sz w:val="18"/>
                <w:szCs w:val="18"/>
              </w:rPr>
              <w:t>Vaskivesi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5656EB8B" w14:textId="77777777" w:rsidR="00A03710" w:rsidRPr="00A03710" w:rsidRDefault="00A03710" w:rsidP="00F830FA">
            <w:pPr>
              <w:jc w:val="center"/>
              <w:rPr>
                <w:sz w:val="18"/>
                <w:szCs w:val="18"/>
              </w:rPr>
            </w:pPr>
            <w:r w:rsidRPr="00A03710">
              <w:rPr>
                <w:sz w:val="18"/>
                <w:szCs w:val="18"/>
              </w:rPr>
              <w:t>62.1416</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5F9713DA" w14:textId="77777777" w:rsidR="00A03710" w:rsidRPr="00A03710" w:rsidRDefault="00A03710" w:rsidP="00F830FA">
            <w:pPr>
              <w:jc w:val="center"/>
              <w:rPr>
                <w:sz w:val="18"/>
                <w:szCs w:val="18"/>
              </w:rPr>
            </w:pPr>
            <w:r w:rsidRPr="00A03710">
              <w:rPr>
                <w:sz w:val="18"/>
                <w:szCs w:val="18"/>
              </w:rPr>
              <w:t>23.7635</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41E182AA" w14:textId="77777777" w:rsidR="00A03710" w:rsidRPr="00A03710" w:rsidRDefault="00A03710" w:rsidP="00F830FA">
            <w:pPr>
              <w:jc w:val="center"/>
              <w:rPr>
                <w:sz w:val="18"/>
                <w:szCs w:val="18"/>
              </w:rPr>
            </w:pPr>
            <w:r w:rsidRPr="00A03710">
              <w:rPr>
                <w:sz w:val="18"/>
                <w:szCs w:val="18"/>
              </w:rPr>
              <w:t>7.0</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035E7FE4" w14:textId="77777777" w:rsidR="00A03710" w:rsidRPr="00A03710" w:rsidRDefault="00A03710" w:rsidP="00F830FA">
            <w:pPr>
              <w:jc w:val="center"/>
              <w:rPr>
                <w:sz w:val="18"/>
                <w:szCs w:val="18"/>
              </w:rPr>
            </w:pPr>
            <w:r w:rsidRPr="00A03710">
              <w:rPr>
                <w:sz w:val="18"/>
                <w:szCs w:val="18"/>
              </w:rPr>
              <w:t>62.0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B5CEFEB" w14:textId="77777777" w:rsidR="00A03710" w:rsidRPr="00A03710" w:rsidRDefault="00A03710" w:rsidP="00F830FA">
            <w:pPr>
              <w:jc w:val="center"/>
              <w:rPr>
                <w:sz w:val="18"/>
                <w:szCs w:val="18"/>
              </w:rPr>
            </w:pPr>
            <w:r w:rsidRPr="00A03710">
              <w:rPr>
                <w:sz w:val="18"/>
                <w:szCs w:val="18"/>
              </w:rPr>
              <w:t>46.1</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76CFD04" w14:textId="77777777" w:rsidR="00A03710" w:rsidRPr="00A03710" w:rsidRDefault="00A03710" w:rsidP="00F830FA">
            <w:pPr>
              <w:jc w:val="center"/>
              <w:rPr>
                <w:sz w:val="18"/>
                <w:szCs w:val="18"/>
              </w:rPr>
            </w:pPr>
            <w:r w:rsidRPr="00A03710">
              <w:rPr>
                <w:sz w:val="18"/>
                <w:szCs w:val="18"/>
              </w:rPr>
              <w:t>28.0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4B33327B" w14:textId="77777777" w:rsidR="00A03710" w:rsidRPr="00A03710" w:rsidRDefault="00A03710" w:rsidP="00F830FA">
            <w:pPr>
              <w:jc w:val="center"/>
              <w:rPr>
                <w:sz w:val="18"/>
                <w:szCs w:val="18"/>
              </w:rPr>
            </w:pPr>
            <w:r w:rsidRPr="00A03710">
              <w:rPr>
                <w:sz w:val="18"/>
                <w:szCs w:val="18"/>
              </w:rPr>
              <w:t>7.0</w:t>
            </w:r>
          </w:p>
        </w:tc>
      </w:tr>
      <w:tr w:rsidR="00A03710" w:rsidRPr="00A03710" w14:paraId="03D5B61E"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1C593C5" w14:textId="77777777" w:rsidR="00A03710" w:rsidRPr="00A03710" w:rsidRDefault="00A03710" w:rsidP="00F830FA">
            <w:pPr>
              <w:jc w:val="center"/>
              <w:rPr>
                <w:sz w:val="18"/>
                <w:szCs w:val="18"/>
              </w:rPr>
            </w:pPr>
            <w:r w:rsidRPr="00A03710">
              <w:rPr>
                <w:sz w:val="18"/>
                <w:szCs w:val="18"/>
              </w:rPr>
              <w:t>17</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53C2CFEC" w14:textId="77777777" w:rsidR="00A03710" w:rsidRPr="00A03710" w:rsidRDefault="00A03710" w:rsidP="00F830FA">
            <w:pPr>
              <w:jc w:val="center"/>
              <w:rPr>
                <w:sz w:val="18"/>
                <w:szCs w:val="18"/>
              </w:rPr>
            </w:pPr>
            <w:r w:rsidRPr="00A03710">
              <w:rPr>
                <w:sz w:val="18"/>
                <w:szCs w:val="18"/>
              </w:rPr>
              <w:t>359311007</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73AF6507" w14:textId="77777777" w:rsidR="00A03710" w:rsidRPr="00A03710" w:rsidRDefault="00A03710" w:rsidP="00F830FA">
            <w:pPr>
              <w:jc w:val="center"/>
              <w:rPr>
                <w:sz w:val="18"/>
                <w:szCs w:val="18"/>
              </w:rPr>
            </w:pPr>
            <w:proofErr w:type="spellStart"/>
            <w:r w:rsidRPr="00A03710">
              <w:rPr>
                <w:sz w:val="18"/>
                <w:szCs w:val="18"/>
              </w:rPr>
              <w:t>Kuivajarvi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2AC3A4A5" w14:textId="77777777" w:rsidR="00A03710" w:rsidRPr="00A03710" w:rsidRDefault="00A03710" w:rsidP="00F830FA">
            <w:pPr>
              <w:jc w:val="center"/>
              <w:rPr>
                <w:sz w:val="18"/>
                <w:szCs w:val="18"/>
              </w:rPr>
            </w:pPr>
            <w:r w:rsidRPr="00A03710">
              <w:rPr>
                <w:sz w:val="18"/>
                <w:szCs w:val="18"/>
              </w:rPr>
              <w:t>60.7855</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2E902562" w14:textId="77777777" w:rsidR="00A03710" w:rsidRPr="00A03710" w:rsidRDefault="00A03710" w:rsidP="00F830FA">
            <w:pPr>
              <w:jc w:val="center"/>
              <w:rPr>
                <w:sz w:val="18"/>
                <w:szCs w:val="18"/>
              </w:rPr>
            </w:pPr>
            <w:r w:rsidRPr="00A03710">
              <w:rPr>
                <w:sz w:val="18"/>
                <w:szCs w:val="18"/>
              </w:rPr>
              <w:t>23.8596</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6AF6F977" w14:textId="77777777" w:rsidR="00A03710" w:rsidRPr="00A03710" w:rsidRDefault="00A03710" w:rsidP="00F830FA">
            <w:pPr>
              <w:jc w:val="center"/>
              <w:rPr>
                <w:sz w:val="18"/>
                <w:szCs w:val="18"/>
              </w:rPr>
            </w:pPr>
            <w:r w:rsidRPr="00A03710">
              <w:rPr>
                <w:sz w:val="18"/>
                <w:szCs w:val="18"/>
              </w:rPr>
              <w:t>2.2</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1FCD3468" w14:textId="77777777" w:rsidR="00A03710" w:rsidRPr="00A03710" w:rsidRDefault="00A03710" w:rsidP="00F830FA">
            <w:pPr>
              <w:jc w:val="center"/>
              <w:rPr>
                <w:sz w:val="18"/>
                <w:szCs w:val="18"/>
              </w:rPr>
            </w:pPr>
            <w:r w:rsidRPr="00A03710">
              <w:rPr>
                <w:sz w:val="18"/>
                <w:szCs w:val="18"/>
              </w:rPr>
              <w:t>9.9</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E603C18" w14:textId="77777777" w:rsidR="00A03710" w:rsidRPr="00A03710" w:rsidRDefault="00A03710" w:rsidP="00F830FA">
            <w:pPr>
              <w:jc w:val="center"/>
              <w:rPr>
                <w:sz w:val="18"/>
                <w:szCs w:val="18"/>
              </w:rPr>
            </w:pPr>
            <w:r w:rsidRPr="00A03710">
              <w:rPr>
                <w:sz w:val="18"/>
                <w:szCs w:val="18"/>
              </w:rPr>
              <w:t>8.2</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6CEE350A" w14:textId="77777777" w:rsidR="00A03710" w:rsidRPr="00A03710" w:rsidRDefault="00A03710" w:rsidP="00F830FA">
            <w:pPr>
              <w:jc w:val="center"/>
              <w:rPr>
                <w:sz w:val="18"/>
                <w:szCs w:val="18"/>
              </w:rPr>
            </w:pPr>
            <w:r w:rsidRPr="00A03710">
              <w:rPr>
                <w:sz w:val="18"/>
                <w:szCs w:val="18"/>
              </w:rPr>
              <w:t>9.0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0975B60D" w14:textId="77777777" w:rsidR="00A03710" w:rsidRPr="00A03710" w:rsidRDefault="00A03710" w:rsidP="00F830FA">
            <w:pPr>
              <w:jc w:val="center"/>
              <w:rPr>
                <w:sz w:val="18"/>
                <w:szCs w:val="18"/>
              </w:rPr>
            </w:pPr>
            <w:r w:rsidRPr="00A03710">
              <w:rPr>
                <w:sz w:val="18"/>
                <w:szCs w:val="18"/>
              </w:rPr>
              <w:t>7.0</w:t>
            </w:r>
          </w:p>
        </w:tc>
      </w:tr>
      <w:tr w:rsidR="00A03710" w:rsidRPr="00A03710" w14:paraId="196C1014"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38B84283" w14:textId="77777777" w:rsidR="00A03710" w:rsidRPr="00A03710" w:rsidRDefault="00A03710" w:rsidP="00F830FA">
            <w:pPr>
              <w:jc w:val="center"/>
              <w:rPr>
                <w:sz w:val="18"/>
                <w:szCs w:val="18"/>
              </w:rPr>
            </w:pPr>
            <w:r w:rsidRPr="00A03710">
              <w:rPr>
                <w:sz w:val="18"/>
                <w:szCs w:val="18"/>
              </w:rPr>
              <w:t>18</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0FDC7C7A" w14:textId="77777777" w:rsidR="00A03710" w:rsidRPr="00A03710" w:rsidRDefault="00A03710" w:rsidP="00F830FA">
            <w:pPr>
              <w:jc w:val="center"/>
              <w:rPr>
                <w:sz w:val="18"/>
                <w:szCs w:val="18"/>
              </w:rPr>
            </w:pPr>
            <w:r w:rsidRPr="00A03710">
              <w:rPr>
                <w:sz w:val="18"/>
                <w:szCs w:val="18"/>
              </w:rPr>
              <w:t>353111001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18A0027B" w14:textId="77777777" w:rsidR="00A03710" w:rsidRPr="00A03710" w:rsidRDefault="00A03710" w:rsidP="00F830FA">
            <w:pPr>
              <w:jc w:val="center"/>
              <w:rPr>
                <w:sz w:val="18"/>
                <w:szCs w:val="18"/>
              </w:rPr>
            </w:pPr>
            <w:proofErr w:type="spellStart"/>
            <w:r w:rsidRPr="00A03710">
              <w:rPr>
                <w:sz w:val="18"/>
                <w:szCs w:val="18"/>
              </w:rPr>
              <w:t>Nasijarvi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4D8BD7F6" w14:textId="77777777" w:rsidR="00A03710" w:rsidRPr="00A03710" w:rsidRDefault="00A03710" w:rsidP="00F830FA">
            <w:pPr>
              <w:jc w:val="center"/>
              <w:rPr>
                <w:sz w:val="18"/>
                <w:szCs w:val="18"/>
              </w:rPr>
            </w:pPr>
            <w:r w:rsidRPr="00A03710">
              <w:rPr>
                <w:sz w:val="18"/>
                <w:szCs w:val="18"/>
              </w:rPr>
              <w:t>61.6318</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08E8E9D0" w14:textId="77777777" w:rsidR="00A03710" w:rsidRPr="00A03710" w:rsidRDefault="00A03710" w:rsidP="00F830FA">
            <w:pPr>
              <w:jc w:val="center"/>
              <w:rPr>
                <w:sz w:val="18"/>
                <w:szCs w:val="18"/>
              </w:rPr>
            </w:pPr>
            <w:r w:rsidRPr="00A03710">
              <w:rPr>
                <w:sz w:val="18"/>
                <w:szCs w:val="18"/>
              </w:rPr>
              <w:t>23.7505</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6A5E8430" w14:textId="77777777" w:rsidR="00A03710" w:rsidRPr="00A03710" w:rsidRDefault="00A03710" w:rsidP="00F830FA">
            <w:pPr>
              <w:jc w:val="center"/>
              <w:rPr>
                <w:sz w:val="18"/>
                <w:szCs w:val="18"/>
              </w:rPr>
            </w:pPr>
            <w:r w:rsidRPr="00A03710">
              <w:rPr>
                <w:sz w:val="18"/>
                <w:szCs w:val="18"/>
              </w:rPr>
              <w:t>14.7</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4702050C" w14:textId="77777777" w:rsidR="00A03710" w:rsidRPr="00A03710" w:rsidRDefault="00A03710" w:rsidP="00F830FA">
            <w:pPr>
              <w:jc w:val="center"/>
              <w:rPr>
                <w:sz w:val="18"/>
                <w:szCs w:val="18"/>
              </w:rPr>
            </w:pPr>
            <w:r w:rsidRPr="00A03710">
              <w:rPr>
                <w:sz w:val="18"/>
                <w:szCs w:val="18"/>
              </w:rPr>
              <w:t>65.6</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33886E82" w14:textId="77777777" w:rsidR="00A03710" w:rsidRPr="00A03710" w:rsidRDefault="00A03710" w:rsidP="00F830FA">
            <w:pPr>
              <w:jc w:val="center"/>
              <w:rPr>
                <w:sz w:val="18"/>
                <w:szCs w:val="18"/>
              </w:rPr>
            </w:pPr>
            <w:r w:rsidRPr="00A03710">
              <w:rPr>
                <w:sz w:val="18"/>
                <w:szCs w:val="18"/>
              </w:rPr>
              <w:t>210.6</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4044034" w14:textId="77777777" w:rsidR="00A03710" w:rsidRPr="00A03710" w:rsidRDefault="00A03710" w:rsidP="00F830FA">
            <w:pPr>
              <w:jc w:val="center"/>
              <w:rPr>
                <w:sz w:val="18"/>
                <w:szCs w:val="18"/>
              </w:rPr>
            </w:pPr>
            <w:r w:rsidRPr="00A03710">
              <w:rPr>
                <w:sz w:val="18"/>
                <w:szCs w:val="18"/>
              </w:rPr>
              <w:t>28.0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021FCF9B" w14:textId="77777777" w:rsidR="00A03710" w:rsidRPr="00A03710" w:rsidRDefault="00A03710" w:rsidP="00F830FA">
            <w:pPr>
              <w:jc w:val="center"/>
              <w:rPr>
                <w:sz w:val="18"/>
                <w:szCs w:val="18"/>
              </w:rPr>
            </w:pPr>
            <w:r w:rsidRPr="00A03710">
              <w:rPr>
                <w:sz w:val="18"/>
                <w:szCs w:val="18"/>
              </w:rPr>
              <w:t>7.0</w:t>
            </w:r>
          </w:p>
        </w:tc>
      </w:tr>
      <w:tr w:rsidR="00A03710" w:rsidRPr="00A03710" w14:paraId="6DD48B99"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61B18D88" w14:textId="77777777" w:rsidR="00A03710" w:rsidRPr="00A03710" w:rsidRDefault="00A03710" w:rsidP="00F830FA">
            <w:pPr>
              <w:jc w:val="center"/>
              <w:rPr>
                <w:sz w:val="18"/>
                <w:szCs w:val="18"/>
              </w:rPr>
            </w:pPr>
            <w:r w:rsidRPr="00A03710">
              <w:rPr>
                <w:sz w:val="18"/>
                <w:szCs w:val="18"/>
              </w:rPr>
              <w:t>19</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738F8913" w14:textId="77777777" w:rsidR="00A03710" w:rsidRPr="00A03710" w:rsidRDefault="00A03710" w:rsidP="00F830FA">
            <w:pPr>
              <w:jc w:val="center"/>
              <w:rPr>
                <w:sz w:val="18"/>
                <w:szCs w:val="18"/>
              </w:rPr>
            </w:pPr>
            <w:r w:rsidRPr="00A03710">
              <w:rPr>
                <w:sz w:val="18"/>
                <w:szCs w:val="18"/>
              </w:rPr>
              <w:t>470311001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648A829B" w14:textId="77777777" w:rsidR="00A03710" w:rsidRPr="00A03710" w:rsidRDefault="00A03710" w:rsidP="00F830FA">
            <w:pPr>
              <w:jc w:val="center"/>
              <w:rPr>
                <w:sz w:val="18"/>
                <w:szCs w:val="18"/>
              </w:rPr>
            </w:pPr>
            <w:proofErr w:type="spellStart"/>
            <w:r w:rsidRPr="00A03710">
              <w:rPr>
                <w:sz w:val="18"/>
                <w:szCs w:val="18"/>
              </w:rPr>
              <w:t>Lappajarvi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30C152F2" w14:textId="77777777" w:rsidR="00A03710" w:rsidRPr="00A03710" w:rsidRDefault="00A03710" w:rsidP="00F830FA">
            <w:pPr>
              <w:jc w:val="center"/>
              <w:rPr>
                <w:sz w:val="18"/>
                <w:szCs w:val="18"/>
              </w:rPr>
            </w:pPr>
            <w:r w:rsidRPr="00A03710">
              <w:rPr>
                <w:sz w:val="18"/>
                <w:szCs w:val="18"/>
              </w:rPr>
              <w:t>63.1480</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0397D134" w14:textId="77777777" w:rsidR="00A03710" w:rsidRPr="00A03710" w:rsidRDefault="00A03710" w:rsidP="00F830FA">
            <w:pPr>
              <w:jc w:val="center"/>
              <w:rPr>
                <w:sz w:val="18"/>
                <w:szCs w:val="18"/>
              </w:rPr>
            </w:pPr>
            <w:r w:rsidRPr="00A03710">
              <w:rPr>
                <w:sz w:val="18"/>
                <w:szCs w:val="18"/>
              </w:rPr>
              <w:t>23.6706</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72416FB6" w14:textId="77777777" w:rsidR="00A03710" w:rsidRPr="00A03710" w:rsidRDefault="00A03710" w:rsidP="00F830FA">
            <w:pPr>
              <w:jc w:val="center"/>
              <w:rPr>
                <w:sz w:val="18"/>
                <w:szCs w:val="18"/>
              </w:rPr>
            </w:pPr>
            <w:r w:rsidRPr="00A03710">
              <w:rPr>
                <w:sz w:val="18"/>
                <w:szCs w:val="18"/>
              </w:rPr>
              <w:t>6.9</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53677F52" w14:textId="77777777" w:rsidR="00A03710" w:rsidRPr="00A03710" w:rsidRDefault="00A03710" w:rsidP="00F830FA">
            <w:pPr>
              <w:jc w:val="center"/>
              <w:rPr>
                <w:sz w:val="18"/>
                <w:szCs w:val="18"/>
              </w:rPr>
            </w:pPr>
            <w:r w:rsidRPr="00A03710">
              <w:rPr>
                <w:sz w:val="18"/>
                <w:szCs w:val="18"/>
              </w:rPr>
              <w:t>36.0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48C3D56" w14:textId="77777777" w:rsidR="00A03710" w:rsidRPr="00A03710" w:rsidRDefault="00A03710" w:rsidP="00F830FA">
            <w:pPr>
              <w:jc w:val="center"/>
              <w:rPr>
                <w:sz w:val="18"/>
                <w:szCs w:val="18"/>
              </w:rPr>
            </w:pPr>
            <w:r w:rsidRPr="00A03710">
              <w:rPr>
                <w:sz w:val="18"/>
                <w:szCs w:val="18"/>
              </w:rPr>
              <w:t>145.5</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319F032" w14:textId="77777777" w:rsidR="00A03710" w:rsidRPr="00A03710" w:rsidRDefault="00A03710" w:rsidP="00F830FA">
            <w:pPr>
              <w:jc w:val="center"/>
              <w:rPr>
                <w:sz w:val="18"/>
                <w:szCs w:val="18"/>
              </w:rPr>
            </w:pPr>
            <w:r w:rsidRPr="00A03710">
              <w:rPr>
                <w:sz w:val="18"/>
                <w:szCs w:val="18"/>
              </w:rPr>
              <w:t>2.0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252093D8" w14:textId="77777777" w:rsidR="00A03710" w:rsidRPr="00A03710" w:rsidRDefault="00A03710" w:rsidP="00F830FA">
            <w:pPr>
              <w:jc w:val="center"/>
              <w:rPr>
                <w:sz w:val="18"/>
                <w:szCs w:val="18"/>
              </w:rPr>
            </w:pPr>
            <w:r w:rsidRPr="00A03710">
              <w:rPr>
                <w:sz w:val="18"/>
                <w:szCs w:val="18"/>
              </w:rPr>
              <w:t>18.0</w:t>
            </w:r>
          </w:p>
        </w:tc>
      </w:tr>
      <w:tr w:rsidR="00A03710" w:rsidRPr="00A03710" w14:paraId="4D1C5340"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0DFC6D63" w14:textId="77777777" w:rsidR="00A03710" w:rsidRPr="00A03710" w:rsidRDefault="00A03710" w:rsidP="00F830FA">
            <w:pPr>
              <w:jc w:val="center"/>
              <w:rPr>
                <w:sz w:val="18"/>
                <w:szCs w:val="18"/>
              </w:rPr>
            </w:pPr>
            <w:r w:rsidRPr="00A03710">
              <w:rPr>
                <w:sz w:val="18"/>
                <w:szCs w:val="18"/>
              </w:rPr>
              <w:t>20</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27FD2BBC" w14:textId="77777777" w:rsidR="00A03710" w:rsidRPr="00A03710" w:rsidRDefault="00A03710" w:rsidP="00F830FA">
            <w:pPr>
              <w:jc w:val="center"/>
              <w:rPr>
                <w:sz w:val="18"/>
                <w:szCs w:val="18"/>
              </w:rPr>
            </w:pPr>
            <w:r w:rsidRPr="00A03710">
              <w:rPr>
                <w:sz w:val="18"/>
                <w:szCs w:val="18"/>
              </w:rPr>
              <w:t>595411001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36838AB0" w14:textId="77777777" w:rsidR="00A03710" w:rsidRPr="00A03710" w:rsidRDefault="00A03710" w:rsidP="00F830FA">
            <w:pPr>
              <w:jc w:val="center"/>
              <w:rPr>
                <w:sz w:val="18"/>
                <w:szCs w:val="18"/>
              </w:rPr>
            </w:pPr>
            <w:proofErr w:type="spellStart"/>
            <w:r w:rsidRPr="00A03710">
              <w:rPr>
                <w:sz w:val="18"/>
                <w:szCs w:val="18"/>
              </w:rPr>
              <w:t>Pesiojarvi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6F6C4F09" w14:textId="77777777" w:rsidR="00A03710" w:rsidRPr="00A03710" w:rsidRDefault="00A03710" w:rsidP="00F830FA">
            <w:pPr>
              <w:jc w:val="center"/>
              <w:rPr>
                <w:sz w:val="18"/>
                <w:szCs w:val="18"/>
              </w:rPr>
            </w:pPr>
            <w:r w:rsidRPr="00A03710">
              <w:rPr>
                <w:sz w:val="18"/>
                <w:szCs w:val="18"/>
              </w:rPr>
              <w:t>64.9451</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292108F4" w14:textId="77777777" w:rsidR="00A03710" w:rsidRPr="00A03710" w:rsidRDefault="00A03710" w:rsidP="00F830FA">
            <w:pPr>
              <w:jc w:val="center"/>
              <w:rPr>
                <w:sz w:val="18"/>
                <w:szCs w:val="18"/>
              </w:rPr>
            </w:pPr>
            <w:r w:rsidRPr="00A03710">
              <w:rPr>
                <w:sz w:val="18"/>
                <w:szCs w:val="18"/>
              </w:rPr>
              <w:t>28.6502</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736135B4" w14:textId="77777777" w:rsidR="00A03710" w:rsidRPr="00A03710" w:rsidRDefault="00A03710" w:rsidP="00F830FA">
            <w:pPr>
              <w:jc w:val="center"/>
              <w:rPr>
                <w:sz w:val="18"/>
                <w:szCs w:val="18"/>
              </w:rPr>
            </w:pPr>
            <w:r w:rsidRPr="00A03710">
              <w:rPr>
                <w:sz w:val="18"/>
                <w:szCs w:val="18"/>
              </w:rPr>
              <w:t>3.9</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73563C04" w14:textId="77777777" w:rsidR="00A03710" w:rsidRPr="00A03710" w:rsidRDefault="00A03710" w:rsidP="00F830FA">
            <w:pPr>
              <w:jc w:val="center"/>
              <w:rPr>
                <w:sz w:val="18"/>
                <w:szCs w:val="18"/>
              </w:rPr>
            </w:pPr>
            <w:r w:rsidRPr="00A03710">
              <w:rPr>
                <w:sz w:val="18"/>
                <w:szCs w:val="18"/>
              </w:rPr>
              <w:t>15.8</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E494895" w14:textId="77777777" w:rsidR="00A03710" w:rsidRPr="00A03710" w:rsidRDefault="00A03710" w:rsidP="00F830FA">
            <w:pPr>
              <w:jc w:val="center"/>
              <w:rPr>
                <w:sz w:val="18"/>
                <w:szCs w:val="18"/>
              </w:rPr>
            </w:pPr>
            <w:r w:rsidRPr="00A03710">
              <w:rPr>
                <w:sz w:val="18"/>
                <w:szCs w:val="18"/>
              </w:rPr>
              <w:t>12.7</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6C7261F4" w14:textId="77777777" w:rsidR="00A03710" w:rsidRPr="00A03710" w:rsidRDefault="00A03710" w:rsidP="00F830FA">
            <w:pPr>
              <w:jc w:val="center"/>
              <w:rPr>
                <w:sz w:val="18"/>
                <w:szCs w:val="18"/>
              </w:rPr>
            </w:pPr>
            <w:r w:rsidRPr="00A03710">
              <w:rPr>
                <w:sz w:val="18"/>
                <w:szCs w:val="18"/>
              </w:rPr>
              <w:t>7.0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7B24C812" w14:textId="77777777" w:rsidR="00A03710" w:rsidRPr="00A03710" w:rsidRDefault="00A03710" w:rsidP="00F830FA">
            <w:pPr>
              <w:jc w:val="center"/>
              <w:rPr>
                <w:sz w:val="18"/>
                <w:szCs w:val="18"/>
              </w:rPr>
            </w:pPr>
            <w:r w:rsidRPr="00A03710">
              <w:rPr>
                <w:sz w:val="18"/>
                <w:szCs w:val="18"/>
              </w:rPr>
              <w:t>6.6</w:t>
            </w:r>
          </w:p>
        </w:tc>
      </w:tr>
      <w:tr w:rsidR="00A03710" w:rsidRPr="00A03710" w14:paraId="7565A366"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52B289B4" w14:textId="77777777" w:rsidR="00A03710" w:rsidRPr="00A03710" w:rsidRDefault="00A03710" w:rsidP="00F830FA">
            <w:pPr>
              <w:jc w:val="center"/>
              <w:rPr>
                <w:sz w:val="18"/>
                <w:szCs w:val="18"/>
              </w:rPr>
            </w:pPr>
            <w:r w:rsidRPr="00A03710">
              <w:rPr>
                <w:sz w:val="18"/>
                <w:szCs w:val="18"/>
              </w:rPr>
              <w:t>21</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265994DC" w14:textId="77777777" w:rsidR="00A03710" w:rsidRPr="00A03710" w:rsidRDefault="00A03710" w:rsidP="00F830FA">
            <w:pPr>
              <w:jc w:val="center"/>
              <w:rPr>
                <w:sz w:val="18"/>
                <w:szCs w:val="18"/>
              </w:rPr>
            </w:pPr>
            <w:r w:rsidRPr="00A03710">
              <w:rPr>
                <w:sz w:val="18"/>
                <w:szCs w:val="18"/>
              </w:rPr>
              <w:t>598111001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55B086ED" w14:textId="77777777" w:rsidR="00A03710" w:rsidRPr="00A03710" w:rsidRDefault="00A03710" w:rsidP="00F830FA">
            <w:pPr>
              <w:jc w:val="center"/>
              <w:rPr>
                <w:sz w:val="18"/>
                <w:szCs w:val="18"/>
              </w:rPr>
            </w:pPr>
            <w:proofErr w:type="spellStart"/>
            <w:r w:rsidRPr="00A03710">
              <w:rPr>
                <w:sz w:val="18"/>
                <w:szCs w:val="18"/>
              </w:rPr>
              <w:t>Rehja-Nuas</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7035051E" w14:textId="77777777" w:rsidR="00A03710" w:rsidRPr="00A03710" w:rsidRDefault="00A03710" w:rsidP="00F830FA">
            <w:pPr>
              <w:jc w:val="center"/>
              <w:rPr>
                <w:sz w:val="18"/>
                <w:szCs w:val="18"/>
              </w:rPr>
            </w:pPr>
            <w:r w:rsidRPr="00A03710">
              <w:rPr>
                <w:sz w:val="18"/>
                <w:szCs w:val="18"/>
              </w:rPr>
              <w:t>64.1840</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3D1233A1" w14:textId="77777777" w:rsidR="00A03710" w:rsidRPr="00A03710" w:rsidRDefault="00A03710" w:rsidP="00F830FA">
            <w:pPr>
              <w:jc w:val="center"/>
              <w:rPr>
                <w:sz w:val="18"/>
                <w:szCs w:val="18"/>
              </w:rPr>
            </w:pPr>
            <w:r w:rsidRPr="00A03710">
              <w:rPr>
                <w:sz w:val="18"/>
                <w:szCs w:val="18"/>
              </w:rPr>
              <w:t>28.0162</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7E537855" w14:textId="77777777" w:rsidR="00A03710" w:rsidRPr="00A03710" w:rsidRDefault="00A03710" w:rsidP="00F830FA">
            <w:pPr>
              <w:jc w:val="center"/>
              <w:rPr>
                <w:sz w:val="18"/>
                <w:szCs w:val="18"/>
              </w:rPr>
            </w:pPr>
            <w:r w:rsidRPr="00A03710">
              <w:rPr>
                <w:sz w:val="18"/>
                <w:szCs w:val="18"/>
              </w:rPr>
              <w:t>8.5</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633C54B4" w14:textId="77777777" w:rsidR="00A03710" w:rsidRPr="00A03710" w:rsidRDefault="00A03710" w:rsidP="00F830FA">
            <w:pPr>
              <w:jc w:val="center"/>
              <w:rPr>
                <w:sz w:val="18"/>
                <w:szCs w:val="18"/>
              </w:rPr>
            </w:pPr>
            <w:r w:rsidRPr="00A03710">
              <w:rPr>
                <w:sz w:val="18"/>
                <w:szCs w:val="18"/>
              </w:rPr>
              <w:t>42.0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C8A791A" w14:textId="77777777" w:rsidR="00A03710" w:rsidRPr="00A03710" w:rsidRDefault="00A03710" w:rsidP="00F830FA">
            <w:pPr>
              <w:jc w:val="center"/>
              <w:rPr>
                <w:sz w:val="18"/>
                <w:szCs w:val="18"/>
              </w:rPr>
            </w:pPr>
            <w:r w:rsidRPr="00A03710">
              <w:rPr>
                <w:sz w:val="18"/>
                <w:szCs w:val="18"/>
              </w:rPr>
              <w:t>96.4</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075489A7" w14:textId="77777777" w:rsidR="00A03710" w:rsidRPr="00A03710" w:rsidRDefault="00A03710" w:rsidP="00F830FA">
            <w:pPr>
              <w:jc w:val="center"/>
              <w:rPr>
                <w:sz w:val="18"/>
                <w:szCs w:val="18"/>
              </w:rPr>
            </w:pPr>
            <w:r w:rsidRPr="00A03710">
              <w:rPr>
                <w:sz w:val="18"/>
                <w:szCs w:val="18"/>
              </w:rPr>
              <w:t>8.0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51318FC7" w14:textId="77777777" w:rsidR="00A03710" w:rsidRPr="00A03710" w:rsidRDefault="00A03710" w:rsidP="00F830FA">
            <w:pPr>
              <w:jc w:val="center"/>
              <w:rPr>
                <w:sz w:val="18"/>
                <w:szCs w:val="18"/>
              </w:rPr>
            </w:pPr>
            <w:r w:rsidRPr="00A03710">
              <w:rPr>
                <w:sz w:val="18"/>
                <w:szCs w:val="18"/>
              </w:rPr>
              <w:t>10.0</w:t>
            </w:r>
          </w:p>
        </w:tc>
      </w:tr>
      <w:tr w:rsidR="00A03710" w:rsidRPr="00A03710" w14:paraId="139EF6F3"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573A85A7" w14:textId="77777777" w:rsidR="00A03710" w:rsidRPr="00A03710" w:rsidRDefault="00A03710" w:rsidP="00F830FA">
            <w:pPr>
              <w:jc w:val="center"/>
              <w:rPr>
                <w:sz w:val="18"/>
                <w:szCs w:val="18"/>
              </w:rPr>
            </w:pPr>
            <w:r w:rsidRPr="00A03710">
              <w:rPr>
                <w:sz w:val="18"/>
                <w:szCs w:val="18"/>
              </w:rPr>
              <w:t>22</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7B262C69" w14:textId="77777777" w:rsidR="00A03710" w:rsidRPr="00A03710" w:rsidRDefault="00A03710" w:rsidP="00F830FA">
            <w:pPr>
              <w:jc w:val="center"/>
              <w:rPr>
                <w:sz w:val="18"/>
                <w:szCs w:val="18"/>
              </w:rPr>
            </w:pPr>
            <w:r w:rsidRPr="00A03710">
              <w:rPr>
                <w:sz w:val="18"/>
                <w:szCs w:val="18"/>
              </w:rPr>
              <w:t>593111001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0282A2B2" w14:textId="77777777" w:rsidR="00A03710" w:rsidRPr="00A03710" w:rsidRDefault="00A03710" w:rsidP="00F830FA">
            <w:pPr>
              <w:jc w:val="center"/>
              <w:rPr>
                <w:sz w:val="18"/>
                <w:szCs w:val="18"/>
              </w:rPr>
            </w:pPr>
            <w:proofErr w:type="spellStart"/>
            <w:r w:rsidRPr="00A03710">
              <w:rPr>
                <w:sz w:val="18"/>
                <w:szCs w:val="18"/>
              </w:rPr>
              <w:t>Oulujarvi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68A84587" w14:textId="77777777" w:rsidR="00A03710" w:rsidRPr="00A03710" w:rsidRDefault="00A03710" w:rsidP="00F830FA">
            <w:pPr>
              <w:jc w:val="center"/>
              <w:rPr>
                <w:sz w:val="18"/>
                <w:szCs w:val="18"/>
              </w:rPr>
            </w:pPr>
            <w:r w:rsidRPr="00A03710">
              <w:rPr>
                <w:sz w:val="18"/>
                <w:szCs w:val="18"/>
              </w:rPr>
              <w:t>64.4500</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1A803519" w14:textId="77777777" w:rsidR="00A03710" w:rsidRPr="00A03710" w:rsidRDefault="00A03710" w:rsidP="00F830FA">
            <w:pPr>
              <w:jc w:val="center"/>
              <w:rPr>
                <w:sz w:val="18"/>
                <w:szCs w:val="18"/>
              </w:rPr>
            </w:pPr>
            <w:r w:rsidRPr="00A03710">
              <w:rPr>
                <w:sz w:val="18"/>
                <w:szCs w:val="18"/>
              </w:rPr>
              <w:t>26.9700</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4381BD86" w14:textId="77777777" w:rsidR="00A03710" w:rsidRPr="00A03710" w:rsidRDefault="00A03710" w:rsidP="00F830FA">
            <w:pPr>
              <w:jc w:val="center"/>
              <w:rPr>
                <w:sz w:val="18"/>
                <w:szCs w:val="18"/>
              </w:rPr>
            </w:pPr>
            <w:r w:rsidRPr="00A03710">
              <w:rPr>
                <w:sz w:val="18"/>
                <w:szCs w:val="18"/>
              </w:rPr>
              <w:t>7.0</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6350956B" w14:textId="77777777" w:rsidR="00A03710" w:rsidRPr="00A03710" w:rsidRDefault="00A03710" w:rsidP="00F830FA">
            <w:pPr>
              <w:jc w:val="center"/>
              <w:rPr>
                <w:sz w:val="18"/>
                <w:szCs w:val="18"/>
              </w:rPr>
            </w:pPr>
            <w:r w:rsidRPr="00A03710">
              <w:rPr>
                <w:sz w:val="18"/>
                <w:szCs w:val="18"/>
              </w:rPr>
              <w:t>35.0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25811E9C" w14:textId="77777777" w:rsidR="00A03710" w:rsidRPr="00A03710" w:rsidRDefault="00A03710" w:rsidP="00F830FA">
            <w:pPr>
              <w:jc w:val="center"/>
              <w:rPr>
                <w:sz w:val="18"/>
                <w:szCs w:val="18"/>
              </w:rPr>
            </w:pPr>
            <w:r w:rsidRPr="00A03710">
              <w:rPr>
                <w:sz w:val="18"/>
                <w:szCs w:val="18"/>
              </w:rPr>
              <w:t>887.1</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6580205C" w14:textId="77777777" w:rsidR="00A03710" w:rsidRPr="00A03710" w:rsidRDefault="00A03710" w:rsidP="00F830FA">
            <w:pPr>
              <w:jc w:val="center"/>
              <w:rPr>
                <w:sz w:val="18"/>
                <w:szCs w:val="18"/>
              </w:rPr>
            </w:pPr>
            <w:r w:rsidRPr="00A03710">
              <w:rPr>
                <w:sz w:val="18"/>
                <w:szCs w:val="18"/>
              </w:rPr>
              <w:t>2.0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7F665384" w14:textId="77777777" w:rsidR="00A03710" w:rsidRPr="00A03710" w:rsidRDefault="00A03710" w:rsidP="00F830FA">
            <w:pPr>
              <w:jc w:val="center"/>
              <w:rPr>
                <w:sz w:val="18"/>
                <w:szCs w:val="18"/>
              </w:rPr>
            </w:pPr>
            <w:r w:rsidRPr="00A03710">
              <w:rPr>
                <w:sz w:val="18"/>
                <w:szCs w:val="18"/>
              </w:rPr>
              <w:t>7.0</w:t>
            </w:r>
          </w:p>
        </w:tc>
      </w:tr>
      <w:tr w:rsidR="00A03710" w:rsidRPr="00A03710" w14:paraId="4D473E22"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547495D4" w14:textId="77777777" w:rsidR="00A03710" w:rsidRPr="00A03710" w:rsidRDefault="00A03710" w:rsidP="00F830FA">
            <w:pPr>
              <w:jc w:val="center"/>
              <w:rPr>
                <w:sz w:val="18"/>
                <w:szCs w:val="18"/>
              </w:rPr>
            </w:pPr>
            <w:r w:rsidRPr="00A03710">
              <w:rPr>
                <w:sz w:val="18"/>
                <w:szCs w:val="18"/>
              </w:rPr>
              <w:t>23</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17A4BFC8" w14:textId="77777777" w:rsidR="00A03710" w:rsidRPr="00A03710" w:rsidRDefault="00A03710" w:rsidP="00F830FA">
            <w:pPr>
              <w:jc w:val="center"/>
              <w:rPr>
                <w:sz w:val="18"/>
                <w:szCs w:val="18"/>
              </w:rPr>
            </w:pPr>
            <w:r w:rsidRPr="00A03710">
              <w:rPr>
                <w:sz w:val="18"/>
                <w:szCs w:val="18"/>
              </w:rPr>
              <w:t>656321001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265E265D" w14:textId="77777777" w:rsidR="00A03710" w:rsidRPr="00A03710" w:rsidRDefault="00A03710" w:rsidP="00F830FA">
            <w:pPr>
              <w:jc w:val="center"/>
              <w:rPr>
                <w:sz w:val="18"/>
                <w:szCs w:val="18"/>
              </w:rPr>
            </w:pPr>
            <w:proofErr w:type="spellStart"/>
            <w:r w:rsidRPr="00A03710">
              <w:rPr>
                <w:sz w:val="18"/>
                <w:szCs w:val="18"/>
              </w:rPr>
              <w:t>Ounasjarvi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04F274F0" w14:textId="77777777" w:rsidR="00A03710" w:rsidRPr="00A03710" w:rsidRDefault="00A03710" w:rsidP="00F830FA">
            <w:pPr>
              <w:jc w:val="center"/>
              <w:rPr>
                <w:sz w:val="18"/>
                <w:szCs w:val="18"/>
              </w:rPr>
            </w:pPr>
            <w:r w:rsidRPr="00A03710">
              <w:rPr>
                <w:sz w:val="18"/>
                <w:szCs w:val="18"/>
              </w:rPr>
              <w:t>68.3771</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647CC2AC" w14:textId="77777777" w:rsidR="00A03710" w:rsidRPr="00A03710" w:rsidRDefault="00A03710" w:rsidP="00F830FA">
            <w:pPr>
              <w:jc w:val="center"/>
              <w:rPr>
                <w:sz w:val="18"/>
                <w:szCs w:val="18"/>
              </w:rPr>
            </w:pPr>
            <w:r w:rsidRPr="00A03710">
              <w:rPr>
                <w:sz w:val="18"/>
                <w:szCs w:val="18"/>
              </w:rPr>
              <w:t>23.6016</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21453620" w14:textId="77777777" w:rsidR="00A03710" w:rsidRPr="00A03710" w:rsidRDefault="00A03710" w:rsidP="00F830FA">
            <w:pPr>
              <w:jc w:val="center"/>
              <w:rPr>
                <w:sz w:val="18"/>
                <w:szCs w:val="18"/>
              </w:rPr>
            </w:pPr>
            <w:r w:rsidRPr="00A03710">
              <w:rPr>
                <w:sz w:val="18"/>
                <w:szCs w:val="18"/>
              </w:rPr>
              <w:t>6.6</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773A23D7" w14:textId="77777777" w:rsidR="00A03710" w:rsidRPr="00A03710" w:rsidRDefault="00A03710" w:rsidP="00F830FA">
            <w:pPr>
              <w:jc w:val="center"/>
              <w:rPr>
                <w:sz w:val="18"/>
                <w:szCs w:val="18"/>
              </w:rPr>
            </w:pPr>
            <w:r w:rsidRPr="00A03710">
              <w:rPr>
                <w:sz w:val="18"/>
                <w:szCs w:val="18"/>
              </w:rPr>
              <w:t>31.0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0C7DF47B" w14:textId="77777777" w:rsidR="00A03710" w:rsidRPr="00A03710" w:rsidRDefault="00A03710" w:rsidP="00F830FA">
            <w:pPr>
              <w:jc w:val="center"/>
              <w:rPr>
                <w:sz w:val="18"/>
                <w:szCs w:val="18"/>
              </w:rPr>
            </w:pPr>
            <w:r w:rsidRPr="00A03710">
              <w:rPr>
                <w:sz w:val="18"/>
                <w:szCs w:val="18"/>
              </w:rPr>
              <w:t>6.9</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718D272" w14:textId="77777777" w:rsidR="00A03710" w:rsidRPr="00A03710" w:rsidRDefault="00A03710" w:rsidP="00F830FA">
            <w:pPr>
              <w:jc w:val="center"/>
              <w:rPr>
                <w:sz w:val="18"/>
                <w:szCs w:val="18"/>
              </w:rPr>
            </w:pPr>
            <w:r w:rsidRPr="00A03710">
              <w:rPr>
                <w:sz w:val="18"/>
                <w:szCs w:val="18"/>
              </w:rPr>
              <w:t>3.0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6E4E4F5B" w14:textId="77777777" w:rsidR="00A03710" w:rsidRPr="00A03710" w:rsidRDefault="00A03710" w:rsidP="00F830FA">
            <w:pPr>
              <w:jc w:val="center"/>
              <w:rPr>
                <w:sz w:val="18"/>
                <w:szCs w:val="18"/>
              </w:rPr>
            </w:pPr>
            <w:r w:rsidRPr="00A03710">
              <w:rPr>
                <w:sz w:val="18"/>
                <w:szCs w:val="18"/>
              </w:rPr>
              <w:t>7.0</w:t>
            </w:r>
          </w:p>
        </w:tc>
      </w:tr>
      <w:tr w:rsidR="00A03710" w:rsidRPr="00A03710" w14:paraId="05E884C1"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12783BB" w14:textId="77777777" w:rsidR="00A03710" w:rsidRPr="00A03710" w:rsidRDefault="00A03710" w:rsidP="00F830FA">
            <w:pPr>
              <w:jc w:val="center"/>
              <w:rPr>
                <w:sz w:val="18"/>
                <w:szCs w:val="18"/>
              </w:rPr>
            </w:pPr>
            <w:r w:rsidRPr="00A03710">
              <w:rPr>
                <w:sz w:val="18"/>
                <w:szCs w:val="18"/>
              </w:rPr>
              <w:t>24</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23F56D8F" w14:textId="77777777" w:rsidR="00A03710" w:rsidRPr="00A03710" w:rsidRDefault="00A03710" w:rsidP="00F830FA">
            <w:pPr>
              <w:jc w:val="center"/>
              <w:rPr>
                <w:sz w:val="18"/>
                <w:szCs w:val="18"/>
              </w:rPr>
            </w:pPr>
            <w:r w:rsidRPr="00A03710">
              <w:rPr>
                <w:sz w:val="18"/>
                <w:szCs w:val="18"/>
              </w:rPr>
              <w:t>655921001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1978CB83" w14:textId="77777777" w:rsidR="00A03710" w:rsidRPr="00A03710" w:rsidRDefault="00A03710" w:rsidP="00F830FA">
            <w:pPr>
              <w:jc w:val="center"/>
              <w:rPr>
                <w:sz w:val="18"/>
                <w:szCs w:val="18"/>
              </w:rPr>
            </w:pPr>
            <w:proofErr w:type="spellStart"/>
            <w:r w:rsidRPr="00A03710">
              <w:rPr>
                <w:sz w:val="18"/>
                <w:szCs w:val="18"/>
              </w:rPr>
              <w:t>Unari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4A241BC8" w14:textId="77777777" w:rsidR="00A03710" w:rsidRPr="00A03710" w:rsidRDefault="00A03710" w:rsidP="00F830FA">
            <w:pPr>
              <w:jc w:val="center"/>
              <w:rPr>
                <w:sz w:val="18"/>
                <w:szCs w:val="18"/>
              </w:rPr>
            </w:pPr>
            <w:r w:rsidRPr="00A03710">
              <w:rPr>
                <w:sz w:val="18"/>
                <w:szCs w:val="18"/>
              </w:rPr>
              <w:t>67.1725</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664AB486" w14:textId="77777777" w:rsidR="00A03710" w:rsidRPr="00A03710" w:rsidRDefault="00A03710" w:rsidP="00F830FA">
            <w:pPr>
              <w:jc w:val="center"/>
              <w:rPr>
                <w:sz w:val="18"/>
                <w:szCs w:val="18"/>
              </w:rPr>
            </w:pPr>
            <w:r w:rsidRPr="00A03710">
              <w:rPr>
                <w:sz w:val="18"/>
                <w:szCs w:val="18"/>
              </w:rPr>
              <w:t>25.7112</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5AFC75F5" w14:textId="77777777" w:rsidR="00A03710" w:rsidRPr="00A03710" w:rsidRDefault="00A03710" w:rsidP="00F830FA">
            <w:pPr>
              <w:jc w:val="center"/>
              <w:rPr>
                <w:sz w:val="18"/>
                <w:szCs w:val="18"/>
              </w:rPr>
            </w:pPr>
            <w:r w:rsidRPr="00A03710">
              <w:rPr>
                <w:sz w:val="18"/>
                <w:szCs w:val="18"/>
              </w:rPr>
              <w:t>7.0</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22462CD2" w14:textId="77777777" w:rsidR="00A03710" w:rsidRPr="00A03710" w:rsidRDefault="00A03710" w:rsidP="00F830FA">
            <w:pPr>
              <w:jc w:val="center"/>
              <w:rPr>
                <w:sz w:val="18"/>
                <w:szCs w:val="18"/>
              </w:rPr>
            </w:pPr>
            <w:r w:rsidRPr="00A03710">
              <w:rPr>
                <w:sz w:val="18"/>
                <w:szCs w:val="18"/>
              </w:rPr>
              <w:t>24.8</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79322E95" w14:textId="77777777" w:rsidR="00A03710" w:rsidRPr="00A03710" w:rsidRDefault="00A03710" w:rsidP="00F830FA">
            <w:pPr>
              <w:jc w:val="center"/>
              <w:rPr>
                <w:sz w:val="18"/>
                <w:szCs w:val="18"/>
              </w:rPr>
            </w:pPr>
            <w:r w:rsidRPr="00A03710">
              <w:rPr>
                <w:sz w:val="18"/>
                <w:szCs w:val="18"/>
              </w:rPr>
              <w:t>29.1</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1531F01C" w14:textId="77777777" w:rsidR="00A03710" w:rsidRPr="00A03710" w:rsidRDefault="00A03710" w:rsidP="00F830FA">
            <w:pPr>
              <w:jc w:val="center"/>
              <w:rPr>
                <w:sz w:val="18"/>
                <w:szCs w:val="18"/>
              </w:rPr>
            </w:pPr>
            <w:r w:rsidRPr="00A03710">
              <w:rPr>
                <w:sz w:val="18"/>
                <w:szCs w:val="18"/>
              </w:rPr>
              <w:t>2.0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37D51DE4" w14:textId="77777777" w:rsidR="00A03710" w:rsidRPr="00A03710" w:rsidRDefault="00A03710" w:rsidP="00F830FA">
            <w:pPr>
              <w:jc w:val="center"/>
              <w:rPr>
                <w:sz w:val="18"/>
                <w:szCs w:val="18"/>
              </w:rPr>
            </w:pPr>
            <w:r w:rsidRPr="00A03710">
              <w:rPr>
                <w:sz w:val="18"/>
                <w:szCs w:val="18"/>
              </w:rPr>
              <w:t>7.0</w:t>
            </w:r>
          </w:p>
        </w:tc>
      </w:tr>
      <w:tr w:rsidR="00A03710" w:rsidRPr="00A03710" w14:paraId="4999B484"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44399A2F" w14:textId="77777777" w:rsidR="00A03710" w:rsidRPr="00A03710" w:rsidRDefault="00A03710" w:rsidP="00F830FA">
            <w:pPr>
              <w:jc w:val="center"/>
              <w:rPr>
                <w:sz w:val="18"/>
                <w:szCs w:val="18"/>
              </w:rPr>
            </w:pPr>
            <w:r w:rsidRPr="00A03710">
              <w:rPr>
                <w:sz w:val="18"/>
                <w:szCs w:val="18"/>
              </w:rPr>
              <w:t>25</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70DCCE25" w14:textId="77777777" w:rsidR="00A03710" w:rsidRPr="00A03710" w:rsidRDefault="00A03710" w:rsidP="00F830FA">
            <w:pPr>
              <w:jc w:val="center"/>
              <w:rPr>
                <w:sz w:val="18"/>
                <w:szCs w:val="18"/>
              </w:rPr>
            </w:pPr>
            <w:r w:rsidRPr="00A03710">
              <w:rPr>
                <w:sz w:val="18"/>
                <w:szCs w:val="18"/>
              </w:rPr>
              <w:t>676401001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61DD4FCF" w14:textId="77777777" w:rsidR="00A03710" w:rsidRPr="00A03710" w:rsidRDefault="00A03710" w:rsidP="00F830FA">
            <w:pPr>
              <w:jc w:val="center"/>
              <w:rPr>
                <w:sz w:val="18"/>
                <w:szCs w:val="18"/>
              </w:rPr>
            </w:pPr>
            <w:proofErr w:type="spellStart"/>
            <w:r w:rsidRPr="00A03710">
              <w:rPr>
                <w:sz w:val="18"/>
                <w:szCs w:val="18"/>
              </w:rPr>
              <w:t>Kilpisjarv</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024BA779" w14:textId="77777777" w:rsidR="00A03710" w:rsidRPr="00A03710" w:rsidRDefault="00A03710" w:rsidP="00F830FA">
            <w:pPr>
              <w:jc w:val="center"/>
              <w:rPr>
                <w:sz w:val="18"/>
                <w:szCs w:val="18"/>
              </w:rPr>
            </w:pPr>
            <w:r w:rsidRPr="00A03710">
              <w:rPr>
                <w:sz w:val="18"/>
                <w:szCs w:val="18"/>
              </w:rPr>
              <w:t>69.0070</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2B647652" w14:textId="77777777" w:rsidR="00A03710" w:rsidRPr="00A03710" w:rsidRDefault="00A03710" w:rsidP="00F830FA">
            <w:pPr>
              <w:jc w:val="center"/>
              <w:rPr>
                <w:sz w:val="18"/>
                <w:szCs w:val="18"/>
              </w:rPr>
            </w:pPr>
            <w:r w:rsidRPr="00A03710">
              <w:rPr>
                <w:sz w:val="18"/>
                <w:szCs w:val="18"/>
              </w:rPr>
              <w:t>20.8160</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481BE575" w14:textId="77777777" w:rsidR="00A03710" w:rsidRPr="00A03710" w:rsidRDefault="00A03710" w:rsidP="00F830FA">
            <w:pPr>
              <w:jc w:val="center"/>
              <w:rPr>
                <w:sz w:val="18"/>
                <w:szCs w:val="18"/>
              </w:rPr>
            </w:pPr>
            <w:r w:rsidRPr="00A03710">
              <w:rPr>
                <w:sz w:val="18"/>
                <w:szCs w:val="18"/>
              </w:rPr>
              <w:t>19.5</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713E96C9" w14:textId="77777777" w:rsidR="00A03710" w:rsidRPr="00A03710" w:rsidRDefault="00A03710" w:rsidP="00F830FA">
            <w:pPr>
              <w:jc w:val="center"/>
              <w:rPr>
                <w:sz w:val="18"/>
                <w:szCs w:val="18"/>
              </w:rPr>
            </w:pPr>
            <w:r w:rsidRPr="00A03710">
              <w:rPr>
                <w:sz w:val="18"/>
                <w:szCs w:val="18"/>
              </w:rPr>
              <w:t>57.0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092BA2B2" w14:textId="77777777" w:rsidR="00A03710" w:rsidRPr="00A03710" w:rsidRDefault="00A03710" w:rsidP="00F830FA">
            <w:pPr>
              <w:jc w:val="center"/>
              <w:rPr>
                <w:sz w:val="18"/>
                <w:szCs w:val="18"/>
              </w:rPr>
            </w:pPr>
            <w:r w:rsidRPr="00A03710">
              <w:rPr>
                <w:sz w:val="18"/>
                <w:szCs w:val="18"/>
              </w:rPr>
              <w:t>37.3</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6A0D3BF0" w14:textId="77777777" w:rsidR="00A03710" w:rsidRPr="00A03710" w:rsidRDefault="00A03710" w:rsidP="00F830FA">
            <w:pPr>
              <w:jc w:val="center"/>
              <w:rPr>
                <w:sz w:val="18"/>
                <w:szCs w:val="18"/>
              </w:rPr>
            </w:pPr>
            <w:r w:rsidRPr="00A03710">
              <w:rPr>
                <w:sz w:val="18"/>
                <w:szCs w:val="18"/>
              </w:rPr>
              <w:t>18.0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18C145A6" w14:textId="77777777" w:rsidR="00A03710" w:rsidRPr="00A03710" w:rsidRDefault="00A03710" w:rsidP="00F830FA">
            <w:pPr>
              <w:jc w:val="center"/>
              <w:rPr>
                <w:sz w:val="18"/>
                <w:szCs w:val="18"/>
              </w:rPr>
            </w:pPr>
            <w:r w:rsidRPr="00A03710">
              <w:rPr>
                <w:sz w:val="18"/>
                <w:szCs w:val="18"/>
              </w:rPr>
              <w:t>17.8</w:t>
            </w:r>
          </w:p>
        </w:tc>
      </w:tr>
      <w:tr w:rsidR="00A03710" w:rsidRPr="00A03710" w14:paraId="51D47D07"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28AF032C" w14:textId="77777777" w:rsidR="00A03710" w:rsidRPr="00A03710" w:rsidRDefault="00A03710" w:rsidP="00F830FA">
            <w:pPr>
              <w:jc w:val="center"/>
              <w:rPr>
                <w:sz w:val="18"/>
                <w:szCs w:val="18"/>
              </w:rPr>
            </w:pPr>
            <w:r w:rsidRPr="00A03710">
              <w:rPr>
                <w:sz w:val="18"/>
                <w:szCs w:val="18"/>
              </w:rPr>
              <w:t>26</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5D1972F1" w14:textId="77777777" w:rsidR="00A03710" w:rsidRPr="00A03710" w:rsidRDefault="00A03710" w:rsidP="00F830FA">
            <w:pPr>
              <w:jc w:val="center"/>
              <w:rPr>
                <w:sz w:val="18"/>
                <w:szCs w:val="18"/>
              </w:rPr>
            </w:pPr>
            <w:r w:rsidRPr="00A03710">
              <w:rPr>
                <w:sz w:val="18"/>
                <w:szCs w:val="18"/>
              </w:rPr>
              <w:t>680721002</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345B7E17" w14:textId="77777777" w:rsidR="00A03710" w:rsidRPr="00A03710" w:rsidRDefault="00A03710" w:rsidP="00F830FA">
            <w:pPr>
              <w:jc w:val="center"/>
              <w:rPr>
                <w:sz w:val="18"/>
                <w:szCs w:val="18"/>
              </w:rPr>
            </w:pPr>
            <w:proofErr w:type="spellStart"/>
            <w:r w:rsidRPr="00A03710">
              <w:rPr>
                <w:sz w:val="18"/>
                <w:szCs w:val="18"/>
              </w:rPr>
              <w:t>Kevojarvi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3500F978" w14:textId="77777777" w:rsidR="00A03710" w:rsidRPr="00A03710" w:rsidRDefault="00A03710" w:rsidP="00F830FA">
            <w:pPr>
              <w:jc w:val="center"/>
              <w:rPr>
                <w:sz w:val="18"/>
                <w:szCs w:val="18"/>
              </w:rPr>
            </w:pPr>
            <w:r w:rsidRPr="00A03710">
              <w:rPr>
                <w:sz w:val="18"/>
                <w:szCs w:val="18"/>
              </w:rPr>
              <w:t>69.7515</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016F4485" w14:textId="77777777" w:rsidR="00A03710" w:rsidRPr="00A03710" w:rsidRDefault="00A03710" w:rsidP="00F830FA">
            <w:pPr>
              <w:jc w:val="center"/>
              <w:rPr>
                <w:sz w:val="18"/>
                <w:szCs w:val="18"/>
              </w:rPr>
            </w:pPr>
            <w:r w:rsidRPr="00A03710">
              <w:rPr>
                <w:sz w:val="18"/>
                <w:szCs w:val="18"/>
              </w:rPr>
              <w:t>27.0148</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24A44037" w14:textId="77777777" w:rsidR="00A03710" w:rsidRPr="00A03710" w:rsidRDefault="00A03710" w:rsidP="00F830FA">
            <w:pPr>
              <w:jc w:val="center"/>
              <w:rPr>
                <w:sz w:val="18"/>
                <w:szCs w:val="18"/>
              </w:rPr>
            </w:pPr>
            <w:r w:rsidRPr="00A03710">
              <w:rPr>
                <w:sz w:val="18"/>
                <w:szCs w:val="18"/>
              </w:rPr>
              <w:t>11.1</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4C4043AA" w14:textId="77777777" w:rsidR="00A03710" w:rsidRPr="00A03710" w:rsidRDefault="00A03710" w:rsidP="00F830FA">
            <w:pPr>
              <w:jc w:val="center"/>
              <w:rPr>
                <w:sz w:val="18"/>
                <w:szCs w:val="18"/>
              </w:rPr>
            </w:pPr>
            <w:r w:rsidRPr="00A03710">
              <w:rPr>
                <w:sz w:val="18"/>
                <w:szCs w:val="18"/>
              </w:rPr>
              <w:t>35.0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5870B340" w14:textId="77777777" w:rsidR="00A03710" w:rsidRPr="00A03710" w:rsidRDefault="00A03710" w:rsidP="00F830FA">
            <w:pPr>
              <w:jc w:val="center"/>
              <w:rPr>
                <w:sz w:val="18"/>
                <w:szCs w:val="18"/>
              </w:rPr>
            </w:pPr>
            <w:r w:rsidRPr="00A03710">
              <w:rPr>
                <w:sz w:val="18"/>
                <w:szCs w:val="18"/>
              </w:rPr>
              <w:t>1.0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7699825A" w14:textId="77777777" w:rsidR="00A03710" w:rsidRPr="00A03710" w:rsidRDefault="00A03710" w:rsidP="00F830FA">
            <w:pPr>
              <w:jc w:val="center"/>
              <w:rPr>
                <w:sz w:val="18"/>
                <w:szCs w:val="18"/>
              </w:rPr>
            </w:pPr>
            <w:r w:rsidRPr="00A03710">
              <w:rPr>
                <w:sz w:val="18"/>
                <w:szCs w:val="18"/>
              </w:rPr>
              <w:t>14.0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7A2AAA4E" w14:textId="77777777" w:rsidR="00A03710" w:rsidRPr="00A03710" w:rsidRDefault="00A03710" w:rsidP="00F830FA">
            <w:pPr>
              <w:jc w:val="center"/>
              <w:rPr>
                <w:sz w:val="18"/>
                <w:szCs w:val="18"/>
              </w:rPr>
            </w:pPr>
            <w:r w:rsidRPr="00A03710">
              <w:rPr>
                <w:sz w:val="18"/>
                <w:szCs w:val="18"/>
              </w:rPr>
              <w:t>7.0</w:t>
            </w:r>
          </w:p>
        </w:tc>
      </w:tr>
      <w:tr w:rsidR="00A03710" w:rsidRPr="00A03710" w14:paraId="60D9D0B8" w14:textId="77777777" w:rsidTr="00F830FA">
        <w:trPr>
          <w:trHeight w:val="300"/>
        </w:trPr>
        <w:tc>
          <w:tcPr>
            <w:tcW w:w="504" w:type="dxa"/>
            <w:tcBorders>
              <w:top w:val="single" w:sz="4" w:space="0" w:color="00000A"/>
              <w:left w:val="single" w:sz="4" w:space="0" w:color="00000A"/>
              <w:bottom w:val="single" w:sz="4" w:space="0" w:color="00000A"/>
              <w:right w:val="single" w:sz="4" w:space="0" w:color="00000A"/>
            </w:tcBorders>
            <w:tcMar>
              <w:top w:w="0" w:type="dxa"/>
              <w:left w:w="88" w:type="dxa"/>
              <w:bottom w:w="0" w:type="dxa"/>
              <w:right w:w="108" w:type="dxa"/>
            </w:tcMar>
            <w:vAlign w:val="center"/>
            <w:hideMark/>
          </w:tcPr>
          <w:p w14:paraId="5FCD57C6" w14:textId="77777777" w:rsidR="00A03710" w:rsidRPr="00A03710" w:rsidRDefault="00A03710" w:rsidP="00F830FA">
            <w:pPr>
              <w:jc w:val="center"/>
              <w:rPr>
                <w:sz w:val="18"/>
                <w:szCs w:val="18"/>
              </w:rPr>
            </w:pPr>
            <w:r w:rsidRPr="00A03710">
              <w:rPr>
                <w:sz w:val="18"/>
                <w:szCs w:val="18"/>
              </w:rPr>
              <w:t>27</w:t>
            </w:r>
          </w:p>
        </w:tc>
        <w:tc>
          <w:tcPr>
            <w:tcW w:w="1261" w:type="dxa"/>
            <w:tcBorders>
              <w:top w:val="single" w:sz="4" w:space="0" w:color="00000A"/>
              <w:left w:val="single" w:sz="4" w:space="0" w:color="00000A"/>
              <w:bottom w:val="single" w:sz="4" w:space="0" w:color="00000A"/>
              <w:right w:val="single" w:sz="4" w:space="0" w:color="00000A"/>
            </w:tcBorders>
            <w:vAlign w:val="center"/>
            <w:hideMark/>
          </w:tcPr>
          <w:p w14:paraId="63AD25C9" w14:textId="77777777" w:rsidR="00A03710" w:rsidRPr="00A03710" w:rsidRDefault="00A03710" w:rsidP="00F830FA">
            <w:pPr>
              <w:jc w:val="center"/>
              <w:rPr>
                <w:sz w:val="18"/>
                <w:szCs w:val="18"/>
              </w:rPr>
            </w:pPr>
            <w:r w:rsidRPr="00A03710">
              <w:rPr>
                <w:sz w:val="18"/>
                <w:szCs w:val="18"/>
              </w:rPr>
              <w:t>711111001</w:t>
            </w:r>
          </w:p>
        </w:tc>
        <w:tc>
          <w:tcPr>
            <w:tcW w:w="1271" w:type="dxa"/>
            <w:tcBorders>
              <w:top w:val="single" w:sz="4" w:space="0" w:color="00000A"/>
              <w:left w:val="single" w:sz="4" w:space="0" w:color="00000A"/>
              <w:bottom w:val="single" w:sz="4" w:space="0" w:color="00000A"/>
              <w:right w:val="single" w:sz="4" w:space="0" w:color="00000A"/>
            </w:tcBorders>
            <w:vAlign w:val="center"/>
            <w:hideMark/>
          </w:tcPr>
          <w:p w14:paraId="048F8E94" w14:textId="77777777" w:rsidR="00A03710" w:rsidRPr="00A03710" w:rsidRDefault="00A03710" w:rsidP="00F830FA">
            <w:pPr>
              <w:jc w:val="center"/>
              <w:rPr>
                <w:sz w:val="18"/>
                <w:szCs w:val="18"/>
              </w:rPr>
            </w:pPr>
            <w:proofErr w:type="spellStart"/>
            <w:r w:rsidRPr="00A03710">
              <w:rPr>
                <w:sz w:val="18"/>
                <w:szCs w:val="18"/>
              </w:rPr>
              <w:t>Inarijarvi</w:t>
            </w:r>
            <w:proofErr w:type="spellEnd"/>
          </w:p>
        </w:tc>
        <w:tc>
          <w:tcPr>
            <w:tcW w:w="981" w:type="dxa"/>
            <w:tcBorders>
              <w:top w:val="single" w:sz="4" w:space="0" w:color="00000A"/>
              <w:left w:val="single" w:sz="4" w:space="0" w:color="00000A"/>
              <w:bottom w:val="single" w:sz="4" w:space="0" w:color="00000A"/>
              <w:right w:val="single" w:sz="4" w:space="0" w:color="00000A"/>
            </w:tcBorders>
            <w:vAlign w:val="center"/>
            <w:hideMark/>
          </w:tcPr>
          <w:p w14:paraId="125D6F3A" w14:textId="77777777" w:rsidR="00A03710" w:rsidRPr="00A03710" w:rsidRDefault="00A03710" w:rsidP="00F830FA">
            <w:pPr>
              <w:jc w:val="center"/>
              <w:rPr>
                <w:sz w:val="18"/>
                <w:szCs w:val="18"/>
              </w:rPr>
            </w:pPr>
            <w:r w:rsidRPr="00A03710">
              <w:rPr>
                <w:sz w:val="18"/>
                <w:szCs w:val="18"/>
              </w:rPr>
              <w:t>69.0821</w:t>
            </w:r>
          </w:p>
        </w:tc>
        <w:tc>
          <w:tcPr>
            <w:tcW w:w="1066" w:type="dxa"/>
            <w:tcBorders>
              <w:top w:val="single" w:sz="4" w:space="0" w:color="00000A"/>
              <w:left w:val="single" w:sz="4" w:space="0" w:color="00000A"/>
              <w:bottom w:val="single" w:sz="4" w:space="0" w:color="00000A"/>
              <w:right w:val="single" w:sz="4" w:space="0" w:color="00000A"/>
            </w:tcBorders>
            <w:vAlign w:val="center"/>
            <w:hideMark/>
          </w:tcPr>
          <w:p w14:paraId="2580C509" w14:textId="77777777" w:rsidR="00A03710" w:rsidRPr="00A03710" w:rsidRDefault="00A03710" w:rsidP="00F830FA">
            <w:pPr>
              <w:jc w:val="center"/>
              <w:rPr>
                <w:sz w:val="18"/>
                <w:szCs w:val="18"/>
              </w:rPr>
            </w:pPr>
            <w:r w:rsidRPr="00A03710">
              <w:rPr>
                <w:sz w:val="18"/>
                <w:szCs w:val="18"/>
              </w:rPr>
              <w:t>27.9245</w:t>
            </w:r>
          </w:p>
        </w:tc>
        <w:tc>
          <w:tcPr>
            <w:tcW w:w="823" w:type="dxa"/>
            <w:tcBorders>
              <w:top w:val="single" w:sz="4" w:space="0" w:color="00000A"/>
              <w:left w:val="single" w:sz="4" w:space="0" w:color="00000A"/>
              <w:bottom w:val="single" w:sz="4" w:space="0" w:color="00000A"/>
              <w:right w:val="single" w:sz="4" w:space="0" w:color="00000A"/>
            </w:tcBorders>
            <w:vAlign w:val="center"/>
            <w:hideMark/>
          </w:tcPr>
          <w:p w14:paraId="5813B040" w14:textId="77777777" w:rsidR="00A03710" w:rsidRPr="00A03710" w:rsidRDefault="00A03710" w:rsidP="00F830FA">
            <w:pPr>
              <w:jc w:val="center"/>
              <w:rPr>
                <w:sz w:val="18"/>
                <w:szCs w:val="18"/>
              </w:rPr>
            </w:pPr>
            <w:r w:rsidRPr="00A03710">
              <w:rPr>
                <w:sz w:val="18"/>
                <w:szCs w:val="18"/>
              </w:rPr>
              <w:t>14.3</w:t>
            </w:r>
          </w:p>
        </w:tc>
        <w:tc>
          <w:tcPr>
            <w:tcW w:w="1134" w:type="dxa"/>
            <w:tcBorders>
              <w:top w:val="single" w:sz="4" w:space="0" w:color="00000A"/>
              <w:left w:val="single" w:sz="4" w:space="0" w:color="00000A"/>
              <w:bottom w:val="single" w:sz="4" w:space="0" w:color="00000A"/>
              <w:right w:val="single" w:sz="4" w:space="0" w:color="00000A"/>
            </w:tcBorders>
            <w:vAlign w:val="center"/>
            <w:hideMark/>
          </w:tcPr>
          <w:p w14:paraId="065D7A1E" w14:textId="77777777" w:rsidR="00A03710" w:rsidRPr="00A03710" w:rsidRDefault="00A03710" w:rsidP="00F830FA">
            <w:pPr>
              <w:jc w:val="center"/>
              <w:rPr>
                <w:sz w:val="18"/>
                <w:szCs w:val="18"/>
              </w:rPr>
            </w:pPr>
            <w:r w:rsidRPr="00A03710">
              <w:rPr>
                <w:sz w:val="18"/>
                <w:szCs w:val="18"/>
              </w:rPr>
              <w:t>92.0</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4B2295D5" w14:textId="77777777" w:rsidR="00A03710" w:rsidRPr="00A03710" w:rsidRDefault="00A03710" w:rsidP="00F830FA">
            <w:pPr>
              <w:jc w:val="center"/>
              <w:rPr>
                <w:sz w:val="18"/>
                <w:szCs w:val="18"/>
              </w:rPr>
            </w:pPr>
            <w:r w:rsidRPr="00A03710">
              <w:rPr>
                <w:sz w:val="18"/>
                <w:szCs w:val="18"/>
              </w:rPr>
              <w:t>1039.4</w:t>
            </w:r>
          </w:p>
        </w:tc>
        <w:tc>
          <w:tcPr>
            <w:tcW w:w="1276" w:type="dxa"/>
            <w:tcBorders>
              <w:top w:val="single" w:sz="4" w:space="0" w:color="00000A"/>
              <w:left w:val="single" w:sz="4" w:space="0" w:color="00000A"/>
              <w:bottom w:val="single" w:sz="4" w:space="0" w:color="00000A"/>
              <w:right w:val="single" w:sz="4" w:space="0" w:color="00000A"/>
            </w:tcBorders>
            <w:vAlign w:val="center"/>
            <w:hideMark/>
          </w:tcPr>
          <w:p w14:paraId="08DAEA6B" w14:textId="77777777" w:rsidR="00A03710" w:rsidRPr="00A03710" w:rsidRDefault="00A03710" w:rsidP="00F830FA">
            <w:pPr>
              <w:jc w:val="center"/>
              <w:rPr>
                <w:sz w:val="18"/>
                <w:szCs w:val="18"/>
              </w:rPr>
            </w:pPr>
            <w:r w:rsidRPr="00A03710">
              <w:rPr>
                <w:sz w:val="18"/>
                <w:szCs w:val="18"/>
              </w:rPr>
              <w:t>14.0</w:t>
            </w:r>
          </w:p>
        </w:tc>
        <w:tc>
          <w:tcPr>
            <w:tcW w:w="1128" w:type="dxa"/>
            <w:tcBorders>
              <w:top w:val="single" w:sz="4" w:space="0" w:color="00000A"/>
              <w:left w:val="single" w:sz="4" w:space="0" w:color="00000A"/>
              <w:bottom w:val="single" w:sz="4" w:space="0" w:color="00000A"/>
              <w:right w:val="single" w:sz="4" w:space="0" w:color="00000A"/>
            </w:tcBorders>
            <w:vAlign w:val="center"/>
            <w:hideMark/>
          </w:tcPr>
          <w:p w14:paraId="515FBCC6" w14:textId="77777777" w:rsidR="00A03710" w:rsidRPr="00A03710" w:rsidRDefault="00A03710" w:rsidP="00F830FA">
            <w:pPr>
              <w:jc w:val="center"/>
              <w:rPr>
                <w:sz w:val="18"/>
                <w:szCs w:val="18"/>
              </w:rPr>
            </w:pPr>
            <w:r w:rsidRPr="00A03710">
              <w:rPr>
                <w:sz w:val="18"/>
                <w:szCs w:val="18"/>
              </w:rPr>
              <w:t>14.0</w:t>
            </w:r>
          </w:p>
        </w:tc>
      </w:tr>
    </w:tbl>
    <w:p w14:paraId="1F29060D" w14:textId="77777777" w:rsidR="00673057" w:rsidRDefault="00673057" w:rsidP="003D5288"/>
    <w:p w14:paraId="03D9E716" w14:textId="77777777" w:rsidR="0054427A" w:rsidRDefault="0054427A">
      <w:pPr>
        <w:spacing w:line="240" w:lineRule="auto"/>
        <w:jc w:val="left"/>
      </w:pPr>
      <w:r>
        <w:br w:type="page"/>
      </w:r>
    </w:p>
    <w:p w14:paraId="5982D99C" w14:textId="4270B719" w:rsidR="000B5D63" w:rsidRPr="000B5D63" w:rsidRDefault="000B5D63" w:rsidP="002B605A">
      <w:pPr>
        <w:pStyle w:val="Caption"/>
      </w:pPr>
      <w:r w:rsidRPr="000B5D63">
        <w:lastRenderedPageBreak/>
        <w:t xml:space="preserve">Table 4: </w:t>
      </w:r>
      <w:r w:rsidR="005D6826">
        <w:t>Ice formation/disappearance</w:t>
      </w:r>
      <w:r w:rsidRPr="000B5D63">
        <w:t xml:space="preserve"> dates for 2010-2014 </w:t>
      </w:r>
      <w:r w:rsidRPr="00A03710">
        <w:t xml:space="preserve">of </w:t>
      </w:r>
      <w:r w:rsidRPr="00D70426">
        <w:t xml:space="preserve">27 </w:t>
      </w:r>
      <w:r>
        <w:t xml:space="preserve">verification sites; OBS </w:t>
      </w:r>
      <w:r w:rsidR="00E834AA" w:rsidRPr="00C00B80">
        <w:t>–</w:t>
      </w:r>
      <w:r>
        <w:t xml:space="preserve"> </w:t>
      </w:r>
      <w:r w:rsidRPr="00A03710">
        <w:t xml:space="preserve">measured </w:t>
      </w:r>
      <w:r>
        <w:t>by SYKE</w:t>
      </w:r>
      <w:r w:rsidR="00B83FB4">
        <w:t xml:space="preserve">, </w:t>
      </w:r>
      <w:r w:rsidR="00834D69" w:rsidRPr="00834D69">
        <w:rPr>
          <w:i/>
        </w:rPr>
        <w:t>GTZP</w:t>
      </w:r>
      <w:r w:rsidR="00E834AA" w:rsidRPr="00E834AA">
        <w:rPr>
          <w:i/>
          <w:vertAlign w:val="subscript"/>
        </w:rPr>
        <w:t>OPR</w:t>
      </w:r>
      <w:r w:rsidR="00B83FB4">
        <w:t xml:space="preserve"> </w:t>
      </w:r>
      <w:r w:rsidR="00E834AA">
        <w:t>and</w:t>
      </w:r>
      <w:r w:rsidR="00E834AA" w:rsidRPr="00E834AA">
        <w:rPr>
          <w:i/>
        </w:rPr>
        <w:t xml:space="preserve"> </w:t>
      </w:r>
      <w:r w:rsidR="00E834AA" w:rsidRPr="00834D69">
        <w:rPr>
          <w:i/>
        </w:rPr>
        <w:t>GTZL</w:t>
      </w:r>
      <w:r w:rsidR="00E834AA" w:rsidRPr="00DD131E">
        <w:rPr>
          <w:i/>
          <w:vertAlign w:val="subscript"/>
        </w:rPr>
        <w:t>NEW</w:t>
      </w:r>
      <w:r w:rsidR="00E834AA">
        <w:t xml:space="preserve"> </w:t>
      </w:r>
      <w:r w:rsidR="00E834AA" w:rsidRPr="00C00B80">
        <w:t>–</w:t>
      </w:r>
      <w:r w:rsidR="00B83FB4">
        <w:t xml:space="preserve"> </w:t>
      </w:r>
      <w:r w:rsidRPr="00A03710">
        <w:t>ECMWF</w:t>
      </w:r>
      <w:r w:rsidR="00B83FB4">
        <w:t xml:space="preserve"> experiment</w:t>
      </w:r>
      <w:r w:rsidR="00DD131E">
        <w:t>s</w:t>
      </w:r>
      <w:r w:rsidR="00B83FB4">
        <w:t xml:space="preserve"> with operational</w:t>
      </w:r>
      <w:r w:rsidR="00DD131E">
        <w:t xml:space="preserve"> and updated </w:t>
      </w:r>
      <w:proofErr w:type="spellStart"/>
      <w:r w:rsidR="00834D69" w:rsidRPr="00834D69">
        <w:rPr>
          <w:i/>
        </w:rPr>
        <w:t>D_water</w:t>
      </w:r>
      <w:proofErr w:type="spellEnd"/>
      <w:r w:rsidR="00DD131E">
        <w:t xml:space="preserve"> respectively</w:t>
      </w:r>
    </w:p>
    <w:tbl>
      <w:tblPr>
        <w:tblW w:w="44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06"/>
        <w:gridCol w:w="900"/>
        <w:gridCol w:w="645"/>
        <w:gridCol w:w="645"/>
        <w:gridCol w:w="645"/>
        <w:gridCol w:w="645"/>
        <w:gridCol w:w="649"/>
        <w:gridCol w:w="645"/>
        <w:gridCol w:w="645"/>
        <w:gridCol w:w="645"/>
        <w:gridCol w:w="645"/>
        <w:gridCol w:w="645"/>
      </w:tblGrid>
      <w:tr w:rsidR="000B5D63" w:rsidRPr="000B5D63" w14:paraId="07AC70C7" w14:textId="77777777" w:rsidTr="00834D69">
        <w:trPr>
          <w:trHeight w:val="76"/>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0BE30C5E" w14:textId="77777777" w:rsidR="000B5D63" w:rsidRPr="000B5D63" w:rsidRDefault="000B5D63" w:rsidP="00834D69">
            <w:pPr>
              <w:jc w:val="center"/>
              <w:rPr>
                <w:sz w:val="18"/>
                <w:szCs w:val="18"/>
              </w:rPr>
            </w:pPr>
            <w:r w:rsidRPr="000B5D63">
              <w:rPr>
                <w:sz w:val="18"/>
                <w:szCs w:val="18"/>
              </w:rPr>
              <w:t>№</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205E2BB2" w14:textId="77777777" w:rsidR="000B5D63" w:rsidRPr="000B5D63" w:rsidRDefault="000B5D63" w:rsidP="00834D69">
            <w:pPr>
              <w:jc w:val="center"/>
              <w:rPr>
                <w:sz w:val="18"/>
                <w:szCs w:val="18"/>
              </w:rPr>
            </w:pPr>
            <w:r w:rsidRPr="000B5D63">
              <w:rPr>
                <w:sz w:val="18"/>
                <w:szCs w:val="18"/>
              </w:rPr>
              <w:t>Lake name</w:t>
            </w:r>
          </w:p>
        </w:tc>
        <w:tc>
          <w:tcPr>
            <w:tcW w:w="460" w:type="pct"/>
            <w:tcBorders>
              <w:top w:val="single" w:sz="4" w:space="0" w:color="auto"/>
              <w:left w:val="single" w:sz="4" w:space="0" w:color="auto"/>
              <w:bottom w:val="single" w:sz="4" w:space="0" w:color="auto"/>
              <w:right w:val="single" w:sz="4" w:space="0" w:color="auto"/>
            </w:tcBorders>
            <w:vAlign w:val="center"/>
            <w:hideMark/>
          </w:tcPr>
          <w:p w14:paraId="57BF1252" w14:textId="77777777" w:rsidR="000B5D63" w:rsidRPr="000B5D63" w:rsidRDefault="000B5D63" w:rsidP="00834D69">
            <w:pPr>
              <w:jc w:val="center"/>
              <w:rPr>
                <w:sz w:val="18"/>
                <w:szCs w:val="18"/>
              </w:rPr>
            </w:pPr>
            <w:r w:rsidRPr="000B5D63">
              <w:rPr>
                <w:sz w:val="18"/>
                <w:szCs w:val="18"/>
              </w:rPr>
              <w:t>Year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2EB8A4" w14:textId="77777777" w:rsidR="000B5D63" w:rsidRPr="000B5D63" w:rsidRDefault="000B5D63" w:rsidP="00834D69">
            <w:pPr>
              <w:jc w:val="center"/>
              <w:rPr>
                <w:sz w:val="18"/>
                <w:szCs w:val="18"/>
              </w:rPr>
            </w:pPr>
            <w:r w:rsidRPr="000B5D63">
              <w:rPr>
                <w:sz w:val="18"/>
                <w:szCs w:val="18"/>
              </w:rPr>
              <w:t>2010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6E5827" w14:textId="77777777" w:rsidR="000B5D63" w:rsidRPr="000B5D63" w:rsidRDefault="000B5D63" w:rsidP="00834D69">
            <w:pPr>
              <w:jc w:val="center"/>
              <w:rPr>
                <w:sz w:val="18"/>
                <w:szCs w:val="18"/>
              </w:rPr>
            </w:pPr>
            <w:r w:rsidRPr="000B5D63">
              <w:rPr>
                <w:sz w:val="18"/>
                <w:szCs w:val="18"/>
              </w:rPr>
              <w:t>2011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B388B37" w14:textId="77777777" w:rsidR="000B5D63" w:rsidRPr="000B5D63" w:rsidRDefault="000B5D63" w:rsidP="00834D69">
            <w:pPr>
              <w:jc w:val="center"/>
              <w:rPr>
                <w:sz w:val="18"/>
                <w:szCs w:val="18"/>
              </w:rPr>
            </w:pPr>
            <w:r w:rsidRPr="000B5D63">
              <w:rPr>
                <w:sz w:val="18"/>
                <w:szCs w:val="18"/>
              </w:rPr>
              <w:t>2012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41758E" w14:textId="77777777" w:rsidR="000B5D63" w:rsidRPr="000B5D63" w:rsidRDefault="000B5D63" w:rsidP="00834D69">
            <w:pPr>
              <w:jc w:val="center"/>
              <w:rPr>
                <w:sz w:val="18"/>
                <w:szCs w:val="18"/>
              </w:rPr>
            </w:pPr>
            <w:r w:rsidRPr="000B5D63">
              <w:rPr>
                <w:sz w:val="18"/>
                <w:szCs w:val="18"/>
              </w:rPr>
              <w:t>2013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1478161" w14:textId="77777777" w:rsidR="000B5D63" w:rsidRPr="000B5D63" w:rsidRDefault="000B5D63" w:rsidP="00834D69">
            <w:pPr>
              <w:jc w:val="center"/>
              <w:rPr>
                <w:sz w:val="18"/>
                <w:szCs w:val="18"/>
              </w:rPr>
            </w:pPr>
            <w:r w:rsidRPr="000B5D63">
              <w:rPr>
                <w:sz w:val="18"/>
                <w:szCs w:val="18"/>
              </w:rPr>
              <w:t>2014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3B5A4D" w14:textId="77777777" w:rsidR="000B5D63" w:rsidRPr="000B5D63" w:rsidRDefault="000B5D63" w:rsidP="00834D69">
            <w:pPr>
              <w:jc w:val="center"/>
              <w:rPr>
                <w:sz w:val="18"/>
                <w:szCs w:val="18"/>
              </w:rPr>
            </w:pPr>
            <w:r w:rsidRPr="000B5D63">
              <w:rPr>
                <w:sz w:val="18"/>
                <w:szCs w:val="18"/>
              </w:rPr>
              <w:t>2010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0423AC" w14:textId="77777777" w:rsidR="000B5D63" w:rsidRPr="000B5D63" w:rsidRDefault="000B5D63" w:rsidP="00834D69">
            <w:pPr>
              <w:jc w:val="center"/>
              <w:rPr>
                <w:sz w:val="18"/>
                <w:szCs w:val="18"/>
              </w:rPr>
            </w:pPr>
            <w:r w:rsidRPr="000B5D63">
              <w:rPr>
                <w:sz w:val="18"/>
                <w:szCs w:val="18"/>
              </w:rPr>
              <w:t>2011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D9664F" w14:textId="77777777" w:rsidR="000B5D63" w:rsidRPr="000B5D63" w:rsidRDefault="000B5D63" w:rsidP="00834D69">
            <w:pPr>
              <w:jc w:val="center"/>
              <w:rPr>
                <w:sz w:val="18"/>
                <w:szCs w:val="18"/>
              </w:rPr>
            </w:pPr>
            <w:r w:rsidRPr="000B5D63">
              <w:rPr>
                <w:sz w:val="18"/>
                <w:szCs w:val="18"/>
              </w:rPr>
              <w:t>2012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F36C2F6" w14:textId="77777777" w:rsidR="000B5D63" w:rsidRPr="000B5D63" w:rsidRDefault="000B5D63" w:rsidP="00834D69">
            <w:pPr>
              <w:jc w:val="center"/>
              <w:rPr>
                <w:sz w:val="18"/>
                <w:szCs w:val="18"/>
              </w:rPr>
            </w:pPr>
            <w:r w:rsidRPr="000B5D63">
              <w:rPr>
                <w:sz w:val="18"/>
                <w:szCs w:val="18"/>
              </w:rPr>
              <w:t>2013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E21E2D" w14:textId="77777777" w:rsidR="000B5D63" w:rsidRPr="000B5D63" w:rsidRDefault="000B5D63" w:rsidP="00834D69">
            <w:pPr>
              <w:jc w:val="center"/>
              <w:rPr>
                <w:sz w:val="18"/>
                <w:szCs w:val="18"/>
              </w:rPr>
            </w:pPr>
            <w:r w:rsidRPr="000B5D63">
              <w:rPr>
                <w:sz w:val="18"/>
                <w:szCs w:val="18"/>
              </w:rPr>
              <w:t>2014</w:t>
            </w:r>
          </w:p>
        </w:tc>
      </w:tr>
      <w:tr w:rsidR="000B5D63" w:rsidRPr="000B5D63" w14:paraId="58389FB1" w14:textId="77777777" w:rsidTr="00834D69">
        <w:trPr>
          <w:trHeight w:val="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F4041"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0010622"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vAlign w:val="center"/>
            <w:hideMark/>
          </w:tcPr>
          <w:p w14:paraId="32551E65" w14:textId="77777777" w:rsidR="000B5D63" w:rsidRPr="000B5D63" w:rsidRDefault="000B5D63" w:rsidP="00834D69">
            <w:pPr>
              <w:jc w:val="center"/>
              <w:rPr>
                <w:sz w:val="18"/>
                <w:szCs w:val="18"/>
              </w:rPr>
            </w:pPr>
            <w:r w:rsidRPr="000B5D63">
              <w:rPr>
                <w:sz w:val="18"/>
                <w:szCs w:val="18"/>
              </w:rPr>
              <w:t>Data</w:t>
            </w:r>
          </w:p>
        </w:tc>
        <w:tc>
          <w:tcPr>
            <w:tcW w:w="1897" w:type="pct"/>
            <w:gridSpan w:val="5"/>
            <w:tcBorders>
              <w:top w:val="single" w:sz="4" w:space="0" w:color="auto"/>
              <w:left w:val="single" w:sz="4" w:space="0" w:color="auto"/>
              <w:bottom w:val="single" w:sz="4" w:space="0" w:color="auto"/>
              <w:right w:val="single" w:sz="4" w:space="0" w:color="auto"/>
            </w:tcBorders>
            <w:noWrap/>
            <w:vAlign w:val="center"/>
            <w:hideMark/>
          </w:tcPr>
          <w:p w14:paraId="067BCC95" w14:textId="77777777" w:rsidR="000B5D63" w:rsidRPr="000B5D63" w:rsidRDefault="000B5D63" w:rsidP="00834D69">
            <w:pPr>
              <w:jc w:val="center"/>
              <w:rPr>
                <w:sz w:val="18"/>
                <w:szCs w:val="18"/>
              </w:rPr>
            </w:pPr>
            <w:r w:rsidRPr="000B5D63">
              <w:rPr>
                <w:sz w:val="18"/>
                <w:szCs w:val="18"/>
              </w:rPr>
              <w:t>Ice melting</w:t>
            </w:r>
          </w:p>
        </w:tc>
        <w:tc>
          <w:tcPr>
            <w:tcW w:w="1896" w:type="pct"/>
            <w:gridSpan w:val="5"/>
            <w:tcBorders>
              <w:top w:val="single" w:sz="4" w:space="0" w:color="auto"/>
              <w:left w:val="single" w:sz="4" w:space="0" w:color="auto"/>
              <w:bottom w:val="single" w:sz="4" w:space="0" w:color="auto"/>
              <w:right w:val="single" w:sz="4" w:space="0" w:color="auto"/>
            </w:tcBorders>
            <w:noWrap/>
            <w:vAlign w:val="center"/>
            <w:hideMark/>
          </w:tcPr>
          <w:p w14:paraId="566412F8" w14:textId="77777777" w:rsidR="000B5D63" w:rsidRPr="000B5D63" w:rsidRDefault="000B5D63" w:rsidP="00834D69">
            <w:pPr>
              <w:jc w:val="center"/>
              <w:rPr>
                <w:sz w:val="18"/>
                <w:szCs w:val="18"/>
              </w:rPr>
            </w:pPr>
            <w:r w:rsidRPr="000B5D63">
              <w:rPr>
                <w:sz w:val="18"/>
                <w:szCs w:val="18"/>
              </w:rPr>
              <w:t>Ice freezing</w:t>
            </w:r>
          </w:p>
        </w:tc>
      </w:tr>
      <w:tr w:rsidR="000B5D63" w:rsidRPr="000B5D63" w14:paraId="722EAD6C" w14:textId="77777777" w:rsidTr="00834D69">
        <w:trPr>
          <w:trHeight w:val="142"/>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0F531CD9" w14:textId="77777777" w:rsidR="000B5D63" w:rsidRPr="000B5D63" w:rsidRDefault="000B5D63" w:rsidP="00834D69">
            <w:pPr>
              <w:jc w:val="center"/>
              <w:rPr>
                <w:sz w:val="18"/>
                <w:szCs w:val="18"/>
              </w:rPr>
            </w:pPr>
            <w:r w:rsidRPr="000B5D63">
              <w:rPr>
                <w:sz w:val="18"/>
                <w:szCs w:val="18"/>
              </w:rPr>
              <w:t>1</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0286789E" w14:textId="77777777" w:rsidR="000B5D63" w:rsidRPr="000B5D63" w:rsidRDefault="000B5D63" w:rsidP="00834D69">
            <w:pPr>
              <w:jc w:val="center"/>
              <w:rPr>
                <w:sz w:val="18"/>
                <w:szCs w:val="18"/>
              </w:rPr>
            </w:pPr>
            <w:proofErr w:type="spellStart"/>
            <w:r w:rsidRPr="000B5D63">
              <w:rPr>
                <w:sz w:val="18"/>
                <w:szCs w:val="18"/>
              </w:rPr>
              <w:t>Pielinen</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BCDF952"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E2BA46" w14:textId="77777777" w:rsidR="000B5D63" w:rsidRPr="000B5D63" w:rsidRDefault="000B5D63" w:rsidP="00834D69">
            <w:pPr>
              <w:jc w:val="center"/>
              <w:rPr>
                <w:sz w:val="18"/>
                <w:szCs w:val="18"/>
              </w:rPr>
            </w:pPr>
            <w:r w:rsidRPr="000B5D63">
              <w:rPr>
                <w:sz w:val="18"/>
                <w:szCs w:val="18"/>
              </w:rPr>
              <w:t>05/10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10E72C"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81515C" w14:textId="77777777" w:rsidR="000B5D63" w:rsidRPr="000B5D63" w:rsidRDefault="000B5D63" w:rsidP="00834D69">
            <w:pPr>
              <w:jc w:val="center"/>
              <w:rPr>
                <w:sz w:val="18"/>
                <w:szCs w:val="18"/>
              </w:rPr>
            </w:pPr>
            <w:r w:rsidRPr="000B5D63">
              <w:rPr>
                <w:sz w:val="18"/>
                <w:szCs w:val="18"/>
              </w:rPr>
              <w:t>05/14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31B101C"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45EC45" w14:textId="77777777" w:rsidR="000B5D63" w:rsidRPr="000B5D63" w:rsidRDefault="000B5D63" w:rsidP="00834D69">
            <w:pPr>
              <w:jc w:val="center"/>
              <w:rPr>
                <w:sz w:val="18"/>
                <w:szCs w:val="18"/>
              </w:rPr>
            </w:pPr>
            <w:r w:rsidRPr="000B5D63">
              <w:rPr>
                <w:sz w:val="18"/>
                <w:szCs w:val="18"/>
              </w:rPr>
              <w:t>04/28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85F4B3"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094494" w14:textId="77777777" w:rsidR="000B5D63" w:rsidRPr="000B5D63" w:rsidRDefault="000B5D63" w:rsidP="00834D69">
            <w:pPr>
              <w:jc w:val="center"/>
              <w:rPr>
                <w:sz w:val="18"/>
                <w:szCs w:val="18"/>
              </w:rPr>
            </w:pPr>
            <w:r w:rsidRPr="000B5D63">
              <w:rPr>
                <w:sz w:val="18"/>
                <w:szCs w:val="18"/>
              </w:rPr>
              <w:t>12/12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98BB87" w14:textId="77777777" w:rsidR="000B5D63" w:rsidRPr="000B5D63" w:rsidRDefault="000B5D63" w:rsidP="00834D69">
            <w:pPr>
              <w:jc w:val="center"/>
              <w:rPr>
                <w:sz w:val="18"/>
                <w:szCs w:val="18"/>
              </w:rPr>
            </w:pPr>
            <w:r w:rsidRPr="000B5D63">
              <w:rPr>
                <w:sz w:val="18"/>
                <w:szCs w:val="18"/>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B5F1B1C" w14:textId="77777777" w:rsidR="000B5D63" w:rsidRPr="000B5D63" w:rsidRDefault="000B5D63" w:rsidP="00834D69">
            <w:pPr>
              <w:jc w:val="center"/>
              <w:rPr>
                <w:sz w:val="18"/>
                <w:szCs w:val="18"/>
              </w:rPr>
            </w:pPr>
            <w:r w:rsidRPr="000B5D63">
              <w:rPr>
                <w:sz w:val="18"/>
                <w:szCs w:val="18"/>
              </w:rPr>
              <w:t>12/02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A9FDEAF" w14:textId="77777777" w:rsidR="000B5D63" w:rsidRPr="000B5D63" w:rsidRDefault="000B5D63" w:rsidP="00834D69">
            <w:pPr>
              <w:jc w:val="center"/>
              <w:rPr>
                <w:sz w:val="18"/>
                <w:szCs w:val="18"/>
              </w:rPr>
            </w:pPr>
            <w:r w:rsidRPr="000B5D63">
              <w:rPr>
                <w:sz w:val="18"/>
                <w:szCs w:val="18"/>
              </w:rPr>
              <w:t>12/18</w:t>
            </w:r>
          </w:p>
        </w:tc>
      </w:tr>
      <w:tr w:rsidR="000B5D63" w:rsidRPr="000B5D63" w14:paraId="47E10D1D"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FFDE0"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777B34BE"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4CA349F8" w14:textId="77777777" w:rsidR="000B5D63" w:rsidRPr="00834D69" w:rsidRDefault="00834D69" w:rsidP="00834D69">
            <w:pPr>
              <w:jc w:val="center"/>
              <w:rPr>
                <w:i/>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598D21"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9880342" w14:textId="77777777" w:rsidR="000B5D63" w:rsidRPr="000B5D63" w:rsidRDefault="000B5D63" w:rsidP="00834D69">
            <w:pPr>
              <w:jc w:val="center"/>
              <w:rPr>
                <w:sz w:val="18"/>
                <w:szCs w:val="18"/>
              </w:rPr>
            </w:pPr>
            <w:r w:rsidRPr="000B5D63">
              <w:rPr>
                <w:sz w:val="18"/>
                <w:szCs w:val="18"/>
              </w:rPr>
              <w:t>05/26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F1AD68" w14:textId="77777777" w:rsidR="000B5D63" w:rsidRPr="000B5D63" w:rsidRDefault="000B5D63" w:rsidP="00834D69">
            <w:pPr>
              <w:jc w:val="center"/>
              <w:rPr>
                <w:sz w:val="18"/>
                <w:szCs w:val="18"/>
              </w:rPr>
            </w:pPr>
            <w:r w:rsidRPr="000B5D63">
              <w:rPr>
                <w:sz w:val="18"/>
                <w:szCs w:val="18"/>
              </w:rPr>
              <w:t>05/21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F962B9F" w14:textId="77777777" w:rsidR="000B5D63" w:rsidRPr="000B5D63" w:rsidRDefault="000B5D63" w:rsidP="00834D69">
            <w:pPr>
              <w:jc w:val="center"/>
              <w:rPr>
                <w:sz w:val="18"/>
                <w:szCs w:val="18"/>
              </w:rPr>
            </w:pPr>
            <w:r w:rsidRPr="000B5D63">
              <w:rPr>
                <w:sz w:val="18"/>
                <w:szCs w:val="18"/>
              </w:rPr>
              <w:t>05/24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145F7C"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B9FE11B" w14:textId="77777777" w:rsidR="000B5D63" w:rsidRPr="000B5D63" w:rsidRDefault="000B5D63" w:rsidP="00834D69">
            <w:pPr>
              <w:jc w:val="center"/>
              <w:rPr>
                <w:sz w:val="18"/>
                <w:szCs w:val="18"/>
              </w:rPr>
            </w:pPr>
            <w:r w:rsidRPr="000B5D63">
              <w:rPr>
                <w:sz w:val="18"/>
                <w:szCs w:val="18"/>
              </w:rPr>
              <w:t>11/11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8B801C"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5BE6798"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4991F9E" w14:textId="77777777" w:rsidR="000B5D63" w:rsidRPr="000B5D63" w:rsidRDefault="000B5D63" w:rsidP="00834D69">
            <w:pPr>
              <w:jc w:val="center"/>
              <w:rPr>
                <w:sz w:val="18"/>
                <w:szCs w:val="18"/>
              </w:rPr>
            </w:pPr>
            <w:r w:rsidRPr="000B5D63">
              <w:rPr>
                <w:sz w:val="18"/>
                <w:szCs w:val="18"/>
              </w:rPr>
              <w:t>11/25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15EAB5F" w14:textId="77777777" w:rsidR="000B5D63" w:rsidRPr="000B5D63" w:rsidRDefault="000B5D63" w:rsidP="00834D69">
            <w:pPr>
              <w:jc w:val="center"/>
              <w:rPr>
                <w:sz w:val="18"/>
                <w:szCs w:val="18"/>
              </w:rPr>
            </w:pPr>
            <w:r w:rsidRPr="000B5D63">
              <w:rPr>
                <w:sz w:val="18"/>
                <w:szCs w:val="18"/>
              </w:rPr>
              <w:t>11/08</w:t>
            </w:r>
          </w:p>
        </w:tc>
      </w:tr>
      <w:tr w:rsidR="000B5D63" w:rsidRPr="000B5D63" w14:paraId="3D1A8E63"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C0F4D1"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87CC340"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55B5978"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C844E06"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B218B8" w14:textId="77777777" w:rsidR="000B5D63" w:rsidRPr="000B5D63" w:rsidRDefault="000B5D63" w:rsidP="00834D69">
            <w:pPr>
              <w:jc w:val="center"/>
              <w:rPr>
                <w:sz w:val="18"/>
                <w:szCs w:val="18"/>
              </w:rPr>
            </w:pPr>
            <w:r w:rsidRPr="000B5D63">
              <w:rPr>
                <w:sz w:val="18"/>
                <w:szCs w:val="18"/>
              </w:rPr>
              <w:t>05/26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D6B0AD4" w14:textId="77777777" w:rsidR="000B5D63" w:rsidRPr="000B5D63" w:rsidRDefault="000B5D63" w:rsidP="00834D69">
            <w:pPr>
              <w:jc w:val="center"/>
              <w:rPr>
                <w:sz w:val="18"/>
                <w:szCs w:val="18"/>
              </w:rPr>
            </w:pPr>
            <w:r w:rsidRPr="000B5D63">
              <w:rPr>
                <w:sz w:val="18"/>
                <w:szCs w:val="18"/>
              </w:rPr>
              <w:t>05/21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8B6BDD" w14:textId="77777777" w:rsidR="000B5D63" w:rsidRPr="000B5D63" w:rsidRDefault="000B5D63" w:rsidP="00834D69">
            <w:pPr>
              <w:jc w:val="center"/>
              <w:rPr>
                <w:sz w:val="18"/>
                <w:szCs w:val="18"/>
              </w:rPr>
            </w:pPr>
            <w:r w:rsidRPr="000B5D63">
              <w:rPr>
                <w:sz w:val="18"/>
                <w:szCs w:val="18"/>
              </w:rPr>
              <w:t>05/24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5B5D914"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C5574F0" w14:textId="77777777" w:rsidR="000B5D63" w:rsidRPr="000B5D63" w:rsidRDefault="000B5D63" w:rsidP="00834D69">
            <w:pPr>
              <w:jc w:val="center"/>
              <w:rPr>
                <w:sz w:val="18"/>
                <w:szCs w:val="18"/>
              </w:rPr>
            </w:pPr>
            <w:r w:rsidRPr="000B5D63">
              <w:rPr>
                <w:sz w:val="18"/>
                <w:szCs w:val="18"/>
              </w:rPr>
              <w:t>11/15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73D627"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EB9480" w14:textId="77777777" w:rsidR="000B5D63" w:rsidRPr="000B5D63" w:rsidRDefault="000B5D63" w:rsidP="00834D69">
            <w:pPr>
              <w:jc w:val="center"/>
              <w:rPr>
                <w:sz w:val="18"/>
                <w:szCs w:val="18"/>
              </w:rPr>
            </w:pPr>
            <w:r w:rsidRPr="000B5D63">
              <w:rPr>
                <w:sz w:val="18"/>
                <w:szCs w:val="18"/>
              </w:rPr>
              <w:t>11/15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ACAF6B"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2D26932" w14:textId="77777777" w:rsidR="000B5D63" w:rsidRPr="000B5D63" w:rsidRDefault="000B5D63" w:rsidP="00834D69">
            <w:pPr>
              <w:jc w:val="center"/>
              <w:rPr>
                <w:sz w:val="18"/>
                <w:szCs w:val="18"/>
              </w:rPr>
            </w:pPr>
            <w:r w:rsidRPr="000B5D63">
              <w:rPr>
                <w:sz w:val="18"/>
                <w:szCs w:val="18"/>
              </w:rPr>
              <w:t>11/14</w:t>
            </w:r>
          </w:p>
        </w:tc>
      </w:tr>
      <w:tr w:rsidR="000B5D63" w:rsidRPr="000B5D63" w14:paraId="6937A880"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3ED54308" w14:textId="77777777" w:rsidR="000B5D63" w:rsidRPr="000B5D63" w:rsidRDefault="000B5D63" w:rsidP="00834D69">
            <w:pPr>
              <w:jc w:val="center"/>
              <w:rPr>
                <w:sz w:val="18"/>
                <w:szCs w:val="18"/>
              </w:rPr>
            </w:pPr>
            <w:r w:rsidRPr="000B5D63">
              <w:rPr>
                <w:sz w:val="18"/>
                <w:szCs w:val="18"/>
              </w:rPr>
              <w:t>2</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1679664C" w14:textId="77777777" w:rsidR="000B5D63" w:rsidRPr="000B5D63" w:rsidRDefault="000B5D63" w:rsidP="00834D69">
            <w:pPr>
              <w:jc w:val="center"/>
              <w:rPr>
                <w:sz w:val="18"/>
                <w:szCs w:val="18"/>
              </w:rPr>
            </w:pPr>
            <w:proofErr w:type="spellStart"/>
            <w:r w:rsidRPr="000B5D63">
              <w:rPr>
                <w:sz w:val="18"/>
                <w:szCs w:val="18"/>
              </w:rPr>
              <w:t>Kallavesi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4A5623A9"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A2F11F"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7090D3A"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14D312D"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96473A6"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B57B26" w14:textId="77777777" w:rsidR="000B5D63" w:rsidRPr="000B5D63" w:rsidRDefault="000B5D63" w:rsidP="00834D69">
            <w:pPr>
              <w:jc w:val="center"/>
              <w:rPr>
                <w:sz w:val="18"/>
                <w:szCs w:val="18"/>
              </w:rPr>
            </w:pPr>
            <w:r w:rsidRPr="000B5D63">
              <w:rPr>
                <w:sz w:val="18"/>
                <w:szCs w:val="18"/>
              </w:rPr>
              <w:t>04/19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6424476" w14:textId="77777777" w:rsidR="000B5D63" w:rsidRPr="000B5D63" w:rsidRDefault="000B5D63" w:rsidP="00834D69">
            <w:pPr>
              <w:jc w:val="center"/>
              <w:rPr>
                <w:sz w:val="18"/>
                <w:szCs w:val="18"/>
              </w:rPr>
            </w:pPr>
            <w:r w:rsidRPr="000B5D63">
              <w:rPr>
                <w:sz w:val="18"/>
                <w:szCs w:val="18"/>
              </w:rPr>
              <w:t>11/29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492CAD"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43991B" w14:textId="77777777" w:rsidR="000B5D63" w:rsidRPr="000B5D63" w:rsidRDefault="000B5D63" w:rsidP="00834D69">
            <w:pPr>
              <w:jc w:val="center"/>
              <w:rPr>
                <w:sz w:val="18"/>
                <w:szCs w:val="18"/>
              </w:rPr>
            </w:pPr>
            <w:r w:rsidRPr="000B5D63">
              <w:rPr>
                <w:sz w:val="18"/>
                <w:szCs w:val="18"/>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555363" w14:textId="77777777" w:rsidR="000B5D63" w:rsidRPr="000B5D63" w:rsidRDefault="000B5D63" w:rsidP="00834D69">
            <w:pPr>
              <w:jc w:val="center"/>
              <w:rPr>
                <w:sz w:val="18"/>
                <w:szCs w:val="18"/>
              </w:rPr>
            </w:pPr>
            <w:r w:rsidRPr="000B5D63">
              <w:rPr>
                <w:sz w:val="18"/>
                <w:szCs w:val="18"/>
              </w:rPr>
              <w:t>12/09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56CC7BE" w14:textId="77777777" w:rsidR="000B5D63" w:rsidRPr="000B5D63" w:rsidRDefault="000B5D63" w:rsidP="00834D69">
            <w:pPr>
              <w:jc w:val="center"/>
              <w:rPr>
                <w:sz w:val="18"/>
                <w:szCs w:val="18"/>
              </w:rPr>
            </w:pPr>
            <w:r w:rsidRPr="000B5D63">
              <w:rPr>
                <w:sz w:val="18"/>
                <w:szCs w:val="18"/>
              </w:rPr>
              <w:t>12/24</w:t>
            </w:r>
          </w:p>
        </w:tc>
      </w:tr>
      <w:tr w:rsidR="000B5D63" w:rsidRPr="000B5D63" w14:paraId="21A695F0"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826AC"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60044BD"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359DF9A"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9E3E1B8" w14:textId="77777777" w:rsidR="000B5D63" w:rsidRPr="000B5D63" w:rsidRDefault="000B5D63" w:rsidP="00834D69">
            <w:pPr>
              <w:jc w:val="center"/>
              <w:rPr>
                <w:sz w:val="18"/>
                <w:szCs w:val="18"/>
              </w:rPr>
            </w:pPr>
            <w:r w:rsidRPr="000B5D63">
              <w:rPr>
                <w:sz w:val="18"/>
                <w:szCs w:val="18"/>
              </w:rPr>
              <w:t>05/22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6575AB0" w14:textId="77777777" w:rsidR="000B5D63" w:rsidRPr="000B5D63" w:rsidRDefault="000B5D63" w:rsidP="00834D69">
            <w:pPr>
              <w:jc w:val="center"/>
              <w:rPr>
                <w:sz w:val="18"/>
                <w:szCs w:val="18"/>
              </w:rPr>
            </w:pPr>
            <w:r w:rsidRPr="000B5D63">
              <w:rPr>
                <w:sz w:val="18"/>
                <w:szCs w:val="18"/>
              </w:rPr>
              <w:t>05/28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3EDBBE" w14:textId="77777777" w:rsidR="000B5D63" w:rsidRPr="000B5D63" w:rsidRDefault="000B5D63" w:rsidP="00834D69">
            <w:pPr>
              <w:jc w:val="center"/>
              <w:rPr>
                <w:sz w:val="18"/>
                <w:szCs w:val="18"/>
              </w:rPr>
            </w:pPr>
            <w:r w:rsidRPr="000B5D63">
              <w:rPr>
                <w:sz w:val="18"/>
                <w:szCs w:val="18"/>
              </w:rPr>
              <w:t>05/20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680DEA5"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8EA1284"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D54318"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7BD432" w14:textId="77777777" w:rsidR="000B5D63" w:rsidRPr="000B5D63" w:rsidRDefault="000B5D63" w:rsidP="00834D69">
            <w:pPr>
              <w:jc w:val="center"/>
              <w:rPr>
                <w:sz w:val="18"/>
                <w:szCs w:val="18"/>
              </w:rPr>
            </w:pPr>
            <w:r w:rsidRPr="000B5D63">
              <w:rPr>
                <w:sz w:val="18"/>
                <w:szCs w:val="18"/>
              </w:rPr>
              <w:t>12/30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F887256" w14:textId="77777777" w:rsidR="000B5D63" w:rsidRPr="000B5D63" w:rsidRDefault="000B5D63" w:rsidP="00834D69">
            <w:pPr>
              <w:jc w:val="center"/>
              <w:rPr>
                <w:sz w:val="18"/>
                <w:szCs w:val="18"/>
              </w:rPr>
            </w:pPr>
            <w:r w:rsidRPr="000B5D63">
              <w:rPr>
                <w:sz w:val="18"/>
                <w:szCs w:val="18"/>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96FD92" w14:textId="77777777" w:rsidR="000B5D63" w:rsidRPr="000B5D63" w:rsidRDefault="000B5D63" w:rsidP="00834D69">
            <w:pPr>
              <w:jc w:val="center"/>
              <w:rPr>
                <w:sz w:val="18"/>
                <w:szCs w:val="18"/>
              </w:rPr>
            </w:pPr>
            <w:r w:rsidRPr="000B5D63">
              <w:rPr>
                <w:sz w:val="18"/>
                <w:szCs w:val="18"/>
              </w:rPr>
              <w:t>12/09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8AA9F2" w14:textId="77777777" w:rsidR="000B5D63" w:rsidRPr="000B5D63" w:rsidRDefault="000B5D63" w:rsidP="00834D69">
            <w:pPr>
              <w:jc w:val="center"/>
              <w:rPr>
                <w:sz w:val="18"/>
                <w:szCs w:val="18"/>
              </w:rPr>
            </w:pPr>
            <w:r w:rsidRPr="000B5D63">
              <w:rPr>
                <w:sz w:val="18"/>
                <w:szCs w:val="18"/>
              </w:rPr>
              <w:t>12/18</w:t>
            </w:r>
          </w:p>
        </w:tc>
      </w:tr>
      <w:tr w:rsidR="000B5D63" w:rsidRPr="000B5D63" w14:paraId="32C505E7"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D2D6AE"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982976B"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1F7C547"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95813BB" w14:textId="77777777" w:rsidR="000B5D63" w:rsidRPr="000B5D63" w:rsidRDefault="000B5D63" w:rsidP="00834D69">
            <w:pPr>
              <w:jc w:val="center"/>
              <w:rPr>
                <w:sz w:val="18"/>
                <w:szCs w:val="18"/>
              </w:rPr>
            </w:pPr>
            <w:r w:rsidRPr="000B5D63">
              <w:rPr>
                <w:sz w:val="18"/>
                <w:szCs w:val="18"/>
              </w:rPr>
              <w:t>05/22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F9A5BB" w14:textId="77777777" w:rsidR="000B5D63" w:rsidRPr="000B5D63" w:rsidRDefault="000B5D63" w:rsidP="00834D69">
            <w:pPr>
              <w:jc w:val="center"/>
              <w:rPr>
                <w:sz w:val="18"/>
                <w:szCs w:val="18"/>
              </w:rPr>
            </w:pPr>
            <w:r w:rsidRPr="000B5D63">
              <w:rPr>
                <w:sz w:val="18"/>
                <w:szCs w:val="18"/>
              </w:rPr>
              <w:t>05/26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E57C4A3" w14:textId="77777777" w:rsidR="000B5D63" w:rsidRPr="000B5D63" w:rsidRDefault="000B5D63" w:rsidP="00834D69">
            <w:pPr>
              <w:jc w:val="center"/>
              <w:rPr>
                <w:sz w:val="18"/>
                <w:szCs w:val="18"/>
              </w:rPr>
            </w:pPr>
            <w:r w:rsidRPr="000B5D63">
              <w:rPr>
                <w:sz w:val="18"/>
                <w:szCs w:val="18"/>
              </w:rPr>
              <w:t>05/21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1F628D" w14:textId="77777777" w:rsidR="000B5D63" w:rsidRPr="000B5D63" w:rsidRDefault="000B5D63" w:rsidP="00834D69">
            <w:pPr>
              <w:jc w:val="center"/>
              <w:rPr>
                <w:sz w:val="18"/>
                <w:szCs w:val="18"/>
              </w:rPr>
            </w:pPr>
            <w:r w:rsidRPr="000B5D63">
              <w:rPr>
                <w:sz w:val="18"/>
                <w:szCs w:val="18"/>
              </w:rPr>
              <w:t>05/24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714A40C"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E63E9E" w14:textId="77777777" w:rsidR="000B5D63" w:rsidRPr="000B5D63" w:rsidRDefault="000B5D63" w:rsidP="00834D69">
            <w:pPr>
              <w:jc w:val="center"/>
              <w:rPr>
                <w:sz w:val="18"/>
                <w:szCs w:val="18"/>
              </w:rPr>
            </w:pPr>
            <w:r w:rsidRPr="000B5D63">
              <w:rPr>
                <w:sz w:val="18"/>
                <w:szCs w:val="18"/>
              </w:rPr>
              <w:t>11/15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FD2093"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D74D8A"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7C6926E"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EC63FF" w14:textId="77777777" w:rsidR="000B5D63" w:rsidRPr="000B5D63" w:rsidRDefault="000B5D63" w:rsidP="00834D69">
            <w:pPr>
              <w:jc w:val="center"/>
              <w:rPr>
                <w:sz w:val="18"/>
                <w:szCs w:val="18"/>
              </w:rPr>
            </w:pPr>
            <w:r w:rsidRPr="000B5D63">
              <w:rPr>
                <w:sz w:val="18"/>
                <w:szCs w:val="18"/>
              </w:rPr>
              <w:t>11/22</w:t>
            </w:r>
          </w:p>
        </w:tc>
      </w:tr>
      <w:tr w:rsidR="000B5D63" w:rsidRPr="000B5D63" w14:paraId="003F30B5"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4B8047B5" w14:textId="77777777" w:rsidR="000B5D63" w:rsidRPr="000B5D63" w:rsidRDefault="000B5D63" w:rsidP="00834D69">
            <w:pPr>
              <w:jc w:val="center"/>
              <w:rPr>
                <w:sz w:val="18"/>
                <w:szCs w:val="18"/>
              </w:rPr>
            </w:pPr>
            <w:r w:rsidRPr="000B5D63">
              <w:rPr>
                <w:sz w:val="18"/>
                <w:szCs w:val="18"/>
              </w:rPr>
              <w:t>3</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134BCDF6" w14:textId="77777777" w:rsidR="000B5D63" w:rsidRPr="000B5D63" w:rsidRDefault="000B5D63" w:rsidP="00834D69">
            <w:pPr>
              <w:jc w:val="center"/>
              <w:rPr>
                <w:sz w:val="18"/>
                <w:szCs w:val="18"/>
              </w:rPr>
            </w:pPr>
            <w:proofErr w:type="spellStart"/>
            <w:r w:rsidRPr="000B5D63">
              <w:rPr>
                <w:sz w:val="18"/>
                <w:szCs w:val="18"/>
              </w:rPr>
              <w:t>Haukivesi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E291CB9"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A3FD48C"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C9FBEB"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8D21FEB" w14:textId="77777777" w:rsidR="000B5D63" w:rsidRPr="000B5D63" w:rsidRDefault="000B5D63" w:rsidP="00834D69">
            <w:pPr>
              <w:jc w:val="center"/>
              <w:rPr>
                <w:sz w:val="18"/>
                <w:szCs w:val="18"/>
              </w:rPr>
            </w:pPr>
            <w:r w:rsidRPr="000B5D63">
              <w:rPr>
                <w:sz w:val="18"/>
                <w:szCs w:val="18"/>
              </w:rPr>
              <w:t>05/07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1F4107"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0E8E65" w14:textId="77777777" w:rsidR="000B5D63" w:rsidRPr="000B5D63" w:rsidRDefault="000B5D63" w:rsidP="00834D69">
            <w:pPr>
              <w:jc w:val="center"/>
              <w:rPr>
                <w:sz w:val="18"/>
                <w:szCs w:val="18"/>
              </w:rPr>
            </w:pPr>
            <w:r w:rsidRPr="000B5D63">
              <w:rPr>
                <w:sz w:val="18"/>
                <w:szCs w:val="18"/>
              </w:rPr>
              <w:t>04/19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79A56A"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4CB9C91"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421DF9" w14:textId="77777777" w:rsidR="000B5D63" w:rsidRPr="00F4121B" w:rsidRDefault="000B5D63" w:rsidP="00834D69">
            <w:pPr>
              <w:jc w:val="center"/>
              <w:rPr>
                <w:b/>
                <w:sz w:val="18"/>
                <w:szCs w:val="18"/>
                <w:u w:val="single"/>
              </w:rPr>
            </w:pPr>
            <w:r w:rsidRPr="00F4121B">
              <w:rPr>
                <w:b/>
                <w:sz w:val="18"/>
                <w:szCs w:val="18"/>
                <w:u w:val="single"/>
              </w:rPr>
              <w:t>01/02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84B53F" w14:textId="77777777" w:rsidR="000B5D63" w:rsidRPr="000B5D63" w:rsidRDefault="000B5D63" w:rsidP="00834D69">
            <w:pPr>
              <w:jc w:val="center"/>
              <w:rPr>
                <w:sz w:val="18"/>
                <w:szCs w:val="18"/>
              </w:rPr>
            </w:pPr>
            <w:r w:rsidRPr="000B5D63">
              <w:rPr>
                <w:sz w:val="18"/>
                <w:szCs w:val="18"/>
              </w:rPr>
              <w:t>12/10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729F8EB" w14:textId="77777777" w:rsidR="000B5D63" w:rsidRPr="00F4121B" w:rsidRDefault="000B5D63" w:rsidP="00834D69">
            <w:pPr>
              <w:jc w:val="center"/>
              <w:rPr>
                <w:b/>
                <w:sz w:val="18"/>
                <w:szCs w:val="18"/>
                <w:u w:val="single"/>
              </w:rPr>
            </w:pPr>
            <w:r w:rsidRPr="00F4121B">
              <w:rPr>
                <w:b/>
                <w:sz w:val="18"/>
                <w:szCs w:val="18"/>
                <w:u w:val="single"/>
              </w:rPr>
              <w:t>12/22</w:t>
            </w:r>
          </w:p>
        </w:tc>
      </w:tr>
      <w:tr w:rsidR="000B5D63" w:rsidRPr="000B5D63" w14:paraId="75FF0805"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3C415C"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09A42358"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8EC9C4C"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34FDE3" w14:textId="77777777" w:rsidR="000B5D63" w:rsidRPr="000B5D63" w:rsidRDefault="000B5D63" w:rsidP="00834D69">
            <w:pPr>
              <w:jc w:val="center"/>
              <w:rPr>
                <w:sz w:val="18"/>
                <w:szCs w:val="18"/>
              </w:rPr>
            </w:pPr>
            <w:r w:rsidRPr="000B5D63">
              <w:rPr>
                <w:sz w:val="18"/>
                <w:szCs w:val="18"/>
              </w:rPr>
              <w:t>05/21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FCB746"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0FA8AF"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C71A84" w14:textId="77777777" w:rsidR="000B5D63" w:rsidRPr="000B5D63" w:rsidRDefault="000B5D63" w:rsidP="00834D69">
            <w:pPr>
              <w:jc w:val="center"/>
              <w:rPr>
                <w:sz w:val="18"/>
                <w:szCs w:val="18"/>
              </w:rPr>
            </w:pPr>
            <w:r w:rsidRPr="000B5D63">
              <w:rPr>
                <w:sz w:val="18"/>
                <w:szCs w:val="18"/>
              </w:rPr>
              <w:t>05/21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5104BB" w14:textId="77777777" w:rsidR="000B5D63" w:rsidRPr="000B5D63" w:rsidRDefault="000B5D63" w:rsidP="00834D69">
            <w:pPr>
              <w:jc w:val="center"/>
              <w:rPr>
                <w:sz w:val="18"/>
                <w:szCs w:val="18"/>
              </w:rPr>
            </w:pPr>
            <w:r w:rsidRPr="000B5D63">
              <w:rPr>
                <w:sz w:val="18"/>
                <w:szCs w:val="18"/>
              </w:rPr>
              <w:t>05/13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C2F5E69" w14:textId="77777777" w:rsidR="000B5D63" w:rsidRPr="000B5D63" w:rsidRDefault="000B5D63" w:rsidP="00834D69">
            <w:pPr>
              <w:jc w:val="center"/>
              <w:rPr>
                <w:sz w:val="18"/>
                <w:szCs w:val="18"/>
              </w:rPr>
            </w:pPr>
            <w:r w:rsidRPr="000B5D63">
              <w:rPr>
                <w:sz w:val="18"/>
                <w:szCs w:val="18"/>
              </w:rPr>
              <w:t>11/08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45D23D" w14:textId="77777777" w:rsidR="000B5D63" w:rsidRPr="000B5D63" w:rsidRDefault="000B5D63" w:rsidP="00834D69">
            <w:pPr>
              <w:jc w:val="center"/>
              <w:rPr>
                <w:sz w:val="18"/>
                <w:szCs w:val="18"/>
              </w:rPr>
            </w:pPr>
            <w:r w:rsidRPr="000B5D63">
              <w:rPr>
                <w:sz w:val="18"/>
                <w:szCs w:val="18"/>
              </w:rPr>
              <w:t>11/18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19F3DCF" w14:textId="77777777" w:rsidR="000B5D63" w:rsidRPr="00F4121B" w:rsidRDefault="000B5D63" w:rsidP="00834D69">
            <w:pPr>
              <w:jc w:val="center"/>
              <w:rPr>
                <w:b/>
                <w:sz w:val="18"/>
                <w:szCs w:val="18"/>
                <w:u w:val="single"/>
              </w:rPr>
            </w:pPr>
            <w:r w:rsidRPr="00F4121B">
              <w:rPr>
                <w:b/>
                <w:sz w:val="18"/>
                <w:szCs w:val="18"/>
                <w:u w:val="single"/>
              </w:rPr>
              <w:t>10/29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130B42" w14:textId="77777777" w:rsidR="000B5D63" w:rsidRPr="000B5D63" w:rsidRDefault="000B5D63" w:rsidP="00834D69">
            <w:pPr>
              <w:jc w:val="center"/>
              <w:rPr>
                <w:sz w:val="18"/>
                <w:szCs w:val="18"/>
              </w:rPr>
            </w:pPr>
            <w:r w:rsidRPr="000B5D63">
              <w:rPr>
                <w:sz w:val="18"/>
                <w:szCs w:val="18"/>
              </w:rPr>
              <w:t>11/24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6A3D3BF" w14:textId="77777777" w:rsidR="000B5D63" w:rsidRPr="00F4121B" w:rsidRDefault="000B5D63" w:rsidP="00834D69">
            <w:pPr>
              <w:jc w:val="center"/>
              <w:rPr>
                <w:b/>
                <w:sz w:val="18"/>
                <w:szCs w:val="18"/>
                <w:u w:val="single"/>
              </w:rPr>
            </w:pPr>
            <w:r w:rsidRPr="00F4121B">
              <w:rPr>
                <w:b/>
                <w:sz w:val="18"/>
                <w:szCs w:val="18"/>
                <w:u w:val="single"/>
              </w:rPr>
              <w:t>10/23</w:t>
            </w:r>
          </w:p>
        </w:tc>
      </w:tr>
      <w:tr w:rsidR="000B5D63" w:rsidRPr="000B5D63" w14:paraId="727F029E"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E3AC83"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05E11CD"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3DDDB1D"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2BA1C1" w14:textId="77777777" w:rsidR="000B5D63" w:rsidRPr="000B5D63" w:rsidRDefault="000B5D63" w:rsidP="00834D69">
            <w:pPr>
              <w:jc w:val="center"/>
              <w:rPr>
                <w:sz w:val="18"/>
                <w:szCs w:val="18"/>
              </w:rPr>
            </w:pPr>
            <w:r w:rsidRPr="000B5D63">
              <w:rPr>
                <w:sz w:val="18"/>
                <w:szCs w:val="18"/>
              </w:rPr>
              <w:t>05/22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E9481F" w14:textId="77777777" w:rsidR="000B5D63" w:rsidRPr="000B5D63" w:rsidRDefault="000B5D63" w:rsidP="00834D69">
            <w:pPr>
              <w:jc w:val="center"/>
              <w:rPr>
                <w:sz w:val="18"/>
                <w:szCs w:val="18"/>
              </w:rPr>
            </w:pPr>
            <w:r w:rsidRPr="000B5D63">
              <w:rPr>
                <w:sz w:val="18"/>
                <w:szCs w:val="18"/>
              </w:rPr>
              <w:t>05/24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80B364"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6ECCE8" w14:textId="77777777" w:rsidR="000B5D63" w:rsidRPr="000B5D63" w:rsidRDefault="000B5D63" w:rsidP="00834D69">
            <w:pPr>
              <w:jc w:val="center"/>
              <w:rPr>
                <w:sz w:val="18"/>
                <w:szCs w:val="18"/>
              </w:rPr>
            </w:pPr>
            <w:r w:rsidRPr="000B5D63">
              <w:rPr>
                <w:sz w:val="18"/>
                <w:szCs w:val="18"/>
              </w:rPr>
              <w:t>05/22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EB7C85B" w14:textId="77777777" w:rsidR="000B5D63" w:rsidRPr="000B5D63" w:rsidRDefault="000B5D63" w:rsidP="00834D69">
            <w:pPr>
              <w:jc w:val="center"/>
              <w:rPr>
                <w:sz w:val="18"/>
                <w:szCs w:val="18"/>
              </w:rPr>
            </w:pPr>
            <w:r w:rsidRPr="000B5D63">
              <w:rPr>
                <w:sz w:val="18"/>
                <w:szCs w:val="18"/>
              </w:rPr>
              <w:t>05/13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8E305C" w14:textId="77777777" w:rsidR="000B5D63" w:rsidRPr="000B5D63" w:rsidRDefault="000B5D63" w:rsidP="00834D69">
            <w:pPr>
              <w:jc w:val="center"/>
              <w:rPr>
                <w:sz w:val="18"/>
                <w:szCs w:val="18"/>
              </w:rPr>
            </w:pPr>
            <w:r w:rsidRPr="000B5D63">
              <w:rPr>
                <w:sz w:val="18"/>
                <w:szCs w:val="18"/>
              </w:rPr>
              <w:t>11/20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E22971"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5C9CBC" w14:textId="77777777" w:rsidR="000B5D63" w:rsidRPr="00F4121B" w:rsidRDefault="000B5D63" w:rsidP="00834D69">
            <w:pPr>
              <w:jc w:val="center"/>
              <w:rPr>
                <w:b/>
                <w:sz w:val="18"/>
                <w:szCs w:val="18"/>
                <w:u w:val="single"/>
              </w:rPr>
            </w:pPr>
            <w:r w:rsidRPr="00F4121B">
              <w:rPr>
                <w:b/>
                <w:sz w:val="18"/>
                <w:szCs w:val="18"/>
                <w:u w:val="single"/>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F5931F"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619AFEE" w14:textId="77777777" w:rsidR="000B5D63" w:rsidRPr="00F4121B" w:rsidRDefault="000B5D63" w:rsidP="00834D69">
            <w:pPr>
              <w:jc w:val="center"/>
              <w:rPr>
                <w:b/>
                <w:sz w:val="18"/>
                <w:szCs w:val="18"/>
                <w:u w:val="single"/>
              </w:rPr>
            </w:pPr>
            <w:r w:rsidRPr="00F4121B">
              <w:rPr>
                <w:b/>
                <w:sz w:val="18"/>
                <w:szCs w:val="18"/>
                <w:u w:val="single"/>
              </w:rPr>
              <w:t>11/22</w:t>
            </w:r>
          </w:p>
        </w:tc>
      </w:tr>
      <w:tr w:rsidR="000B5D63" w:rsidRPr="000B5D63" w14:paraId="4982AC38"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0D945A58" w14:textId="77777777" w:rsidR="000B5D63" w:rsidRPr="000B5D63" w:rsidRDefault="000B5D63" w:rsidP="00834D69">
            <w:pPr>
              <w:jc w:val="center"/>
              <w:rPr>
                <w:sz w:val="18"/>
                <w:szCs w:val="18"/>
              </w:rPr>
            </w:pPr>
            <w:r w:rsidRPr="000B5D63">
              <w:rPr>
                <w:sz w:val="18"/>
                <w:szCs w:val="18"/>
              </w:rPr>
              <w:t>4</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0F5A87A9" w14:textId="77777777" w:rsidR="000B5D63" w:rsidRPr="000B5D63" w:rsidRDefault="000B5D63" w:rsidP="00834D69">
            <w:pPr>
              <w:jc w:val="center"/>
              <w:rPr>
                <w:sz w:val="18"/>
                <w:szCs w:val="18"/>
              </w:rPr>
            </w:pPr>
            <w:r w:rsidRPr="000B5D63">
              <w:rPr>
                <w:sz w:val="18"/>
                <w:szCs w:val="18"/>
              </w:rPr>
              <w:t>Saimaa</w:t>
            </w: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F131FE2"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BBAF180"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DCF9185"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F0E62DF"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5F3F0C3"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A68241C" w14:textId="77777777" w:rsidR="000B5D63" w:rsidRPr="000B5D63" w:rsidRDefault="000B5D63" w:rsidP="00834D69">
            <w:pPr>
              <w:jc w:val="center"/>
              <w:rPr>
                <w:sz w:val="18"/>
                <w:szCs w:val="18"/>
              </w:rPr>
            </w:pPr>
            <w:r w:rsidRPr="000B5D63">
              <w:rPr>
                <w:sz w:val="18"/>
                <w:szCs w:val="18"/>
              </w:rPr>
              <w:t>04/17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3E13A7" w14:textId="77777777" w:rsidR="000B5D63" w:rsidRPr="000B5D63" w:rsidRDefault="000B5D63" w:rsidP="00834D69">
            <w:pPr>
              <w:jc w:val="center"/>
              <w:rPr>
                <w:sz w:val="18"/>
                <w:szCs w:val="18"/>
              </w:rPr>
            </w:pPr>
            <w:r w:rsidRPr="000B5D63">
              <w:rPr>
                <w:sz w:val="18"/>
                <w:szCs w:val="18"/>
              </w:rPr>
              <w:t>11/25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0849A1A" w14:textId="77777777" w:rsidR="000B5D63" w:rsidRPr="00F4121B" w:rsidRDefault="000B5D63" w:rsidP="00834D69">
            <w:pPr>
              <w:jc w:val="center"/>
              <w:rPr>
                <w:b/>
                <w:sz w:val="18"/>
                <w:szCs w:val="18"/>
                <w:u w:val="single"/>
              </w:rPr>
            </w:pPr>
            <w:r w:rsidRPr="00F4121B">
              <w:rPr>
                <w:b/>
                <w:sz w:val="18"/>
                <w:szCs w:val="18"/>
                <w:u w:val="single"/>
              </w:rPr>
              <w:t>12/25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A18A646" w14:textId="77777777" w:rsidR="000B5D63" w:rsidRPr="00F4121B" w:rsidRDefault="000B5D63" w:rsidP="00834D69">
            <w:pPr>
              <w:jc w:val="center"/>
              <w:rPr>
                <w:b/>
                <w:sz w:val="18"/>
                <w:szCs w:val="18"/>
                <w:u w:val="single"/>
              </w:rPr>
            </w:pPr>
            <w:r w:rsidRPr="00F4121B">
              <w:rPr>
                <w:b/>
                <w:sz w:val="18"/>
                <w:szCs w:val="18"/>
                <w:u w:val="single"/>
              </w:rPr>
              <w:t>12/05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AF8234" w14:textId="77777777" w:rsidR="000B5D63" w:rsidRPr="00F4121B" w:rsidRDefault="000B5D63" w:rsidP="00834D69">
            <w:pPr>
              <w:jc w:val="center"/>
              <w:rPr>
                <w:i/>
                <w:sz w:val="18"/>
                <w:szCs w:val="18"/>
                <w:u w:val="single"/>
              </w:rPr>
            </w:pPr>
            <w:r w:rsidRPr="00F4121B">
              <w:rPr>
                <w:i/>
                <w:sz w:val="18"/>
                <w:szCs w:val="18"/>
                <w:u w:val="single"/>
              </w:rPr>
              <w:t>11/23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22D643" w14:textId="77777777" w:rsidR="000B5D63" w:rsidRPr="00F4121B" w:rsidRDefault="000B5D63" w:rsidP="00834D69">
            <w:pPr>
              <w:jc w:val="center"/>
              <w:rPr>
                <w:b/>
                <w:sz w:val="18"/>
                <w:szCs w:val="18"/>
                <w:u w:val="single"/>
              </w:rPr>
            </w:pPr>
            <w:r w:rsidRPr="00F4121B">
              <w:rPr>
                <w:b/>
                <w:sz w:val="18"/>
                <w:szCs w:val="18"/>
                <w:u w:val="single"/>
              </w:rPr>
              <w:t>12/22</w:t>
            </w:r>
          </w:p>
        </w:tc>
      </w:tr>
      <w:tr w:rsidR="000B5D63" w:rsidRPr="000B5D63" w14:paraId="47C9DF93"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5BF21"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E522637"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090BB8F"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B7843E6" w14:textId="77777777" w:rsidR="000B5D63" w:rsidRPr="000B5D63" w:rsidRDefault="000B5D63" w:rsidP="00834D69">
            <w:pPr>
              <w:jc w:val="center"/>
              <w:rPr>
                <w:sz w:val="18"/>
                <w:szCs w:val="18"/>
              </w:rPr>
            </w:pPr>
            <w:r w:rsidRPr="000B5D63">
              <w:rPr>
                <w:sz w:val="18"/>
                <w:szCs w:val="18"/>
              </w:rPr>
              <w:t>05/15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D1BE6D"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C831658"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BFCF107" w14:textId="77777777" w:rsidR="000B5D63" w:rsidRPr="000B5D63" w:rsidRDefault="000B5D63" w:rsidP="00834D69">
            <w:pPr>
              <w:jc w:val="center"/>
              <w:rPr>
                <w:sz w:val="18"/>
                <w:szCs w:val="18"/>
              </w:rPr>
            </w:pPr>
            <w:r w:rsidRPr="000B5D63">
              <w:rPr>
                <w:sz w:val="18"/>
                <w:szCs w:val="18"/>
              </w:rPr>
              <w:t>05/15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B7892F" w14:textId="77777777" w:rsidR="000B5D63" w:rsidRPr="000B5D63" w:rsidRDefault="000B5D63" w:rsidP="00834D69">
            <w:pPr>
              <w:jc w:val="center"/>
              <w:rPr>
                <w:sz w:val="18"/>
                <w:szCs w:val="18"/>
              </w:rPr>
            </w:pPr>
            <w:r w:rsidRPr="000B5D63">
              <w:rPr>
                <w:sz w:val="18"/>
                <w:szCs w:val="18"/>
              </w:rPr>
              <w:t>04/28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16C2CA" w14:textId="77777777" w:rsidR="000B5D63" w:rsidRPr="000B5D63" w:rsidRDefault="000B5D63" w:rsidP="00834D69">
            <w:pPr>
              <w:jc w:val="center"/>
              <w:rPr>
                <w:sz w:val="18"/>
                <w:szCs w:val="18"/>
              </w:rPr>
            </w:pPr>
            <w:r w:rsidRPr="000B5D63">
              <w:rPr>
                <w:sz w:val="18"/>
                <w:szCs w:val="18"/>
              </w:rPr>
              <w:t>11/18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3B9CBE" w14:textId="77777777" w:rsidR="000B5D63" w:rsidRPr="00F4121B" w:rsidRDefault="000B5D63" w:rsidP="00834D69">
            <w:pPr>
              <w:jc w:val="center"/>
              <w:rPr>
                <w:b/>
                <w:sz w:val="18"/>
                <w:szCs w:val="18"/>
                <w:u w:val="single"/>
              </w:rPr>
            </w:pPr>
            <w:r w:rsidRPr="00F4121B">
              <w:rPr>
                <w:b/>
                <w:sz w:val="18"/>
                <w:szCs w:val="18"/>
                <w:u w:val="single"/>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EF90B4D" w14:textId="77777777" w:rsidR="000B5D63" w:rsidRPr="00F4121B" w:rsidRDefault="000B5D63" w:rsidP="00834D69">
            <w:pPr>
              <w:jc w:val="center"/>
              <w:rPr>
                <w:b/>
                <w:sz w:val="18"/>
                <w:szCs w:val="18"/>
                <w:u w:val="single"/>
              </w:rPr>
            </w:pPr>
            <w:r w:rsidRPr="00F4121B">
              <w:rPr>
                <w:b/>
                <w:sz w:val="18"/>
                <w:szCs w:val="18"/>
                <w:u w:val="single"/>
              </w:rPr>
              <w:t>10/31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33607E" w14:textId="77777777" w:rsidR="000B5D63" w:rsidRPr="00F4121B" w:rsidRDefault="000B5D63" w:rsidP="00834D69">
            <w:pPr>
              <w:jc w:val="center"/>
              <w:rPr>
                <w:i/>
                <w:sz w:val="18"/>
                <w:szCs w:val="18"/>
                <w:u w:val="single"/>
              </w:rPr>
            </w:pPr>
            <w:r w:rsidRPr="00F4121B">
              <w:rPr>
                <w:i/>
                <w:sz w:val="18"/>
                <w:szCs w:val="18"/>
                <w:u w:val="single"/>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5097B3F" w14:textId="77777777" w:rsidR="000B5D63" w:rsidRPr="00F4121B" w:rsidRDefault="000B5D63" w:rsidP="00834D69">
            <w:pPr>
              <w:jc w:val="center"/>
              <w:rPr>
                <w:b/>
                <w:sz w:val="18"/>
                <w:szCs w:val="18"/>
                <w:u w:val="single"/>
              </w:rPr>
            </w:pPr>
            <w:r w:rsidRPr="00F4121B">
              <w:rPr>
                <w:b/>
                <w:sz w:val="18"/>
                <w:szCs w:val="18"/>
                <w:u w:val="single"/>
              </w:rPr>
              <w:t>10/23</w:t>
            </w:r>
          </w:p>
        </w:tc>
      </w:tr>
      <w:tr w:rsidR="000B5D63" w:rsidRPr="000B5D63" w14:paraId="71E3DA71"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92F361"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E8F9612"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57D1578"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AD69D7" w14:textId="77777777" w:rsidR="000B5D63" w:rsidRPr="000B5D63" w:rsidRDefault="000B5D63" w:rsidP="00834D69">
            <w:pPr>
              <w:jc w:val="center"/>
              <w:rPr>
                <w:sz w:val="18"/>
                <w:szCs w:val="18"/>
              </w:rPr>
            </w:pPr>
            <w:r w:rsidRPr="000B5D63">
              <w:rPr>
                <w:sz w:val="18"/>
                <w:szCs w:val="18"/>
              </w:rPr>
              <w:t>05/15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C267B8"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211FF8B"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7856171"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2F8261D"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DAD5E5" w14:textId="77777777" w:rsidR="000B5D63" w:rsidRPr="000B5D63" w:rsidRDefault="000B5D63" w:rsidP="00834D69">
            <w:pPr>
              <w:jc w:val="center"/>
              <w:rPr>
                <w:sz w:val="18"/>
                <w:szCs w:val="18"/>
              </w:rPr>
            </w:pPr>
            <w:r w:rsidRPr="000B5D63">
              <w:rPr>
                <w:sz w:val="18"/>
                <w:szCs w:val="18"/>
              </w:rPr>
              <w:t>11/28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A4C5DE0" w14:textId="77777777" w:rsidR="000B5D63" w:rsidRPr="00F4121B" w:rsidRDefault="000B5D63" w:rsidP="00834D69">
            <w:pPr>
              <w:jc w:val="center"/>
              <w:rPr>
                <w:b/>
                <w:sz w:val="18"/>
                <w:szCs w:val="18"/>
                <w:u w:val="single"/>
              </w:rPr>
            </w:pPr>
            <w:r w:rsidRPr="00F4121B">
              <w:rPr>
                <w:b/>
                <w:sz w:val="18"/>
                <w:szCs w:val="18"/>
                <w:u w:val="single"/>
              </w:rPr>
              <w:t>01/04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BA473D" w14:textId="77777777" w:rsidR="000B5D63" w:rsidRPr="00F4121B" w:rsidRDefault="000B5D63" w:rsidP="00834D69">
            <w:pPr>
              <w:jc w:val="center"/>
              <w:rPr>
                <w:b/>
                <w:sz w:val="18"/>
                <w:szCs w:val="18"/>
                <w:u w:val="single"/>
              </w:rPr>
            </w:pPr>
            <w:r w:rsidRPr="00F4121B">
              <w:rPr>
                <w:b/>
                <w:sz w:val="18"/>
                <w:szCs w:val="18"/>
                <w:u w:val="single"/>
              </w:rPr>
              <w:t>12/05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B4BB6CC" w14:textId="77777777" w:rsidR="000B5D63" w:rsidRPr="00F4121B" w:rsidRDefault="000B5D63" w:rsidP="00834D69">
            <w:pPr>
              <w:jc w:val="center"/>
              <w:rPr>
                <w:i/>
                <w:sz w:val="18"/>
                <w:szCs w:val="18"/>
                <w:u w:val="single"/>
              </w:rPr>
            </w:pPr>
            <w:r w:rsidRPr="00F4121B">
              <w:rPr>
                <w:i/>
                <w:sz w:val="18"/>
                <w:szCs w:val="18"/>
                <w:u w:val="single"/>
              </w:rPr>
              <w:t>12/15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B05618" w14:textId="77777777" w:rsidR="000B5D63" w:rsidRPr="00F4121B" w:rsidRDefault="000B5D63" w:rsidP="00834D69">
            <w:pPr>
              <w:jc w:val="center"/>
              <w:rPr>
                <w:b/>
                <w:sz w:val="18"/>
                <w:szCs w:val="18"/>
                <w:u w:val="single"/>
              </w:rPr>
            </w:pPr>
            <w:r w:rsidRPr="00F4121B">
              <w:rPr>
                <w:b/>
                <w:sz w:val="18"/>
                <w:szCs w:val="18"/>
                <w:u w:val="single"/>
              </w:rPr>
              <w:t>12/23</w:t>
            </w:r>
          </w:p>
        </w:tc>
      </w:tr>
      <w:tr w:rsidR="000B5D63" w:rsidRPr="000B5D63" w14:paraId="2C502E1F"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4D40077A" w14:textId="77777777" w:rsidR="000B5D63" w:rsidRPr="000B5D63" w:rsidRDefault="000B5D63" w:rsidP="00834D69">
            <w:pPr>
              <w:jc w:val="center"/>
              <w:rPr>
                <w:sz w:val="18"/>
                <w:szCs w:val="18"/>
              </w:rPr>
            </w:pPr>
            <w:r w:rsidRPr="000B5D63">
              <w:rPr>
                <w:sz w:val="18"/>
                <w:szCs w:val="18"/>
              </w:rPr>
              <w:t>5</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2C6BB8DA" w14:textId="77777777" w:rsidR="000B5D63" w:rsidRPr="000B5D63" w:rsidRDefault="000B5D63" w:rsidP="00834D69">
            <w:pPr>
              <w:jc w:val="center"/>
              <w:rPr>
                <w:sz w:val="18"/>
                <w:szCs w:val="18"/>
              </w:rPr>
            </w:pPr>
            <w:r w:rsidRPr="000B5D63">
              <w:rPr>
                <w:sz w:val="18"/>
                <w:szCs w:val="18"/>
              </w:rPr>
              <w:t>Paajarvi1</w:t>
            </w: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B9F3B64"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6B64E02"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DB8507"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28B69BC"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9642571"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1FD3938" w14:textId="77777777" w:rsidR="000B5D63" w:rsidRPr="000B5D63" w:rsidRDefault="000B5D63" w:rsidP="00834D69">
            <w:pPr>
              <w:jc w:val="center"/>
              <w:rPr>
                <w:sz w:val="18"/>
                <w:szCs w:val="18"/>
              </w:rPr>
            </w:pPr>
            <w:r w:rsidRPr="000B5D63">
              <w:rPr>
                <w:sz w:val="18"/>
                <w:szCs w:val="18"/>
              </w:rPr>
              <w:t>04/18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88D2AB" w14:textId="77777777" w:rsidR="000B5D63" w:rsidRPr="00F4121B" w:rsidRDefault="000B5D63" w:rsidP="00834D69">
            <w:pPr>
              <w:jc w:val="center"/>
              <w:rPr>
                <w:i/>
                <w:sz w:val="18"/>
                <w:szCs w:val="18"/>
                <w:u w:val="single"/>
              </w:rPr>
            </w:pPr>
            <w:r w:rsidRPr="00F4121B">
              <w:rPr>
                <w:i/>
                <w:sz w:val="18"/>
                <w:szCs w:val="18"/>
                <w:u w:val="single"/>
              </w:rPr>
              <w:t>11/20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069BE0" w14:textId="77777777" w:rsidR="000B5D63" w:rsidRPr="00F4121B" w:rsidRDefault="000B5D63" w:rsidP="00834D69">
            <w:pPr>
              <w:jc w:val="center"/>
              <w:rPr>
                <w:i/>
                <w:sz w:val="18"/>
                <w:szCs w:val="18"/>
                <w:u w:val="single"/>
              </w:rPr>
            </w:pPr>
            <w:r w:rsidRPr="00F4121B">
              <w:rPr>
                <w:i/>
                <w:sz w:val="18"/>
                <w:szCs w:val="18"/>
                <w:u w:val="single"/>
              </w:rPr>
              <w:t>12/12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E96AB3B" w14:textId="77777777" w:rsidR="000B5D63" w:rsidRPr="00F4121B" w:rsidRDefault="000B5D63" w:rsidP="00834D69">
            <w:pPr>
              <w:jc w:val="center"/>
              <w:rPr>
                <w:i/>
                <w:sz w:val="18"/>
                <w:szCs w:val="18"/>
                <w:u w:val="single"/>
              </w:rPr>
            </w:pPr>
            <w:r w:rsidRPr="00F4121B">
              <w:rPr>
                <w:i/>
                <w:sz w:val="18"/>
                <w:szCs w:val="18"/>
                <w:u w:val="single"/>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533BB85" w14:textId="77777777" w:rsidR="000B5D63" w:rsidRPr="00F4121B" w:rsidRDefault="000B5D63" w:rsidP="00834D69">
            <w:pPr>
              <w:jc w:val="center"/>
              <w:rPr>
                <w:i/>
                <w:sz w:val="18"/>
                <w:szCs w:val="18"/>
                <w:u w:val="single"/>
              </w:rPr>
            </w:pPr>
            <w:r w:rsidRPr="00F4121B">
              <w:rPr>
                <w:i/>
                <w:sz w:val="18"/>
                <w:szCs w:val="18"/>
                <w:u w:val="single"/>
              </w:rPr>
              <w:t>11/29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CADA2EC" w14:textId="77777777" w:rsidR="000B5D63" w:rsidRPr="00F4121B" w:rsidRDefault="000B5D63" w:rsidP="00834D69">
            <w:pPr>
              <w:jc w:val="center"/>
              <w:rPr>
                <w:i/>
                <w:sz w:val="18"/>
                <w:szCs w:val="18"/>
                <w:u w:val="single"/>
              </w:rPr>
            </w:pPr>
            <w:r w:rsidRPr="00F4121B">
              <w:rPr>
                <w:i/>
                <w:sz w:val="18"/>
                <w:szCs w:val="18"/>
                <w:u w:val="single"/>
              </w:rPr>
              <w:t>12/05</w:t>
            </w:r>
          </w:p>
        </w:tc>
      </w:tr>
      <w:tr w:rsidR="000B5D63" w:rsidRPr="000B5D63" w14:paraId="6EAB0E83"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0634CE"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582478A2"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A34C8BB"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605544C" w14:textId="77777777" w:rsidR="000B5D63" w:rsidRPr="000B5D63" w:rsidRDefault="000B5D63" w:rsidP="00834D69">
            <w:pPr>
              <w:jc w:val="center"/>
              <w:rPr>
                <w:sz w:val="18"/>
                <w:szCs w:val="18"/>
              </w:rPr>
            </w:pPr>
            <w:r w:rsidRPr="000B5D63">
              <w:rPr>
                <w:sz w:val="18"/>
                <w:szCs w:val="18"/>
              </w:rPr>
              <w:t>05/14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57FC173" w14:textId="77777777" w:rsidR="000B5D63" w:rsidRPr="000B5D63" w:rsidRDefault="000B5D63" w:rsidP="00834D69">
            <w:pPr>
              <w:jc w:val="center"/>
              <w:rPr>
                <w:sz w:val="18"/>
                <w:szCs w:val="18"/>
              </w:rPr>
            </w:pPr>
            <w:r w:rsidRPr="000B5D63">
              <w:rPr>
                <w:sz w:val="18"/>
                <w:szCs w:val="18"/>
              </w:rPr>
              <w:t>05/10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12D2A74"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C2572B"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96DADA" w14:textId="77777777" w:rsidR="000B5D63" w:rsidRPr="000B5D63" w:rsidRDefault="000B5D63" w:rsidP="00834D69">
            <w:pPr>
              <w:jc w:val="center"/>
              <w:rPr>
                <w:sz w:val="18"/>
                <w:szCs w:val="18"/>
              </w:rPr>
            </w:pPr>
            <w:r w:rsidRPr="000B5D63">
              <w:rPr>
                <w:sz w:val="18"/>
                <w:szCs w:val="18"/>
              </w:rPr>
              <w:t>04/15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4568E0C" w14:textId="77777777" w:rsidR="000B5D63" w:rsidRPr="00F4121B" w:rsidRDefault="000B5D63" w:rsidP="00834D69">
            <w:pPr>
              <w:jc w:val="center"/>
              <w:rPr>
                <w:i/>
                <w:sz w:val="18"/>
                <w:szCs w:val="18"/>
                <w:u w:val="single"/>
              </w:rPr>
            </w:pPr>
            <w:r w:rsidRPr="00F4121B">
              <w:rPr>
                <w:i/>
                <w:sz w:val="18"/>
                <w:szCs w:val="18"/>
                <w:u w:val="single"/>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7944CAE" w14:textId="77777777" w:rsidR="000B5D63" w:rsidRPr="00F4121B" w:rsidRDefault="000B5D63" w:rsidP="00834D69">
            <w:pPr>
              <w:jc w:val="center"/>
              <w:rPr>
                <w:i/>
                <w:sz w:val="18"/>
                <w:szCs w:val="18"/>
                <w:u w:val="single"/>
              </w:rPr>
            </w:pPr>
            <w:r w:rsidRPr="00F4121B">
              <w:rPr>
                <w:i/>
                <w:sz w:val="18"/>
                <w:szCs w:val="18"/>
                <w:u w:val="single"/>
              </w:rPr>
              <w:t>12/28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4EA5BF" w14:textId="77777777" w:rsidR="000B5D63" w:rsidRPr="00F4121B" w:rsidRDefault="000B5D63" w:rsidP="00834D69">
            <w:pPr>
              <w:jc w:val="center"/>
              <w:rPr>
                <w:i/>
                <w:sz w:val="18"/>
                <w:szCs w:val="18"/>
                <w:u w:val="single"/>
              </w:rPr>
            </w:pPr>
            <w:r w:rsidRPr="00F4121B">
              <w:rPr>
                <w:i/>
                <w:sz w:val="18"/>
                <w:szCs w:val="18"/>
                <w:u w:val="single"/>
              </w:rPr>
              <w:t>12/02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73977DD" w14:textId="77777777" w:rsidR="000B5D63" w:rsidRPr="00F4121B" w:rsidRDefault="000B5D63" w:rsidP="00834D69">
            <w:pPr>
              <w:jc w:val="center"/>
              <w:rPr>
                <w:i/>
                <w:sz w:val="18"/>
                <w:szCs w:val="18"/>
                <w:u w:val="single"/>
              </w:rPr>
            </w:pPr>
            <w:r w:rsidRPr="00F4121B">
              <w:rPr>
                <w:i/>
                <w:sz w:val="18"/>
                <w:szCs w:val="18"/>
                <w:u w:val="single"/>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2B82D35" w14:textId="77777777" w:rsidR="000B5D63" w:rsidRPr="00F4121B" w:rsidRDefault="000B5D63" w:rsidP="00834D69">
            <w:pPr>
              <w:jc w:val="center"/>
              <w:rPr>
                <w:i/>
                <w:sz w:val="18"/>
                <w:szCs w:val="18"/>
                <w:u w:val="single"/>
              </w:rPr>
            </w:pPr>
            <w:r w:rsidRPr="00F4121B">
              <w:rPr>
                <w:i/>
                <w:sz w:val="18"/>
                <w:szCs w:val="18"/>
                <w:u w:val="single"/>
              </w:rPr>
              <w:t>12/15</w:t>
            </w:r>
          </w:p>
        </w:tc>
      </w:tr>
      <w:tr w:rsidR="000B5D63" w:rsidRPr="000B5D63" w14:paraId="1BAC1D38"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58A3A4"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A8A9248"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11ACDD7"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C578A58" w14:textId="77777777" w:rsidR="000B5D63" w:rsidRPr="000B5D63" w:rsidRDefault="000B5D63" w:rsidP="00834D69">
            <w:pPr>
              <w:jc w:val="center"/>
              <w:rPr>
                <w:sz w:val="18"/>
                <w:szCs w:val="18"/>
              </w:rPr>
            </w:pPr>
            <w:r w:rsidRPr="000B5D63">
              <w:rPr>
                <w:sz w:val="18"/>
                <w:szCs w:val="18"/>
              </w:rPr>
              <w:t>05/13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563389F" w14:textId="77777777" w:rsidR="000B5D63" w:rsidRPr="000B5D63" w:rsidRDefault="000B5D63" w:rsidP="00834D69">
            <w:pPr>
              <w:jc w:val="center"/>
              <w:rPr>
                <w:sz w:val="18"/>
                <w:szCs w:val="18"/>
              </w:rPr>
            </w:pPr>
            <w:r w:rsidRPr="000B5D63">
              <w:rPr>
                <w:sz w:val="18"/>
                <w:szCs w:val="18"/>
              </w:rPr>
              <w:t>05/10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A7FFFC1"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8380B4"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EED6152" w14:textId="77777777" w:rsidR="000B5D63" w:rsidRPr="000B5D63" w:rsidRDefault="000B5D63" w:rsidP="00834D69">
            <w:pPr>
              <w:jc w:val="center"/>
              <w:rPr>
                <w:sz w:val="18"/>
                <w:szCs w:val="18"/>
              </w:rPr>
            </w:pPr>
            <w:r w:rsidRPr="000B5D63">
              <w:rPr>
                <w:sz w:val="18"/>
                <w:szCs w:val="18"/>
              </w:rPr>
              <w:t>04/15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3BB37CB" w14:textId="77777777" w:rsidR="000B5D63" w:rsidRPr="00F4121B" w:rsidRDefault="000B5D63" w:rsidP="00834D69">
            <w:pPr>
              <w:jc w:val="center"/>
              <w:rPr>
                <w:i/>
                <w:sz w:val="18"/>
                <w:szCs w:val="18"/>
                <w:u w:val="single"/>
              </w:rPr>
            </w:pPr>
            <w:r w:rsidRPr="00F4121B">
              <w:rPr>
                <w:i/>
                <w:sz w:val="18"/>
                <w:szCs w:val="18"/>
                <w:u w:val="single"/>
              </w:rPr>
              <w:t>10/16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05838A6" w14:textId="77777777" w:rsidR="000B5D63" w:rsidRPr="00F4121B" w:rsidRDefault="000B5D63" w:rsidP="00834D69">
            <w:pPr>
              <w:jc w:val="center"/>
              <w:rPr>
                <w:i/>
                <w:sz w:val="18"/>
                <w:szCs w:val="18"/>
                <w:u w:val="single"/>
              </w:rPr>
            </w:pPr>
            <w:r w:rsidRPr="00F4121B">
              <w:rPr>
                <w:i/>
                <w:sz w:val="18"/>
                <w:szCs w:val="18"/>
                <w:u w:val="single"/>
              </w:rPr>
              <w:t>11/16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381D9DF" w14:textId="77777777" w:rsidR="000B5D63" w:rsidRPr="00F4121B" w:rsidRDefault="000B5D63" w:rsidP="00834D69">
            <w:pPr>
              <w:jc w:val="center"/>
              <w:rPr>
                <w:i/>
                <w:sz w:val="18"/>
                <w:szCs w:val="18"/>
                <w:u w:val="single"/>
              </w:rPr>
            </w:pPr>
            <w:r w:rsidRPr="00F4121B">
              <w:rPr>
                <w:i/>
                <w:sz w:val="18"/>
                <w:szCs w:val="18"/>
                <w:u w:val="single"/>
              </w:rPr>
              <w:t>10/27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790283D" w14:textId="77777777" w:rsidR="000B5D63" w:rsidRPr="00F4121B" w:rsidRDefault="000B5D63" w:rsidP="00834D69">
            <w:pPr>
              <w:jc w:val="center"/>
              <w:rPr>
                <w:i/>
                <w:sz w:val="18"/>
                <w:szCs w:val="18"/>
                <w:u w:val="single"/>
              </w:rPr>
            </w:pPr>
            <w:r w:rsidRPr="00F4121B">
              <w:rPr>
                <w:i/>
                <w:sz w:val="18"/>
                <w:szCs w:val="18"/>
                <w:u w:val="single"/>
              </w:rPr>
              <w:t>10/20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64876D" w14:textId="77777777" w:rsidR="000B5D63" w:rsidRPr="00F4121B" w:rsidRDefault="000B5D63" w:rsidP="00834D69">
            <w:pPr>
              <w:jc w:val="center"/>
              <w:rPr>
                <w:i/>
                <w:sz w:val="18"/>
                <w:szCs w:val="18"/>
                <w:u w:val="single"/>
              </w:rPr>
            </w:pPr>
            <w:r w:rsidRPr="00F4121B">
              <w:rPr>
                <w:i/>
                <w:sz w:val="18"/>
                <w:szCs w:val="18"/>
                <w:u w:val="single"/>
              </w:rPr>
              <w:t>10/22</w:t>
            </w:r>
          </w:p>
        </w:tc>
      </w:tr>
      <w:tr w:rsidR="000B5D63" w:rsidRPr="000B5D63" w14:paraId="1C1FEF10"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34E99ECC" w14:textId="77777777" w:rsidR="000B5D63" w:rsidRPr="000B5D63" w:rsidRDefault="000B5D63" w:rsidP="00834D69">
            <w:pPr>
              <w:jc w:val="center"/>
              <w:rPr>
                <w:sz w:val="18"/>
                <w:szCs w:val="18"/>
              </w:rPr>
            </w:pPr>
            <w:r w:rsidRPr="000B5D63">
              <w:rPr>
                <w:sz w:val="18"/>
                <w:szCs w:val="18"/>
              </w:rPr>
              <w:t>6</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017DCD75" w14:textId="77777777" w:rsidR="000B5D63" w:rsidRPr="000B5D63" w:rsidRDefault="000B5D63" w:rsidP="00834D69">
            <w:pPr>
              <w:jc w:val="center"/>
              <w:rPr>
                <w:sz w:val="18"/>
                <w:szCs w:val="18"/>
              </w:rPr>
            </w:pPr>
            <w:proofErr w:type="spellStart"/>
            <w:r w:rsidRPr="000B5D63">
              <w:rPr>
                <w:sz w:val="18"/>
                <w:szCs w:val="18"/>
              </w:rPr>
              <w:t>Nilakka</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23FB0B5"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6AFA3A"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30E6CA5"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B6ACD3B"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B5041B9"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F6489F" w14:textId="77777777" w:rsidR="000B5D63" w:rsidRPr="000B5D63" w:rsidRDefault="000B5D63" w:rsidP="00834D69">
            <w:pPr>
              <w:jc w:val="center"/>
              <w:rPr>
                <w:sz w:val="18"/>
                <w:szCs w:val="18"/>
              </w:rPr>
            </w:pPr>
            <w:r w:rsidRPr="000B5D63">
              <w:rPr>
                <w:sz w:val="18"/>
                <w:szCs w:val="18"/>
              </w:rPr>
              <w:t>04/23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4CE3B1" w14:textId="77777777" w:rsidR="000B5D63" w:rsidRPr="000B5D63" w:rsidRDefault="000B5D63" w:rsidP="00834D69">
            <w:pPr>
              <w:jc w:val="center"/>
              <w:rPr>
                <w:sz w:val="18"/>
                <w:szCs w:val="18"/>
              </w:rPr>
            </w:pPr>
            <w:r w:rsidRPr="000B5D63">
              <w:rPr>
                <w:sz w:val="18"/>
                <w:szCs w:val="18"/>
              </w:rPr>
              <w:t>11/17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C7AE4F" w14:textId="77777777" w:rsidR="000B5D63" w:rsidRPr="000B5D63" w:rsidRDefault="000B5D63" w:rsidP="00834D69">
            <w:pPr>
              <w:jc w:val="center"/>
              <w:rPr>
                <w:sz w:val="18"/>
                <w:szCs w:val="18"/>
              </w:rPr>
            </w:pPr>
            <w:r w:rsidRPr="000B5D63">
              <w:rPr>
                <w:sz w:val="18"/>
                <w:szCs w:val="18"/>
              </w:rPr>
              <w:t>12/12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76B83C" w14:textId="77777777" w:rsidR="000B5D63" w:rsidRPr="00F4121B" w:rsidRDefault="000B5D63" w:rsidP="00834D69">
            <w:pPr>
              <w:jc w:val="center"/>
              <w:rPr>
                <w:i/>
                <w:sz w:val="18"/>
                <w:szCs w:val="18"/>
                <w:u w:val="single"/>
              </w:rPr>
            </w:pPr>
            <w:r w:rsidRPr="00F4121B">
              <w:rPr>
                <w:i/>
                <w:sz w:val="18"/>
                <w:szCs w:val="18"/>
                <w:u w:val="single"/>
              </w:rPr>
              <w:t>11/29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F869DBA" w14:textId="77777777" w:rsidR="000B5D63" w:rsidRPr="000B5D63" w:rsidRDefault="000B5D63" w:rsidP="00834D69">
            <w:pPr>
              <w:jc w:val="center"/>
              <w:rPr>
                <w:sz w:val="18"/>
                <w:szCs w:val="18"/>
              </w:rPr>
            </w:pPr>
            <w:r w:rsidRPr="000B5D63">
              <w:rPr>
                <w:sz w:val="18"/>
                <w:szCs w:val="18"/>
              </w:rPr>
              <w:t>11/23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A5DD0CC" w14:textId="77777777" w:rsidR="000B5D63" w:rsidRPr="00F4121B" w:rsidRDefault="000B5D63" w:rsidP="00834D69">
            <w:pPr>
              <w:jc w:val="center"/>
              <w:rPr>
                <w:i/>
                <w:sz w:val="18"/>
                <w:szCs w:val="18"/>
                <w:u w:val="single"/>
              </w:rPr>
            </w:pPr>
            <w:r w:rsidRPr="00F4121B">
              <w:rPr>
                <w:i/>
                <w:sz w:val="18"/>
                <w:szCs w:val="18"/>
                <w:u w:val="single"/>
              </w:rPr>
              <w:t>12/02</w:t>
            </w:r>
          </w:p>
        </w:tc>
      </w:tr>
      <w:tr w:rsidR="000B5D63" w:rsidRPr="000B5D63" w14:paraId="5AD89A98" w14:textId="77777777" w:rsidTr="00834D69">
        <w:trPr>
          <w:trHeight w:val="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230132"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29F1A079"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5A61C79"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9F119E"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173B510" w14:textId="77777777" w:rsidR="000B5D63" w:rsidRPr="000B5D63" w:rsidRDefault="000B5D63" w:rsidP="00834D69">
            <w:pPr>
              <w:jc w:val="center"/>
              <w:rPr>
                <w:sz w:val="18"/>
                <w:szCs w:val="18"/>
              </w:rPr>
            </w:pPr>
            <w:r w:rsidRPr="000B5D63">
              <w:rPr>
                <w:sz w:val="18"/>
                <w:szCs w:val="18"/>
              </w:rPr>
              <w:t>05/28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F5F869"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47A690" w14:textId="77777777" w:rsidR="000B5D63" w:rsidRPr="000B5D63" w:rsidRDefault="000B5D63" w:rsidP="00834D69">
            <w:pPr>
              <w:jc w:val="center"/>
              <w:rPr>
                <w:sz w:val="18"/>
                <w:szCs w:val="18"/>
              </w:rPr>
            </w:pPr>
            <w:r w:rsidRPr="000B5D63">
              <w:rPr>
                <w:sz w:val="18"/>
                <w:szCs w:val="18"/>
              </w:rPr>
              <w:t>05/24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CDDB06"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45840A2"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8B45D52" w14:textId="77777777" w:rsidR="000B5D63" w:rsidRPr="000B5D63" w:rsidRDefault="000B5D63" w:rsidP="00834D69">
            <w:pPr>
              <w:jc w:val="center"/>
              <w:rPr>
                <w:sz w:val="18"/>
                <w:szCs w:val="18"/>
              </w:rPr>
            </w:pPr>
            <w:r w:rsidRPr="000B5D63">
              <w:rPr>
                <w:sz w:val="18"/>
                <w:szCs w:val="18"/>
              </w:rPr>
              <w:t>12/29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6CDDCA" w14:textId="77777777" w:rsidR="000B5D63" w:rsidRPr="00F4121B" w:rsidRDefault="000B5D63" w:rsidP="00834D69">
            <w:pPr>
              <w:jc w:val="center"/>
              <w:rPr>
                <w:i/>
                <w:sz w:val="18"/>
                <w:szCs w:val="18"/>
                <w:u w:val="single"/>
              </w:rPr>
            </w:pPr>
            <w:r w:rsidRPr="00F4121B">
              <w:rPr>
                <w:i/>
                <w:sz w:val="18"/>
                <w:szCs w:val="18"/>
                <w:u w:val="single"/>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8587C4" w14:textId="77777777" w:rsidR="000B5D63" w:rsidRPr="000B5D63" w:rsidRDefault="000B5D63" w:rsidP="00834D69">
            <w:pPr>
              <w:jc w:val="center"/>
              <w:rPr>
                <w:sz w:val="18"/>
                <w:szCs w:val="18"/>
              </w:rPr>
            </w:pPr>
            <w:r w:rsidRPr="000B5D63">
              <w:rPr>
                <w:sz w:val="18"/>
                <w:szCs w:val="18"/>
              </w:rPr>
              <w:t>12/05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6B64DEF" w14:textId="77777777" w:rsidR="000B5D63" w:rsidRPr="00F4121B" w:rsidRDefault="000B5D63" w:rsidP="00834D69">
            <w:pPr>
              <w:jc w:val="center"/>
              <w:rPr>
                <w:i/>
                <w:sz w:val="18"/>
                <w:szCs w:val="18"/>
                <w:u w:val="single"/>
              </w:rPr>
            </w:pPr>
            <w:r w:rsidRPr="00F4121B">
              <w:rPr>
                <w:i/>
                <w:sz w:val="18"/>
                <w:szCs w:val="18"/>
                <w:u w:val="single"/>
              </w:rPr>
              <w:t>12/18</w:t>
            </w:r>
          </w:p>
        </w:tc>
      </w:tr>
      <w:tr w:rsidR="000B5D63" w:rsidRPr="000B5D63" w14:paraId="23886568"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FB214"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94F8294"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A515563"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D4586D8"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52B1B5" w14:textId="77777777" w:rsidR="000B5D63" w:rsidRPr="000B5D63" w:rsidRDefault="000B5D63" w:rsidP="00834D69">
            <w:pPr>
              <w:jc w:val="center"/>
              <w:rPr>
                <w:sz w:val="18"/>
                <w:szCs w:val="18"/>
              </w:rPr>
            </w:pPr>
            <w:r w:rsidRPr="000B5D63">
              <w:rPr>
                <w:sz w:val="18"/>
                <w:szCs w:val="18"/>
              </w:rPr>
              <w:t>05/26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2785128"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CE54A8" w14:textId="77777777" w:rsidR="000B5D63" w:rsidRPr="000B5D63" w:rsidRDefault="000B5D63" w:rsidP="00834D69">
            <w:pPr>
              <w:jc w:val="center"/>
              <w:rPr>
                <w:sz w:val="18"/>
                <w:szCs w:val="18"/>
              </w:rPr>
            </w:pPr>
            <w:r w:rsidRPr="000B5D63">
              <w:rPr>
                <w:sz w:val="18"/>
                <w:szCs w:val="18"/>
              </w:rPr>
              <w:t>05/24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29284CD"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FD8928" w14:textId="77777777" w:rsidR="000B5D63" w:rsidRPr="000B5D63" w:rsidRDefault="000B5D63" w:rsidP="00834D69">
            <w:pPr>
              <w:jc w:val="center"/>
              <w:rPr>
                <w:sz w:val="18"/>
                <w:szCs w:val="18"/>
              </w:rPr>
            </w:pPr>
            <w:r w:rsidRPr="000B5D63">
              <w:rPr>
                <w:sz w:val="18"/>
                <w:szCs w:val="18"/>
              </w:rPr>
              <w:t>11/12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83B7D1"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2FC988" w14:textId="77777777" w:rsidR="000B5D63" w:rsidRPr="00F4121B" w:rsidRDefault="000B5D63" w:rsidP="00834D69">
            <w:pPr>
              <w:jc w:val="center"/>
              <w:rPr>
                <w:i/>
                <w:sz w:val="18"/>
                <w:szCs w:val="18"/>
                <w:u w:val="single"/>
              </w:rPr>
            </w:pPr>
            <w:r w:rsidRPr="00F4121B">
              <w:rPr>
                <w:i/>
                <w:sz w:val="18"/>
                <w:szCs w:val="18"/>
                <w:u w:val="single"/>
              </w:rPr>
              <w:t>11/17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A5342F2" w14:textId="77777777" w:rsidR="000B5D63" w:rsidRPr="000B5D63" w:rsidRDefault="000B5D63" w:rsidP="00834D69">
            <w:pPr>
              <w:jc w:val="center"/>
              <w:rPr>
                <w:sz w:val="18"/>
                <w:szCs w:val="18"/>
              </w:rPr>
            </w:pPr>
            <w:r w:rsidRPr="000B5D63">
              <w:rPr>
                <w:sz w:val="18"/>
                <w:szCs w:val="18"/>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3BFDE8" w14:textId="77777777" w:rsidR="000B5D63" w:rsidRPr="00F4121B" w:rsidRDefault="000B5D63" w:rsidP="00834D69">
            <w:pPr>
              <w:jc w:val="center"/>
              <w:rPr>
                <w:i/>
                <w:sz w:val="18"/>
                <w:szCs w:val="18"/>
                <w:u w:val="single"/>
              </w:rPr>
            </w:pPr>
            <w:r w:rsidRPr="00F4121B">
              <w:rPr>
                <w:i/>
                <w:sz w:val="18"/>
                <w:szCs w:val="18"/>
                <w:u w:val="single"/>
              </w:rPr>
              <w:t>11/20</w:t>
            </w:r>
          </w:p>
        </w:tc>
      </w:tr>
      <w:tr w:rsidR="000B5D63" w:rsidRPr="000B5D63" w14:paraId="6AA36A20"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42A6FC21" w14:textId="77777777" w:rsidR="000B5D63" w:rsidRPr="000B5D63" w:rsidRDefault="000B5D63" w:rsidP="00834D69">
            <w:pPr>
              <w:jc w:val="center"/>
              <w:rPr>
                <w:sz w:val="18"/>
                <w:szCs w:val="18"/>
              </w:rPr>
            </w:pPr>
            <w:r w:rsidRPr="000B5D63">
              <w:rPr>
                <w:sz w:val="18"/>
                <w:szCs w:val="18"/>
              </w:rPr>
              <w:t>7</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1B23646B" w14:textId="77777777" w:rsidR="000B5D63" w:rsidRPr="000B5D63" w:rsidRDefault="000B5D63" w:rsidP="00834D69">
            <w:pPr>
              <w:jc w:val="center"/>
              <w:rPr>
                <w:sz w:val="18"/>
                <w:szCs w:val="18"/>
              </w:rPr>
            </w:pPr>
            <w:proofErr w:type="spellStart"/>
            <w:r w:rsidRPr="000B5D63">
              <w:rPr>
                <w:sz w:val="18"/>
                <w:szCs w:val="18"/>
              </w:rPr>
              <w:t>Konnevesi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7D01BF6"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CD83F5"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84C34CD"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E92A4C5"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C7DCA0"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067D5C4" w14:textId="77777777" w:rsidR="000B5D63" w:rsidRPr="000B5D63" w:rsidRDefault="000B5D63" w:rsidP="00834D69">
            <w:pPr>
              <w:jc w:val="center"/>
              <w:rPr>
                <w:sz w:val="18"/>
                <w:szCs w:val="18"/>
              </w:rPr>
            </w:pPr>
            <w:r w:rsidRPr="000B5D63">
              <w:rPr>
                <w:sz w:val="18"/>
                <w:szCs w:val="18"/>
              </w:rPr>
              <w:t>04/20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80B2EC"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5CBEBC" w14:textId="77777777" w:rsidR="000B5D63" w:rsidRPr="00F4121B" w:rsidRDefault="000B5D63" w:rsidP="00834D69">
            <w:pPr>
              <w:jc w:val="center"/>
              <w:rPr>
                <w:i/>
                <w:sz w:val="18"/>
                <w:szCs w:val="18"/>
                <w:u w:val="single"/>
              </w:rPr>
            </w:pPr>
            <w:r w:rsidRPr="00F4121B">
              <w:rPr>
                <w:i/>
                <w:sz w:val="18"/>
                <w:szCs w:val="18"/>
                <w:u w:val="single"/>
              </w:rPr>
              <w:t>12/31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0DF236" w14:textId="77777777" w:rsidR="000B5D63" w:rsidRPr="00F4121B" w:rsidRDefault="000B5D63" w:rsidP="00834D69">
            <w:pPr>
              <w:jc w:val="center"/>
              <w:rPr>
                <w:i/>
                <w:sz w:val="18"/>
                <w:szCs w:val="18"/>
                <w:u w:val="single"/>
              </w:rPr>
            </w:pPr>
            <w:r w:rsidRPr="00F4121B">
              <w:rPr>
                <w:i/>
                <w:sz w:val="18"/>
                <w:szCs w:val="18"/>
                <w:u w:val="single"/>
              </w:rPr>
              <w:t>12/02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11D922"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C3CD2F" w14:textId="77777777" w:rsidR="000B5D63" w:rsidRPr="00F4121B" w:rsidRDefault="000B5D63" w:rsidP="00834D69">
            <w:pPr>
              <w:jc w:val="center"/>
              <w:rPr>
                <w:i/>
                <w:sz w:val="18"/>
                <w:szCs w:val="18"/>
                <w:u w:val="single"/>
              </w:rPr>
            </w:pPr>
            <w:r w:rsidRPr="00F4121B">
              <w:rPr>
                <w:i/>
                <w:sz w:val="18"/>
                <w:szCs w:val="18"/>
                <w:u w:val="single"/>
              </w:rPr>
              <w:t>01/12</w:t>
            </w:r>
          </w:p>
        </w:tc>
      </w:tr>
      <w:tr w:rsidR="000B5D63" w:rsidRPr="000B5D63" w14:paraId="673772C2"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2B369A"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06DA77C8"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631F23A"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2641E2"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7BA5863"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DDAD45"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4D3211"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58695B5" w14:textId="77777777" w:rsidR="000B5D63" w:rsidRPr="000B5D63" w:rsidRDefault="000B5D63" w:rsidP="00834D69">
            <w:pPr>
              <w:jc w:val="center"/>
              <w:rPr>
                <w:sz w:val="18"/>
                <w:szCs w:val="18"/>
              </w:rPr>
            </w:pPr>
            <w:r w:rsidRPr="000B5D63">
              <w:rPr>
                <w:sz w:val="18"/>
                <w:szCs w:val="18"/>
              </w:rPr>
              <w:t>04/14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2A314C"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B203B5" w14:textId="77777777" w:rsidR="000B5D63" w:rsidRPr="00F4121B" w:rsidRDefault="000B5D63" w:rsidP="00834D69">
            <w:pPr>
              <w:jc w:val="center"/>
              <w:rPr>
                <w:i/>
                <w:sz w:val="18"/>
                <w:szCs w:val="18"/>
                <w:u w:val="single"/>
              </w:rPr>
            </w:pPr>
            <w:r w:rsidRPr="00F4121B">
              <w:rPr>
                <w:i/>
                <w:sz w:val="18"/>
                <w:szCs w:val="18"/>
                <w:u w:val="single"/>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044FB18" w14:textId="77777777" w:rsidR="000B5D63" w:rsidRPr="00F4121B" w:rsidRDefault="000B5D63" w:rsidP="00834D69">
            <w:pPr>
              <w:jc w:val="center"/>
              <w:rPr>
                <w:i/>
                <w:sz w:val="18"/>
                <w:szCs w:val="18"/>
                <w:u w:val="single"/>
              </w:rPr>
            </w:pPr>
            <w:r w:rsidRPr="00F4121B">
              <w:rPr>
                <w:i/>
                <w:sz w:val="18"/>
                <w:szCs w:val="18"/>
                <w:u w:val="single"/>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1616E01" w14:textId="77777777" w:rsidR="000B5D63" w:rsidRPr="000B5D63" w:rsidRDefault="000B5D63" w:rsidP="00834D69">
            <w:pPr>
              <w:jc w:val="center"/>
              <w:rPr>
                <w:sz w:val="18"/>
                <w:szCs w:val="18"/>
              </w:rPr>
            </w:pPr>
            <w:r w:rsidRPr="000B5D63">
              <w:rPr>
                <w:sz w:val="18"/>
                <w:szCs w:val="18"/>
              </w:rPr>
              <w:t>12/08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C61599" w14:textId="77777777" w:rsidR="000B5D63" w:rsidRPr="00F4121B" w:rsidRDefault="000B5D63" w:rsidP="00834D69">
            <w:pPr>
              <w:jc w:val="center"/>
              <w:rPr>
                <w:i/>
                <w:sz w:val="18"/>
                <w:szCs w:val="18"/>
                <w:u w:val="single"/>
              </w:rPr>
            </w:pPr>
            <w:r w:rsidRPr="00F4121B">
              <w:rPr>
                <w:i/>
                <w:sz w:val="18"/>
                <w:szCs w:val="18"/>
                <w:u w:val="single"/>
              </w:rPr>
              <w:t>12/22</w:t>
            </w:r>
          </w:p>
        </w:tc>
      </w:tr>
      <w:tr w:rsidR="000B5D63" w:rsidRPr="000B5D63" w14:paraId="0D4DA8CE"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3A770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EF65A95"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BFDE1B2"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5C81BCB"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8DF0215"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5F901B"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2849A7"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9E7099" w14:textId="77777777" w:rsidR="000B5D63" w:rsidRPr="000B5D63" w:rsidRDefault="000B5D63" w:rsidP="00834D69">
            <w:pPr>
              <w:jc w:val="center"/>
              <w:rPr>
                <w:sz w:val="18"/>
                <w:szCs w:val="18"/>
              </w:rPr>
            </w:pPr>
            <w:r w:rsidRPr="000B5D63">
              <w:rPr>
                <w:sz w:val="18"/>
                <w:szCs w:val="18"/>
              </w:rPr>
              <w:t>04/14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526AC3" w14:textId="77777777" w:rsidR="000B5D63" w:rsidRPr="000B5D63" w:rsidRDefault="000B5D63" w:rsidP="00834D69">
            <w:pPr>
              <w:jc w:val="center"/>
              <w:rPr>
                <w:sz w:val="18"/>
                <w:szCs w:val="18"/>
              </w:rPr>
            </w:pPr>
            <w:r w:rsidRPr="000B5D63">
              <w:rPr>
                <w:sz w:val="18"/>
                <w:szCs w:val="18"/>
              </w:rPr>
              <w:t>11/11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CD671C2" w14:textId="77777777" w:rsidR="000B5D63" w:rsidRPr="00F4121B" w:rsidRDefault="000B5D63" w:rsidP="00834D69">
            <w:pPr>
              <w:jc w:val="center"/>
              <w:rPr>
                <w:i/>
                <w:sz w:val="18"/>
                <w:szCs w:val="18"/>
                <w:u w:val="single"/>
              </w:rPr>
            </w:pPr>
            <w:r w:rsidRPr="00F4121B">
              <w:rPr>
                <w:i/>
                <w:sz w:val="18"/>
                <w:szCs w:val="18"/>
                <w:u w:val="single"/>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9D72526" w14:textId="77777777" w:rsidR="000B5D63" w:rsidRPr="00F4121B" w:rsidRDefault="000B5D63" w:rsidP="00834D69">
            <w:pPr>
              <w:jc w:val="center"/>
              <w:rPr>
                <w:i/>
                <w:sz w:val="18"/>
                <w:szCs w:val="18"/>
                <w:u w:val="single"/>
              </w:rPr>
            </w:pPr>
            <w:r w:rsidRPr="00F4121B">
              <w:rPr>
                <w:i/>
                <w:sz w:val="18"/>
                <w:szCs w:val="18"/>
                <w:u w:val="single"/>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B8FE71" w14:textId="77777777" w:rsidR="000B5D63" w:rsidRPr="000B5D63" w:rsidRDefault="000B5D63" w:rsidP="00834D69">
            <w:pPr>
              <w:jc w:val="center"/>
              <w:rPr>
                <w:sz w:val="18"/>
                <w:szCs w:val="18"/>
              </w:rPr>
            </w:pPr>
            <w:r w:rsidRPr="000B5D63">
              <w:rPr>
                <w:sz w:val="18"/>
                <w:szCs w:val="18"/>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061483" w14:textId="77777777" w:rsidR="000B5D63" w:rsidRPr="00F4121B" w:rsidRDefault="000B5D63" w:rsidP="00834D69">
            <w:pPr>
              <w:jc w:val="center"/>
              <w:rPr>
                <w:i/>
                <w:sz w:val="18"/>
                <w:szCs w:val="18"/>
                <w:u w:val="single"/>
              </w:rPr>
            </w:pPr>
            <w:r w:rsidRPr="00F4121B">
              <w:rPr>
                <w:i/>
                <w:sz w:val="18"/>
                <w:szCs w:val="18"/>
                <w:u w:val="single"/>
              </w:rPr>
              <w:t>10/24</w:t>
            </w:r>
          </w:p>
        </w:tc>
      </w:tr>
      <w:tr w:rsidR="000B5D63" w:rsidRPr="000B5D63" w14:paraId="5CCF6E47"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775197B0" w14:textId="77777777" w:rsidR="000B5D63" w:rsidRPr="000B5D63" w:rsidRDefault="000B5D63" w:rsidP="00834D69">
            <w:pPr>
              <w:jc w:val="center"/>
              <w:rPr>
                <w:sz w:val="18"/>
                <w:szCs w:val="18"/>
              </w:rPr>
            </w:pPr>
            <w:r w:rsidRPr="000B5D63">
              <w:rPr>
                <w:sz w:val="18"/>
                <w:szCs w:val="18"/>
              </w:rPr>
              <w:t>8</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10352544" w14:textId="77777777" w:rsidR="000B5D63" w:rsidRPr="000B5D63" w:rsidRDefault="000B5D63" w:rsidP="00834D69">
            <w:pPr>
              <w:jc w:val="center"/>
              <w:rPr>
                <w:sz w:val="18"/>
                <w:szCs w:val="18"/>
              </w:rPr>
            </w:pPr>
            <w:proofErr w:type="spellStart"/>
            <w:r w:rsidRPr="000B5D63">
              <w:rPr>
                <w:sz w:val="18"/>
                <w:szCs w:val="18"/>
              </w:rPr>
              <w:t>Jaasjarvi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1E34B96"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7D7A7EF"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75271FC"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0EBBB8C"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86AC05"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F822491" w14:textId="77777777" w:rsidR="000B5D63" w:rsidRPr="000B5D63" w:rsidRDefault="000B5D63" w:rsidP="00834D69">
            <w:pPr>
              <w:jc w:val="center"/>
              <w:rPr>
                <w:sz w:val="18"/>
                <w:szCs w:val="18"/>
              </w:rPr>
            </w:pPr>
            <w:r w:rsidRPr="000B5D63">
              <w:rPr>
                <w:sz w:val="18"/>
                <w:szCs w:val="18"/>
              </w:rPr>
              <w:t>04/11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C1A5F7"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08E605"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6D403B" w14:textId="77777777" w:rsidR="000B5D63" w:rsidRPr="000B5D63" w:rsidRDefault="000B5D63" w:rsidP="00834D69">
            <w:pPr>
              <w:jc w:val="center"/>
              <w:rPr>
                <w:sz w:val="18"/>
                <w:szCs w:val="18"/>
              </w:rPr>
            </w:pPr>
            <w:r w:rsidRPr="000B5D63">
              <w:rPr>
                <w:sz w:val="18"/>
                <w:szCs w:val="18"/>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45FF5C" w14:textId="77777777" w:rsidR="000B5D63" w:rsidRPr="000B5D63" w:rsidRDefault="000B5D63" w:rsidP="00834D69">
            <w:pPr>
              <w:jc w:val="center"/>
              <w:rPr>
                <w:sz w:val="18"/>
                <w:szCs w:val="18"/>
              </w:rPr>
            </w:pPr>
            <w:r w:rsidRPr="000B5D63">
              <w:rPr>
                <w:sz w:val="18"/>
                <w:szCs w:val="18"/>
              </w:rPr>
              <w:t>12/05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6243CA" w14:textId="77777777" w:rsidR="000B5D63" w:rsidRPr="00F4121B" w:rsidRDefault="000B5D63" w:rsidP="00834D69">
            <w:pPr>
              <w:jc w:val="center"/>
              <w:rPr>
                <w:i/>
                <w:sz w:val="18"/>
                <w:szCs w:val="18"/>
                <w:u w:val="single"/>
              </w:rPr>
            </w:pPr>
            <w:r w:rsidRPr="00F4121B">
              <w:rPr>
                <w:i/>
                <w:sz w:val="18"/>
                <w:szCs w:val="18"/>
                <w:u w:val="single"/>
              </w:rPr>
              <w:t>12/19</w:t>
            </w:r>
          </w:p>
        </w:tc>
      </w:tr>
      <w:tr w:rsidR="000B5D63" w:rsidRPr="000B5D63" w14:paraId="7C01D1BA"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68817"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075F9C39"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9F8DD38"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B4B951E"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A48FC3"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2C3350"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B94720"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EA5FE8"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6E137C" w14:textId="77777777" w:rsidR="000B5D63" w:rsidRPr="000B5D63" w:rsidRDefault="000B5D63" w:rsidP="00834D69">
            <w:pPr>
              <w:jc w:val="center"/>
              <w:rPr>
                <w:sz w:val="18"/>
                <w:szCs w:val="18"/>
              </w:rPr>
            </w:pPr>
            <w:r w:rsidRPr="000B5D63">
              <w:rPr>
                <w:sz w:val="18"/>
                <w:szCs w:val="18"/>
              </w:rPr>
              <w:t>11/25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EE4B78" w14:textId="77777777" w:rsidR="000B5D63" w:rsidRPr="000B5D63" w:rsidRDefault="000B5D63" w:rsidP="00834D69">
            <w:pPr>
              <w:jc w:val="center"/>
              <w:rPr>
                <w:sz w:val="18"/>
                <w:szCs w:val="18"/>
              </w:rPr>
            </w:pPr>
            <w:r w:rsidRPr="000B5D63">
              <w:rPr>
                <w:sz w:val="18"/>
                <w:szCs w:val="18"/>
              </w:rPr>
              <w:t>01/07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8D2291D" w14:textId="77777777" w:rsidR="000B5D63" w:rsidRPr="000B5D63" w:rsidRDefault="000B5D63" w:rsidP="00834D69">
            <w:pPr>
              <w:jc w:val="center"/>
              <w:rPr>
                <w:sz w:val="18"/>
                <w:szCs w:val="18"/>
              </w:rPr>
            </w:pPr>
            <w:r w:rsidRPr="000B5D63">
              <w:rPr>
                <w:sz w:val="18"/>
                <w:szCs w:val="18"/>
              </w:rPr>
              <w:t>12/04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80144D" w14:textId="77777777" w:rsidR="000B5D63" w:rsidRPr="000B5D63" w:rsidRDefault="000B5D63" w:rsidP="00834D69">
            <w:pPr>
              <w:jc w:val="center"/>
              <w:rPr>
                <w:sz w:val="18"/>
                <w:szCs w:val="18"/>
              </w:rPr>
            </w:pPr>
            <w:r w:rsidRPr="000B5D63">
              <w:rPr>
                <w:sz w:val="18"/>
                <w:szCs w:val="18"/>
              </w:rPr>
              <w:t>12/10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97B4D9" w14:textId="77777777" w:rsidR="000B5D63" w:rsidRPr="00F4121B" w:rsidRDefault="000B5D63" w:rsidP="00834D69">
            <w:pPr>
              <w:jc w:val="center"/>
              <w:rPr>
                <w:i/>
                <w:sz w:val="18"/>
                <w:szCs w:val="18"/>
                <w:u w:val="single"/>
              </w:rPr>
            </w:pPr>
            <w:r w:rsidRPr="00F4121B">
              <w:rPr>
                <w:i/>
                <w:sz w:val="18"/>
                <w:szCs w:val="18"/>
                <w:u w:val="single"/>
              </w:rPr>
              <w:t>12/24</w:t>
            </w:r>
          </w:p>
        </w:tc>
      </w:tr>
      <w:tr w:rsidR="000B5D63" w:rsidRPr="000B5D63" w14:paraId="6505F65B"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7D829"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2F8C8605"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CFE41A9"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129D40E"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B8C087"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6BED1AA"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17E24CD"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F568F3C"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6C1C491" w14:textId="77777777" w:rsidR="000B5D63" w:rsidRPr="000B5D63" w:rsidRDefault="000B5D63" w:rsidP="00834D69">
            <w:pPr>
              <w:jc w:val="center"/>
              <w:rPr>
                <w:sz w:val="18"/>
                <w:szCs w:val="18"/>
              </w:rPr>
            </w:pPr>
            <w:r w:rsidRPr="000B5D63">
              <w:rPr>
                <w:sz w:val="18"/>
                <w:szCs w:val="18"/>
              </w:rPr>
              <w:t>11/18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9ECB5D" w14:textId="77777777" w:rsidR="000B5D63" w:rsidRPr="000B5D63" w:rsidRDefault="000B5D63" w:rsidP="00834D69">
            <w:pPr>
              <w:jc w:val="center"/>
              <w:rPr>
                <w:sz w:val="18"/>
                <w:szCs w:val="18"/>
              </w:rPr>
            </w:pPr>
            <w:r w:rsidRPr="000B5D63">
              <w:rPr>
                <w:sz w:val="18"/>
                <w:szCs w:val="18"/>
              </w:rPr>
              <w:t>12/08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EC7CB5"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B79285C"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0E2DF6" w14:textId="77777777" w:rsidR="000B5D63" w:rsidRPr="00F4121B" w:rsidRDefault="000B5D63" w:rsidP="00834D69">
            <w:pPr>
              <w:jc w:val="center"/>
              <w:rPr>
                <w:i/>
                <w:sz w:val="18"/>
                <w:szCs w:val="18"/>
                <w:u w:val="single"/>
              </w:rPr>
            </w:pPr>
            <w:r w:rsidRPr="00F4121B">
              <w:rPr>
                <w:i/>
                <w:sz w:val="18"/>
                <w:szCs w:val="18"/>
                <w:u w:val="single"/>
              </w:rPr>
              <w:t>10/24</w:t>
            </w:r>
          </w:p>
        </w:tc>
      </w:tr>
      <w:tr w:rsidR="000B5D63" w:rsidRPr="000B5D63" w14:paraId="39CE0F7A"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30C8DF8B" w14:textId="77777777" w:rsidR="000B5D63" w:rsidRPr="000B5D63" w:rsidRDefault="000B5D63" w:rsidP="00834D69">
            <w:pPr>
              <w:jc w:val="center"/>
              <w:rPr>
                <w:sz w:val="18"/>
                <w:szCs w:val="18"/>
              </w:rPr>
            </w:pPr>
            <w:r w:rsidRPr="000B5D63">
              <w:rPr>
                <w:sz w:val="18"/>
                <w:szCs w:val="18"/>
              </w:rPr>
              <w:t>9</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2534B336" w14:textId="77777777" w:rsidR="000B5D63" w:rsidRPr="000B5D63" w:rsidRDefault="000B5D63" w:rsidP="00834D69">
            <w:pPr>
              <w:jc w:val="center"/>
              <w:rPr>
                <w:sz w:val="18"/>
                <w:szCs w:val="18"/>
              </w:rPr>
            </w:pPr>
            <w:proofErr w:type="spellStart"/>
            <w:r w:rsidRPr="000B5D63">
              <w:rPr>
                <w:sz w:val="18"/>
                <w:szCs w:val="18"/>
              </w:rPr>
              <w:t>Paijanne</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1CBDEAE"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52A9EAA"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15B780"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2D77E0"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5CA610"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35B9DE9" w14:textId="77777777" w:rsidR="000B5D63" w:rsidRPr="000B5D63" w:rsidRDefault="000B5D63" w:rsidP="00834D69">
            <w:pPr>
              <w:jc w:val="center"/>
              <w:rPr>
                <w:sz w:val="18"/>
                <w:szCs w:val="18"/>
              </w:rPr>
            </w:pPr>
            <w:r w:rsidRPr="000B5D63">
              <w:rPr>
                <w:sz w:val="18"/>
                <w:szCs w:val="18"/>
              </w:rPr>
              <w:t>04/12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CC5D546"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C93D245"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F67403" w14:textId="77777777" w:rsidR="000B5D63" w:rsidRPr="000B5D63" w:rsidRDefault="000B5D63" w:rsidP="00834D69">
            <w:pPr>
              <w:jc w:val="center"/>
              <w:rPr>
                <w:sz w:val="18"/>
                <w:szCs w:val="18"/>
              </w:rPr>
            </w:pPr>
            <w:r w:rsidRPr="000B5D63">
              <w:rPr>
                <w:sz w:val="18"/>
                <w:szCs w:val="18"/>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2CD73DA" w14:textId="77777777" w:rsidR="000B5D63" w:rsidRPr="000B5D63" w:rsidRDefault="000B5D63" w:rsidP="00834D69">
            <w:pPr>
              <w:jc w:val="center"/>
              <w:rPr>
                <w:sz w:val="18"/>
                <w:szCs w:val="18"/>
              </w:rPr>
            </w:pPr>
            <w:r w:rsidRPr="000B5D63">
              <w:rPr>
                <w:sz w:val="18"/>
                <w:szCs w:val="18"/>
              </w:rPr>
              <w:t>12/15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EE24717" w14:textId="77777777" w:rsidR="000B5D63" w:rsidRPr="000B5D63" w:rsidRDefault="000B5D63" w:rsidP="00834D69">
            <w:pPr>
              <w:jc w:val="center"/>
              <w:rPr>
                <w:sz w:val="18"/>
                <w:szCs w:val="18"/>
              </w:rPr>
            </w:pPr>
            <w:r w:rsidRPr="000B5D63">
              <w:rPr>
                <w:sz w:val="18"/>
                <w:szCs w:val="18"/>
              </w:rPr>
              <w:t>12/26</w:t>
            </w:r>
          </w:p>
        </w:tc>
      </w:tr>
      <w:tr w:rsidR="000B5D63" w:rsidRPr="000B5D63" w14:paraId="4FC6B7E6"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349828"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9BE1265"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BD47AB2"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73B583" w14:textId="77777777" w:rsidR="000B5D63" w:rsidRPr="000B5D63" w:rsidRDefault="000B5D63" w:rsidP="00834D69">
            <w:pPr>
              <w:jc w:val="center"/>
              <w:rPr>
                <w:sz w:val="18"/>
                <w:szCs w:val="18"/>
              </w:rPr>
            </w:pPr>
            <w:r w:rsidRPr="000B5D63">
              <w:rPr>
                <w:sz w:val="18"/>
                <w:szCs w:val="18"/>
              </w:rPr>
              <w:t>05/19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073AEF"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36C9C39" w14:textId="77777777" w:rsidR="000B5D63" w:rsidRPr="000B5D63" w:rsidRDefault="000B5D63" w:rsidP="00834D69">
            <w:pPr>
              <w:jc w:val="center"/>
              <w:rPr>
                <w:sz w:val="18"/>
                <w:szCs w:val="18"/>
              </w:rPr>
            </w:pPr>
            <w:r w:rsidRPr="000B5D63">
              <w:rPr>
                <w:sz w:val="18"/>
                <w:szCs w:val="18"/>
              </w:rPr>
              <w:t>05/15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B1EF6E" w14:textId="77777777" w:rsidR="000B5D63" w:rsidRPr="000B5D63" w:rsidRDefault="000B5D63" w:rsidP="00834D69">
            <w:pPr>
              <w:jc w:val="center"/>
              <w:rPr>
                <w:sz w:val="18"/>
                <w:szCs w:val="18"/>
              </w:rPr>
            </w:pPr>
            <w:r w:rsidRPr="000B5D63">
              <w:rPr>
                <w:sz w:val="18"/>
                <w:szCs w:val="18"/>
              </w:rPr>
              <w:t>05/19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3B15B1"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EBC131F" w14:textId="77777777" w:rsidR="000B5D63" w:rsidRPr="000B5D63" w:rsidRDefault="000B5D63" w:rsidP="00834D69">
            <w:pPr>
              <w:jc w:val="center"/>
              <w:rPr>
                <w:sz w:val="18"/>
                <w:szCs w:val="18"/>
              </w:rPr>
            </w:pPr>
            <w:r w:rsidRPr="000B5D63">
              <w:rPr>
                <w:sz w:val="18"/>
                <w:szCs w:val="18"/>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3674C9" w14:textId="77777777" w:rsidR="000B5D63" w:rsidRPr="000B5D63" w:rsidRDefault="000B5D63" w:rsidP="00834D69">
            <w:pPr>
              <w:jc w:val="center"/>
              <w:rPr>
                <w:sz w:val="18"/>
                <w:szCs w:val="18"/>
              </w:rPr>
            </w:pPr>
            <w:r w:rsidRPr="000B5D63">
              <w:rPr>
                <w:sz w:val="18"/>
                <w:szCs w:val="18"/>
              </w:rPr>
              <w:t>12/31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42B2BC4" w14:textId="77777777" w:rsidR="000B5D63" w:rsidRPr="000B5D63" w:rsidRDefault="000B5D63" w:rsidP="00834D69">
            <w:pPr>
              <w:jc w:val="center"/>
              <w:rPr>
                <w:sz w:val="18"/>
                <w:szCs w:val="18"/>
              </w:rPr>
            </w:pPr>
            <w:r w:rsidRPr="000B5D63">
              <w:rPr>
                <w:sz w:val="18"/>
                <w:szCs w:val="18"/>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73AFC02" w14:textId="77777777" w:rsidR="000B5D63" w:rsidRPr="000B5D63" w:rsidRDefault="000B5D63" w:rsidP="00834D69">
            <w:pPr>
              <w:jc w:val="center"/>
              <w:rPr>
                <w:sz w:val="18"/>
                <w:szCs w:val="18"/>
              </w:rPr>
            </w:pPr>
            <w:r w:rsidRPr="000B5D63">
              <w:rPr>
                <w:sz w:val="18"/>
                <w:szCs w:val="18"/>
              </w:rPr>
              <w:t>12/08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CE2B1AA" w14:textId="77777777" w:rsidR="000B5D63" w:rsidRPr="000B5D63" w:rsidRDefault="000B5D63" w:rsidP="00834D69">
            <w:pPr>
              <w:jc w:val="center"/>
              <w:rPr>
                <w:sz w:val="18"/>
                <w:szCs w:val="18"/>
              </w:rPr>
            </w:pPr>
            <w:r w:rsidRPr="000B5D63">
              <w:rPr>
                <w:sz w:val="18"/>
                <w:szCs w:val="18"/>
              </w:rPr>
              <w:t>12/18</w:t>
            </w:r>
          </w:p>
        </w:tc>
      </w:tr>
      <w:tr w:rsidR="000B5D63" w:rsidRPr="000B5D63" w14:paraId="7523530A"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89D730"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410FDBD"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AE3296D"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7B93EC5" w14:textId="77777777" w:rsidR="000B5D63" w:rsidRPr="000B5D63" w:rsidRDefault="000B5D63" w:rsidP="00834D69">
            <w:pPr>
              <w:jc w:val="center"/>
              <w:rPr>
                <w:sz w:val="18"/>
                <w:szCs w:val="18"/>
              </w:rPr>
            </w:pPr>
            <w:r w:rsidRPr="000B5D63">
              <w:rPr>
                <w:sz w:val="18"/>
                <w:szCs w:val="18"/>
              </w:rPr>
              <w:t>05/19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A9F54B"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33FD1C"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4820439" w14:textId="77777777" w:rsidR="000B5D63" w:rsidRPr="000B5D63" w:rsidRDefault="000B5D63" w:rsidP="00834D69">
            <w:pPr>
              <w:jc w:val="center"/>
              <w:rPr>
                <w:sz w:val="18"/>
                <w:szCs w:val="18"/>
              </w:rPr>
            </w:pPr>
            <w:r w:rsidRPr="000B5D63">
              <w:rPr>
                <w:sz w:val="18"/>
                <w:szCs w:val="18"/>
              </w:rPr>
              <w:t>05/19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AE8CB83"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D41B09"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71DF5D2" w14:textId="77777777" w:rsidR="000B5D63" w:rsidRPr="000B5D63" w:rsidRDefault="000B5D63" w:rsidP="00834D69">
            <w:pPr>
              <w:jc w:val="center"/>
              <w:rPr>
                <w:sz w:val="18"/>
                <w:szCs w:val="18"/>
              </w:rPr>
            </w:pPr>
            <w:r w:rsidRPr="000B5D63">
              <w:rPr>
                <w:sz w:val="18"/>
                <w:szCs w:val="18"/>
              </w:rPr>
              <w:t>12/31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6C530D" w14:textId="77777777" w:rsidR="000B5D63" w:rsidRPr="000B5D63" w:rsidRDefault="000B5D63" w:rsidP="00834D69">
            <w:pPr>
              <w:jc w:val="center"/>
              <w:rPr>
                <w:sz w:val="18"/>
                <w:szCs w:val="18"/>
              </w:rPr>
            </w:pPr>
            <w:r w:rsidRPr="000B5D63">
              <w:rPr>
                <w:sz w:val="18"/>
                <w:szCs w:val="18"/>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DBB0ACA" w14:textId="77777777" w:rsidR="000B5D63" w:rsidRPr="000B5D63" w:rsidRDefault="000B5D63" w:rsidP="00834D69">
            <w:pPr>
              <w:jc w:val="center"/>
              <w:rPr>
                <w:sz w:val="18"/>
                <w:szCs w:val="18"/>
              </w:rPr>
            </w:pPr>
            <w:r w:rsidRPr="000B5D63">
              <w:rPr>
                <w:sz w:val="18"/>
                <w:szCs w:val="18"/>
              </w:rPr>
              <w:t>12/10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99C4E5" w14:textId="77777777" w:rsidR="000B5D63" w:rsidRPr="000B5D63" w:rsidRDefault="000B5D63" w:rsidP="00834D69">
            <w:pPr>
              <w:jc w:val="center"/>
              <w:rPr>
                <w:sz w:val="18"/>
                <w:szCs w:val="18"/>
              </w:rPr>
            </w:pPr>
            <w:r w:rsidRPr="000B5D63">
              <w:rPr>
                <w:sz w:val="18"/>
                <w:szCs w:val="18"/>
              </w:rPr>
              <w:t>12/19</w:t>
            </w:r>
          </w:p>
        </w:tc>
      </w:tr>
      <w:tr w:rsidR="000B5D63" w:rsidRPr="000B5D63" w14:paraId="75F1395F"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67359C45" w14:textId="77777777" w:rsidR="000B5D63" w:rsidRPr="000B5D63" w:rsidRDefault="000B5D63" w:rsidP="00834D69">
            <w:pPr>
              <w:jc w:val="center"/>
              <w:rPr>
                <w:sz w:val="18"/>
                <w:szCs w:val="18"/>
              </w:rPr>
            </w:pPr>
            <w:r w:rsidRPr="000B5D63">
              <w:rPr>
                <w:sz w:val="18"/>
                <w:szCs w:val="18"/>
              </w:rPr>
              <w:t>10</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0EB8E3CD" w14:textId="77777777" w:rsidR="000B5D63" w:rsidRPr="000B5D63" w:rsidRDefault="000B5D63" w:rsidP="00834D69">
            <w:pPr>
              <w:jc w:val="center"/>
              <w:rPr>
                <w:sz w:val="18"/>
                <w:szCs w:val="18"/>
              </w:rPr>
            </w:pPr>
            <w:r w:rsidRPr="000B5D63">
              <w:rPr>
                <w:sz w:val="18"/>
                <w:szCs w:val="18"/>
              </w:rPr>
              <w:t>Ala-</w:t>
            </w:r>
            <w:proofErr w:type="spellStart"/>
            <w:r w:rsidRPr="000B5D63">
              <w:rPr>
                <w:sz w:val="18"/>
                <w:szCs w:val="18"/>
              </w:rPr>
              <w:t>Rievel</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607F60E"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A7754F8" w14:textId="77777777" w:rsidR="000B5D63" w:rsidRPr="000B5D63" w:rsidRDefault="000B5D63" w:rsidP="00834D69">
            <w:pPr>
              <w:jc w:val="center"/>
              <w:rPr>
                <w:sz w:val="18"/>
                <w:szCs w:val="18"/>
              </w:rPr>
            </w:pPr>
            <w:r w:rsidRPr="000B5D63">
              <w:rPr>
                <w:sz w:val="18"/>
                <w:szCs w:val="18"/>
              </w:rPr>
              <w:t>04/28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039ECA"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8EF660D"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32AE32D"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5A291D"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E8095D" w14:textId="77777777" w:rsidR="000B5D63" w:rsidRPr="000B5D63" w:rsidRDefault="000B5D63" w:rsidP="00834D69">
            <w:pPr>
              <w:jc w:val="center"/>
              <w:rPr>
                <w:sz w:val="18"/>
                <w:szCs w:val="18"/>
              </w:rPr>
            </w:pPr>
            <w:r w:rsidRPr="000B5D63">
              <w:rPr>
                <w:sz w:val="18"/>
                <w:szCs w:val="18"/>
              </w:rPr>
              <w:t>11/23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BC07BB"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816DB2" w14:textId="77777777" w:rsidR="000B5D63" w:rsidRPr="000B5D63" w:rsidRDefault="000B5D63" w:rsidP="00834D69">
            <w:pPr>
              <w:jc w:val="center"/>
              <w:rPr>
                <w:sz w:val="18"/>
                <w:szCs w:val="18"/>
              </w:rPr>
            </w:pPr>
            <w:r w:rsidRPr="000B5D63">
              <w:rPr>
                <w:sz w:val="18"/>
                <w:szCs w:val="18"/>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85A1A8E" w14:textId="77777777" w:rsidR="000B5D63" w:rsidRPr="000B5D63" w:rsidRDefault="000B5D63" w:rsidP="00834D69">
            <w:pPr>
              <w:jc w:val="center"/>
              <w:rPr>
                <w:sz w:val="18"/>
                <w:szCs w:val="18"/>
              </w:rPr>
            </w:pPr>
            <w:r w:rsidRPr="000B5D63">
              <w:rPr>
                <w:sz w:val="18"/>
                <w:szCs w:val="18"/>
              </w:rPr>
              <w:t>12/08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B9B212" w14:textId="77777777" w:rsidR="000B5D63" w:rsidRPr="00F4121B" w:rsidRDefault="000B5D63" w:rsidP="00834D69">
            <w:pPr>
              <w:jc w:val="center"/>
              <w:rPr>
                <w:i/>
                <w:sz w:val="18"/>
                <w:szCs w:val="18"/>
                <w:u w:val="single"/>
              </w:rPr>
            </w:pPr>
            <w:r w:rsidRPr="00F4121B">
              <w:rPr>
                <w:i/>
                <w:sz w:val="18"/>
                <w:szCs w:val="18"/>
                <w:u w:val="single"/>
              </w:rPr>
              <w:t>12/24</w:t>
            </w:r>
          </w:p>
        </w:tc>
      </w:tr>
      <w:tr w:rsidR="000B5D63" w:rsidRPr="000B5D63" w14:paraId="6AA405A7"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32F3BD"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7BD67D0"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8445B58"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171356D"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F1B9D8C"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177BC96" w14:textId="77777777" w:rsidR="000B5D63" w:rsidRPr="000B5D63" w:rsidRDefault="000B5D63" w:rsidP="00834D69">
            <w:pPr>
              <w:jc w:val="center"/>
              <w:rPr>
                <w:sz w:val="18"/>
                <w:szCs w:val="18"/>
              </w:rPr>
            </w:pPr>
            <w:r w:rsidRPr="000B5D63">
              <w:rPr>
                <w:sz w:val="18"/>
                <w:szCs w:val="18"/>
              </w:rPr>
              <w:t>04/28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8A66DC"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98F1BE"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F7EF9EF" w14:textId="77777777" w:rsidR="000B5D63" w:rsidRPr="000B5D63" w:rsidRDefault="000B5D63" w:rsidP="00834D69">
            <w:pPr>
              <w:jc w:val="center"/>
              <w:rPr>
                <w:sz w:val="18"/>
                <w:szCs w:val="18"/>
              </w:rPr>
            </w:pPr>
            <w:r w:rsidRPr="000B5D63">
              <w:rPr>
                <w:sz w:val="18"/>
                <w:szCs w:val="18"/>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5474606" w14:textId="77777777" w:rsidR="000B5D63" w:rsidRPr="000B5D63" w:rsidRDefault="000B5D63" w:rsidP="00834D69">
            <w:pPr>
              <w:jc w:val="center"/>
              <w:rPr>
                <w:sz w:val="18"/>
                <w:szCs w:val="18"/>
              </w:rPr>
            </w:pPr>
            <w:r w:rsidRPr="000B5D63">
              <w:rPr>
                <w:sz w:val="18"/>
                <w:szCs w:val="18"/>
              </w:rPr>
              <w:t>01/08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A564C4A" w14:textId="77777777" w:rsidR="000B5D63" w:rsidRPr="000B5D63" w:rsidRDefault="000B5D63" w:rsidP="00834D69">
            <w:pPr>
              <w:jc w:val="center"/>
              <w:rPr>
                <w:sz w:val="18"/>
                <w:szCs w:val="18"/>
              </w:rPr>
            </w:pPr>
            <w:r w:rsidRPr="000B5D63">
              <w:rPr>
                <w:sz w:val="18"/>
                <w:szCs w:val="18"/>
              </w:rPr>
              <w:t>12/04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BB99350" w14:textId="77777777" w:rsidR="000B5D63" w:rsidRPr="000B5D63" w:rsidRDefault="000B5D63" w:rsidP="00834D69">
            <w:pPr>
              <w:jc w:val="center"/>
              <w:rPr>
                <w:sz w:val="18"/>
                <w:szCs w:val="18"/>
              </w:rPr>
            </w:pPr>
            <w:r w:rsidRPr="000B5D63">
              <w:rPr>
                <w:sz w:val="18"/>
                <w:szCs w:val="18"/>
              </w:rPr>
              <w:t>12/10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9555B7F" w14:textId="77777777" w:rsidR="000B5D63" w:rsidRPr="00F4121B" w:rsidRDefault="000B5D63" w:rsidP="00834D69">
            <w:pPr>
              <w:jc w:val="center"/>
              <w:rPr>
                <w:i/>
                <w:sz w:val="18"/>
                <w:szCs w:val="18"/>
                <w:u w:val="single"/>
              </w:rPr>
            </w:pPr>
            <w:r w:rsidRPr="00F4121B">
              <w:rPr>
                <w:i/>
                <w:sz w:val="18"/>
                <w:szCs w:val="18"/>
                <w:u w:val="single"/>
              </w:rPr>
              <w:t>12/23</w:t>
            </w:r>
          </w:p>
        </w:tc>
      </w:tr>
      <w:tr w:rsidR="000B5D63" w:rsidRPr="000B5D63" w14:paraId="6749D9B3"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79D4CD"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29E57CFD"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3F8B872"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7C8D2A4"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45C6A1"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E1DB4A" w14:textId="77777777" w:rsidR="000B5D63" w:rsidRPr="000B5D63" w:rsidRDefault="000B5D63" w:rsidP="00834D69">
            <w:pPr>
              <w:jc w:val="center"/>
              <w:rPr>
                <w:sz w:val="18"/>
                <w:szCs w:val="18"/>
              </w:rPr>
            </w:pPr>
            <w:r w:rsidRPr="000B5D63">
              <w:rPr>
                <w:sz w:val="18"/>
                <w:szCs w:val="18"/>
              </w:rPr>
              <w:t>04/28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4A686B1"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38A01DB"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075E1F7" w14:textId="77777777" w:rsidR="000B5D63" w:rsidRPr="000B5D63" w:rsidRDefault="000B5D63" w:rsidP="00834D69">
            <w:pPr>
              <w:jc w:val="center"/>
              <w:rPr>
                <w:sz w:val="18"/>
                <w:szCs w:val="18"/>
              </w:rPr>
            </w:pPr>
            <w:r w:rsidRPr="000B5D63">
              <w:rPr>
                <w:sz w:val="18"/>
                <w:szCs w:val="18"/>
              </w:rPr>
              <w:t>11/19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6A6512" w14:textId="77777777" w:rsidR="000B5D63" w:rsidRPr="000B5D63" w:rsidRDefault="000B5D63" w:rsidP="00834D69">
            <w:pPr>
              <w:jc w:val="center"/>
              <w:rPr>
                <w:sz w:val="18"/>
                <w:szCs w:val="18"/>
              </w:rPr>
            </w:pPr>
            <w:r w:rsidRPr="000B5D63">
              <w:rPr>
                <w:sz w:val="18"/>
                <w:szCs w:val="18"/>
              </w:rPr>
              <w:t>12/10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B4410E"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30690A"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3A6BE5" w14:textId="77777777" w:rsidR="000B5D63" w:rsidRPr="00F4121B" w:rsidRDefault="000B5D63" w:rsidP="00834D69">
            <w:pPr>
              <w:jc w:val="center"/>
              <w:rPr>
                <w:i/>
                <w:sz w:val="18"/>
                <w:szCs w:val="18"/>
                <w:u w:val="single"/>
              </w:rPr>
            </w:pPr>
            <w:r w:rsidRPr="00F4121B">
              <w:rPr>
                <w:i/>
                <w:sz w:val="18"/>
                <w:szCs w:val="18"/>
                <w:u w:val="single"/>
              </w:rPr>
              <w:t>11/23</w:t>
            </w:r>
          </w:p>
        </w:tc>
      </w:tr>
      <w:tr w:rsidR="000B5D63" w:rsidRPr="000B5D63" w14:paraId="40D20828"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173199FF" w14:textId="77777777" w:rsidR="000B5D63" w:rsidRPr="000B5D63" w:rsidRDefault="000B5D63" w:rsidP="00834D69">
            <w:pPr>
              <w:jc w:val="center"/>
              <w:rPr>
                <w:sz w:val="18"/>
                <w:szCs w:val="18"/>
              </w:rPr>
            </w:pPr>
            <w:r w:rsidRPr="000B5D63">
              <w:rPr>
                <w:sz w:val="18"/>
                <w:szCs w:val="18"/>
              </w:rPr>
              <w:t>11</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64ED89AD" w14:textId="77777777" w:rsidR="000B5D63" w:rsidRPr="000B5D63" w:rsidRDefault="000B5D63" w:rsidP="00834D69">
            <w:pPr>
              <w:jc w:val="center"/>
              <w:rPr>
                <w:sz w:val="18"/>
                <w:szCs w:val="18"/>
              </w:rPr>
            </w:pPr>
            <w:proofErr w:type="spellStart"/>
            <w:r w:rsidRPr="000B5D63">
              <w:rPr>
                <w:sz w:val="18"/>
                <w:szCs w:val="18"/>
              </w:rPr>
              <w:t>Kyyvesi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7C79AFA"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91163B"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C0E8BC2"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145F66"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9CC8A9"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CAD7DA" w14:textId="77777777" w:rsidR="000B5D63" w:rsidRPr="000B5D63" w:rsidRDefault="000B5D63" w:rsidP="00834D69">
            <w:pPr>
              <w:jc w:val="center"/>
              <w:rPr>
                <w:sz w:val="18"/>
                <w:szCs w:val="18"/>
              </w:rPr>
            </w:pPr>
            <w:r w:rsidRPr="000B5D63">
              <w:rPr>
                <w:sz w:val="18"/>
                <w:szCs w:val="18"/>
              </w:rPr>
              <w:t>04/12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C7CBF0" w14:textId="77777777" w:rsidR="000B5D63" w:rsidRPr="00F4121B" w:rsidRDefault="000B5D63" w:rsidP="00834D69">
            <w:pPr>
              <w:jc w:val="center"/>
              <w:rPr>
                <w:i/>
                <w:sz w:val="18"/>
                <w:szCs w:val="18"/>
                <w:u w:val="single"/>
              </w:rPr>
            </w:pPr>
            <w:r w:rsidRPr="00F4121B">
              <w:rPr>
                <w:i/>
                <w:sz w:val="18"/>
                <w:szCs w:val="18"/>
                <w:u w:val="single"/>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E7BF3B"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A01CD0" w14:textId="77777777" w:rsidR="000B5D63" w:rsidRPr="00F4121B" w:rsidRDefault="000B5D63" w:rsidP="00834D69">
            <w:pPr>
              <w:jc w:val="center"/>
              <w:rPr>
                <w:i/>
                <w:sz w:val="18"/>
                <w:szCs w:val="18"/>
                <w:u w:val="single"/>
              </w:rPr>
            </w:pPr>
            <w:r w:rsidRPr="00F4121B">
              <w:rPr>
                <w:i/>
                <w:sz w:val="18"/>
                <w:szCs w:val="18"/>
                <w:u w:val="single"/>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B7E445B" w14:textId="77777777" w:rsidR="000B5D63" w:rsidRPr="004E220C" w:rsidRDefault="000B5D63" w:rsidP="00834D69">
            <w:pPr>
              <w:jc w:val="center"/>
              <w:rPr>
                <w:b/>
                <w:sz w:val="18"/>
                <w:szCs w:val="18"/>
                <w:u w:val="single"/>
              </w:rPr>
            </w:pPr>
            <w:r w:rsidRPr="004E220C">
              <w:rPr>
                <w:b/>
                <w:sz w:val="18"/>
                <w:szCs w:val="18"/>
                <w:u w:val="single"/>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6114D5E" w14:textId="77777777" w:rsidR="000B5D63" w:rsidRPr="00F4121B" w:rsidRDefault="000B5D63" w:rsidP="00834D69">
            <w:pPr>
              <w:jc w:val="center"/>
              <w:rPr>
                <w:i/>
                <w:sz w:val="18"/>
                <w:szCs w:val="18"/>
                <w:u w:val="single"/>
              </w:rPr>
            </w:pPr>
            <w:r w:rsidRPr="00F4121B">
              <w:rPr>
                <w:i/>
                <w:sz w:val="18"/>
                <w:szCs w:val="18"/>
                <w:u w:val="single"/>
              </w:rPr>
              <w:t>12/22</w:t>
            </w:r>
          </w:p>
        </w:tc>
      </w:tr>
      <w:tr w:rsidR="000B5D63" w:rsidRPr="000B5D63" w14:paraId="7935625A"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FCDC8"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2BD65709"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8D5C4E4"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EF49C1"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ED2C4E"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6C99935"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F075D2B"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88E2F70" w14:textId="77777777" w:rsidR="000B5D63" w:rsidRPr="000B5D63" w:rsidRDefault="000B5D63" w:rsidP="00834D69">
            <w:pPr>
              <w:jc w:val="center"/>
              <w:rPr>
                <w:sz w:val="18"/>
                <w:szCs w:val="18"/>
              </w:rPr>
            </w:pPr>
            <w:r w:rsidRPr="000B5D63">
              <w:rPr>
                <w:sz w:val="18"/>
                <w:szCs w:val="18"/>
              </w:rPr>
              <w:t>04/15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1BE960E" w14:textId="77777777" w:rsidR="000B5D63" w:rsidRPr="00F4121B" w:rsidRDefault="000B5D63" w:rsidP="00834D69">
            <w:pPr>
              <w:jc w:val="center"/>
              <w:rPr>
                <w:i/>
                <w:sz w:val="18"/>
                <w:szCs w:val="18"/>
                <w:u w:val="single"/>
              </w:rPr>
            </w:pPr>
            <w:r w:rsidRPr="00F4121B">
              <w:rPr>
                <w:i/>
                <w:sz w:val="18"/>
                <w:szCs w:val="18"/>
                <w:u w:val="single"/>
              </w:rPr>
              <w:t>11/25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78F8409" w14:textId="77777777" w:rsidR="000B5D63" w:rsidRPr="000B5D63" w:rsidRDefault="000B5D63" w:rsidP="00834D69">
            <w:pPr>
              <w:jc w:val="center"/>
              <w:rPr>
                <w:sz w:val="18"/>
                <w:szCs w:val="18"/>
              </w:rPr>
            </w:pPr>
            <w:r w:rsidRPr="000B5D63">
              <w:rPr>
                <w:sz w:val="18"/>
                <w:szCs w:val="18"/>
              </w:rPr>
              <w:t>01/03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7C904CA" w14:textId="77777777" w:rsidR="000B5D63" w:rsidRPr="00F4121B" w:rsidRDefault="000B5D63" w:rsidP="00834D69">
            <w:pPr>
              <w:jc w:val="center"/>
              <w:rPr>
                <w:i/>
                <w:sz w:val="18"/>
                <w:szCs w:val="18"/>
                <w:u w:val="single"/>
              </w:rPr>
            </w:pPr>
            <w:r w:rsidRPr="00F4121B">
              <w:rPr>
                <w:i/>
                <w:sz w:val="18"/>
                <w:szCs w:val="18"/>
                <w:u w:val="single"/>
              </w:rPr>
              <w:t>12/04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5C9AA12" w14:textId="77777777" w:rsidR="000B5D63" w:rsidRPr="004E220C" w:rsidRDefault="000B5D63" w:rsidP="00834D69">
            <w:pPr>
              <w:jc w:val="center"/>
              <w:rPr>
                <w:b/>
                <w:sz w:val="18"/>
                <w:szCs w:val="18"/>
                <w:u w:val="single"/>
              </w:rPr>
            </w:pPr>
            <w:r w:rsidRPr="004E220C">
              <w:rPr>
                <w:b/>
                <w:sz w:val="18"/>
                <w:szCs w:val="18"/>
                <w:u w:val="single"/>
              </w:rPr>
              <w:t>12/10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48E7BEF" w14:textId="77777777" w:rsidR="000B5D63" w:rsidRPr="00F4121B" w:rsidRDefault="000B5D63" w:rsidP="00834D69">
            <w:pPr>
              <w:jc w:val="center"/>
              <w:rPr>
                <w:i/>
                <w:sz w:val="18"/>
                <w:szCs w:val="18"/>
                <w:u w:val="single"/>
              </w:rPr>
            </w:pPr>
            <w:r w:rsidRPr="00F4121B">
              <w:rPr>
                <w:i/>
                <w:sz w:val="18"/>
                <w:szCs w:val="18"/>
                <w:u w:val="single"/>
              </w:rPr>
              <w:t>12/19</w:t>
            </w:r>
          </w:p>
        </w:tc>
      </w:tr>
      <w:tr w:rsidR="000B5D63" w:rsidRPr="000B5D63" w14:paraId="621DE8DE"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0B116E"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3A870D2"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FFCE32F" w14:textId="77777777" w:rsidR="000B5D63" w:rsidRPr="000B5D63" w:rsidRDefault="00222904"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A45312" w14:textId="77777777" w:rsidR="000B5D63" w:rsidRPr="000B5D63" w:rsidRDefault="000B5D63" w:rsidP="00834D69">
            <w:pPr>
              <w:jc w:val="center"/>
              <w:rPr>
                <w:sz w:val="18"/>
                <w:szCs w:val="18"/>
              </w:rPr>
            </w:pPr>
            <w:r w:rsidRPr="000B5D63">
              <w:rPr>
                <w:sz w:val="18"/>
                <w:szCs w:val="18"/>
              </w:rPr>
              <w:t>05/10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13C0F1"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ADDAA81"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4E2DF3E"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9B3931" w14:textId="77777777" w:rsidR="000B5D63" w:rsidRPr="000B5D63" w:rsidRDefault="000B5D63" w:rsidP="00834D69">
            <w:pPr>
              <w:jc w:val="center"/>
              <w:rPr>
                <w:sz w:val="18"/>
                <w:szCs w:val="18"/>
              </w:rPr>
            </w:pPr>
            <w:r w:rsidRPr="000B5D63">
              <w:rPr>
                <w:sz w:val="18"/>
                <w:szCs w:val="18"/>
              </w:rPr>
              <w:t>04/15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3EE0DAD" w14:textId="77777777" w:rsidR="000B5D63" w:rsidRPr="00F4121B" w:rsidRDefault="000B5D63" w:rsidP="00834D69">
            <w:pPr>
              <w:jc w:val="center"/>
              <w:rPr>
                <w:i/>
                <w:sz w:val="18"/>
                <w:szCs w:val="18"/>
                <w:u w:val="single"/>
              </w:rPr>
            </w:pPr>
            <w:r w:rsidRPr="00F4121B">
              <w:rPr>
                <w:i/>
                <w:sz w:val="18"/>
                <w:szCs w:val="18"/>
                <w:u w:val="single"/>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8F8FDE"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48F38AE" w14:textId="77777777" w:rsidR="000B5D63" w:rsidRPr="00F4121B" w:rsidRDefault="000B5D63" w:rsidP="00834D69">
            <w:pPr>
              <w:jc w:val="center"/>
              <w:rPr>
                <w:i/>
                <w:sz w:val="18"/>
                <w:szCs w:val="18"/>
                <w:u w:val="single"/>
              </w:rPr>
            </w:pPr>
            <w:r w:rsidRPr="00F4121B">
              <w:rPr>
                <w:i/>
                <w:sz w:val="18"/>
                <w:szCs w:val="18"/>
                <w:u w:val="single"/>
              </w:rPr>
              <w:t>11/09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57E1698" w14:textId="77777777" w:rsidR="000B5D63" w:rsidRPr="004E220C" w:rsidRDefault="000B5D63" w:rsidP="00834D69">
            <w:pPr>
              <w:jc w:val="center"/>
              <w:rPr>
                <w:b/>
                <w:sz w:val="18"/>
                <w:szCs w:val="18"/>
                <w:u w:val="single"/>
              </w:rPr>
            </w:pPr>
            <w:r w:rsidRPr="004E220C">
              <w:rPr>
                <w:b/>
                <w:sz w:val="18"/>
                <w:szCs w:val="18"/>
                <w:u w:val="single"/>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35A593" w14:textId="77777777" w:rsidR="000B5D63" w:rsidRPr="00F4121B" w:rsidRDefault="000B5D63" w:rsidP="00834D69">
            <w:pPr>
              <w:jc w:val="center"/>
              <w:rPr>
                <w:i/>
                <w:sz w:val="18"/>
                <w:szCs w:val="18"/>
                <w:u w:val="single"/>
              </w:rPr>
            </w:pPr>
            <w:r w:rsidRPr="00F4121B">
              <w:rPr>
                <w:i/>
                <w:sz w:val="18"/>
                <w:szCs w:val="18"/>
                <w:u w:val="single"/>
              </w:rPr>
              <w:t>10/23</w:t>
            </w:r>
          </w:p>
        </w:tc>
      </w:tr>
      <w:tr w:rsidR="000B5D63" w:rsidRPr="000B5D63" w14:paraId="56C23457"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307B7F24" w14:textId="77777777" w:rsidR="000B5D63" w:rsidRPr="000B5D63" w:rsidRDefault="000B5D63" w:rsidP="00834D69">
            <w:pPr>
              <w:jc w:val="center"/>
              <w:rPr>
                <w:sz w:val="18"/>
                <w:szCs w:val="18"/>
              </w:rPr>
            </w:pPr>
            <w:r w:rsidRPr="000B5D63">
              <w:rPr>
                <w:sz w:val="18"/>
                <w:szCs w:val="18"/>
              </w:rPr>
              <w:t>12</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0CC9508A" w14:textId="77777777" w:rsidR="000B5D63" w:rsidRPr="000B5D63" w:rsidRDefault="000B5D63" w:rsidP="00834D69">
            <w:pPr>
              <w:jc w:val="center"/>
              <w:rPr>
                <w:sz w:val="18"/>
                <w:szCs w:val="18"/>
              </w:rPr>
            </w:pPr>
            <w:proofErr w:type="spellStart"/>
            <w:r w:rsidRPr="000B5D63">
              <w:rPr>
                <w:sz w:val="18"/>
                <w:szCs w:val="18"/>
              </w:rPr>
              <w:t>Tuusulanja</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223640C"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2C1F6C0" w14:textId="77777777" w:rsidR="000B5D63" w:rsidRPr="000B5D63" w:rsidRDefault="000B5D63" w:rsidP="00834D69">
            <w:pPr>
              <w:jc w:val="center"/>
              <w:rPr>
                <w:sz w:val="18"/>
                <w:szCs w:val="18"/>
              </w:rPr>
            </w:pPr>
            <w:r w:rsidRPr="000B5D63">
              <w:rPr>
                <w:sz w:val="18"/>
                <w:szCs w:val="18"/>
              </w:rPr>
              <w:t>04/21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6240E26" w14:textId="77777777" w:rsidR="000B5D63" w:rsidRPr="000B5D63" w:rsidRDefault="000B5D63" w:rsidP="00834D69">
            <w:pPr>
              <w:jc w:val="center"/>
              <w:rPr>
                <w:sz w:val="18"/>
                <w:szCs w:val="18"/>
              </w:rPr>
            </w:pPr>
            <w:r w:rsidRPr="000B5D63">
              <w:rPr>
                <w:sz w:val="18"/>
                <w:szCs w:val="18"/>
              </w:rPr>
              <w:t>04/25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3F9EF2" w14:textId="77777777" w:rsidR="000B5D63" w:rsidRPr="000B5D63" w:rsidRDefault="000B5D63" w:rsidP="00834D69">
            <w:pPr>
              <w:jc w:val="center"/>
              <w:rPr>
                <w:sz w:val="18"/>
                <w:szCs w:val="18"/>
              </w:rPr>
            </w:pPr>
            <w:r w:rsidRPr="000B5D63">
              <w:rPr>
                <w:sz w:val="18"/>
                <w:szCs w:val="18"/>
              </w:rPr>
              <w:t>04/24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C18D45"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355645D" w14:textId="77777777" w:rsidR="000B5D63" w:rsidRPr="000B5D63" w:rsidRDefault="000B5D63" w:rsidP="00834D69">
            <w:pPr>
              <w:jc w:val="center"/>
              <w:rPr>
                <w:sz w:val="18"/>
                <w:szCs w:val="18"/>
              </w:rPr>
            </w:pPr>
            <w:r w:rsidRPr="000B5D63">
              <w:rPr>
                <w:sz w:val="18"/>
                <w:szCs w:val="18"/>
              </w:rPr>
              <w:t>04/05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F80487" w14:textId="77777777" w:rsidR="000B5D63" w:rsidRPr="000B5D63" w:rsidRDefault="000B5D63" w:rsidP="00834D69">
            <w:pPr>
              <w:jc w:val="center"/>
              <w:rPr>
                <w:sz w:val="18"/>
                <w:szCs w:val="18"/>
              </w:rPr>
            </w:pPr>
            <w:r w:rsidRPr="000B5D63">
              <w:rPr>
                <w:sz w:val="18"/>
                <w:szCs w:val="18"/>
              </w:rPr>
              <w:t>11/09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D2601F" w14:textId="77777777" w:rsidR="000B5D63" w:rsidRPr="004E220C" w:rsidRDefault="000B5D63" w:rsidP="00834D69">
            <w:pPr>
              <w:jc w:val="center"/>
              <w:rPr>
                <w:b/>
                <w:sz w:val="18"/>
                <w:szCs w:val="18"/>
                <w:u w:val="single"/>
              </w:rPr>
            </w:pPr>
            <w:r w:rsidRPr="004E220C">
              <w:rPr>
                <w:b/>
                <w:sz w:val="18"/>
                <w:szCs w:val="18"/>
                <w:u w:val="single"/>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7BE5E20" w14:textId="77777777" w:rsidR="000B5D63" w:rsidRPr="00F4121B" w:rsidRDefault="000B5D63" w:rsidP="00834D69">
            <w:pPr>
              <w:jc w:val="center"/>
              <w:rPr>
                <w:i/>
                <w:sz w:val="18"/>
                <w:szCs w:val="18"/>
                <w:u w:val="single"/>
              </w:rPr>
            </w:pPr>
            <w:r w:rsidRPr="00F4121B">
              <w:rPr>
                <w:i/>
                <w:sz w:val="18"/>
                <w:szCs w:val="18"/>
                <w:u w:val="single"/>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2DDBCC" w14:textId="77777777" w:rsidR="000B5D63" w:rsidRPr="000B5D63" w:rsidRDefault="000B5D63" w:rsidP="00834D69">
            <w:pPr>
              <w:jc w:val="center"/>
              <w:rPr>
                <w:sz w:val="18"/>
                <w:szCs w:val="18"/>
              </w:rPr>
            </w:pPr>
            <w:r w:rsidRPr="000B5D63">
              <w:rPr>
                <w:sz w:val="18"/>
                <w:szCs w:val="18"/>
              </w:rPr>
              <w:t>11/25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35609C9" w14:textId="77777777" w:rsidR="000B5D63" w:rsidRPr="004E220C" w:rsidRDefault="000B5D63" w:rsidP="00834D69">
            <w:pPr>
              <w:jc w:val="center"/>
              <w:rPr>
                <w:b/>
                <w:sz w:val="18"/>
                <w:szCs w:val="18"/>
                <w:u w:val="single"/>
              </w:rPr>
            </w:pPr>
            <w:r w:rsidRPr="004E220C">
              <w:rPr>
                <w:b/>
                <w:sz w:val="18"/>
                <w:szCs w:val="18"/>
                <w:u w:val="single"/>
              </w:rPr>
              <w:t>12/01</w:t>
            </w:r>
          </w:p>
        </w:tc>
      </w:tr>
      <w:tr w:rsidR="000B5D63" w:rsidRPr="000B5D63" w14:paraId="776439DD"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5EE304"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A38027F"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1C4874B"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873B30" w14:textId="77777777" w:rsidR="000B5D63" w:rsidRPr="000B5D63" w:rsidRDefault="000B5D63" w:rsidP="00834D69">
            <w:pPr>
              <w:jc w:val="center"/>
              <w:rPr>
                <w:sz w:val="18"/>
                <w:szCs w:val="18"/>
              </w:rPr>
            </w:pPr>
            <w:r w:rsidRPr="000B5D63">
              <w:rPr>
                <w:sz w:val="18"/>
                <w:szCs w:val="18"/>
              </w:rPr>
              <w:t>04/25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F66C7E"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ACDF42" w14:textId="77777777" w:rsidR="000B5D63" w:rsidRPr="000B5D63" w:rsidRDefault="000B5D63" w:rsidP="00834D69">
            <w:pPr>
              <w:jc w:val="center"/>
              <w:rPr>
                <w:sz w:val="18"/>
                <w:szCs w:val="18"/>
              </w:rPr>
            </w:pPr>
            <w:r w:rsidRPr="000B5D63">
              <w:rPr>
                <w:sz w:val="18"/>
                <w:szCs w:val="18"/>
              </w:rPr>
              <w:t>04/20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FDDDBD"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93071AE" w14:textId="77777777" w:rsidR="000B5D63" w:rsidRPr="000B5D63" w:rsidRDefault="000B5D63" w:rsidP="00834D69">
            <w:pPr>
              <w:jc w:val="center"/>
              <w:rPr>
                <w:sz w:val="18"/>
                <w:szCs w:val="18"/>
              </w:rPr>
            </w:pPr>
            <w:r w:rsidRPr="000B5D63">
              <w:rPr>
                <w:sz w:val="18"/>
                <w:szCs w:val="18"/>
              </w:rPr>
              <w:t>03/25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285E7C5" w14:textId="77777777" w:rsidR="000B5D63" w:rsidRPr="000B5D63" w:rsidRDefault="000B5D63" w:rsidP="00834D69">
            <w:pPr>
              <w:jc w:val="center"/>
              <w:rPr>
                <w:sz w:val="18"/>
                <w:szCs w:val="18"/>
              </w:rPr>
            </w:pPr>
            <w:r w:rsidRPr="000B5D63">
              <w:rPr>
                <w:sz w:val="18"/>
                <w:szCs w:val="18"/>
              </w:rPr>
              <w:t>11/19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1935F4" w14:textId="77777777" w:rsidR="000B5D63" w:rsidRPr="004E220C" w:rsidRDefault="000B5D63" w:rsidP="00834D69">
            <w:pPr>
              <w:jc w:val="center"/>
              <w:rPr>
                <w:b/>
                <w:sz w:val="18"/>
                <w:szCs w:val="18"/>
                <w:u w:val="single"/>
              </w:rPr>
            </w:pPr>
            <w:r w:rsidRPr="004E220C">
              <w:rPr>
                <w:b/>
                <w:sz w:val="18"/>
                <w:szCs w:val="18"/>
                <w:u w:val="single"/>
              </w:rPr>
              <w:t>12/09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0378CC3" w14:textId="77777777" w:rsidR="000B5D63" w:rsidRPr="00F4121B" w:rsidRDefault="000B5D63" w:rsidP="00834D69">
            <w:pPr>
              <w:jc w:val="center"/>
              <w:rPr>
                <w:i/>
                <w:sz w:val="18"/>
                <w:szCs w:val="18"/>
                <w:u w:val="single"/>
              </w:rPr>
            </w:pPr>
            <w:r w:rsidRPr="00F4121B">
              <w:rPr>
                <w:i/>
                <w:sz w:val="18"/>
                <w:szCs w:val="18"/>
                <w:u w:val="single"/>
              </w:rPr>
              <w:t>10/28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1FD461" w14:textId="77777777" w:rsidR="000B5D63" w:rsidRPr="000B5D63" w:rsidRDefault="000B5D63" w:rsidP="00834D69">
            <w:pPr>
              <w:jc w:val="center"/>
              <w:rPr>
                <w:sz w:val="18"/>
                <w:szCs w:val="18"/>
              </w:rPr>
            </w:pPr>
            <w:r w:rsidRPr="000B5D63">
              <w:rPr>
                <w:sz w:val="18"/>
                <w:szCs w:val="18"/>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6236846" w14:textId="77777777" w:rsidR="000B5D63" w:rsidRPr="004E220C" w:rsidRDefault="000B5D63" w:rsidP="00834D69">
            <w:pPr>
              <w:jc w:val="center"/>
              <w:rPr>
                <w:b/>
                <w:sz w:val="18"/>
                <w:szCs w:val="18"/>
                <w:u w:val="single"/>
              </w:rPr>
            </w:pPr>
            <w:r w:rsidRPr="004E220C">
              <w:rPr>
                <w:b/>
                <w:sz w:val="18"/>
                <w:szCs w:val="18"/>
                <w:u w:val="single"/>
              </w:rPr>
              <w:t>10/23</w:t>
            </w:r>
          </w:p>
        </w:tc>
      </w:tr>
      <w:tr w:rsidR="000B5D63" w:rsidRPr="000B5D63" w14:paraId="3BFAA814"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0CDDD4"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7A6E250"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844D7CC"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17AAEB" w14:textId="77777777" w:rsidR="000B5D63" w:rsidRPr="000B5D63" w:rsidRDefault="000B5D63" w:rsidP="00834D69">
            <w:pPr>
              <w:jc w:val="center"/>
              <w:rPr>
                <w:sz w:val="18"/>
                <w:szCs w:val="18"/>
              </w:rPr>
            </w:pPr>
            <w:r w:rsidRPr="000B5D63">
              <w:rPr>
                <w:sz w:val="18"/>
                <w:szCs w:val="18"/>
              </w:rPr>
              <w:t>04/25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04ABF3"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45540F" w14:textId="77777777" w:rsidR="000B5D63" w:rsidRPr="000B5D63" w:rsidRDefault="000B5D63" w:rsidP="00834D69">
            <w:pPr>
              <w:jc w:val="center"/>
              <w:rPr>
                <w:sz w:val="18"/>
                <w:szCs w:val="18"/>
              </w:rPr>
            </w:pPr>
            <w:r w:rsidRPr="000B5D63">
              <w:rPr>
                <w:sz w:val="18"/>
                <w:szCs w:val="18"/>
              </w:rPr>
              <w:t>04/20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B68192"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F956167" w14:textId="77777777" w:rsidR="000B5D63" w:rsidRPr="000B5D63" w:rsidRDefault="000B5D63" w:rsidP="00834D69">
            <w:pPr>
              <w:jc w:val="center"/>
              <w:rPr>
                <w:sz w:val="18"/>
                <w:szCs w:val="18"/>
              </w:rPr>
            </w:pPr>
            <w:r w:rsidRPr="000B5D63">
              <w:rPr>
                <w:sz w:val="18"/>
                <w:szCs w:val="18"/>
              </w:rPr>
              <w:t>03/23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0C6A26F" w14:textId="77777777" w:rsidR="000B5D63" w:rsidRPr="000B5D63" w:rsidRDefault="000B5D63" w:rsidP="00834D69">
            <w:pPr>
              <w:jc w:val="center"/>
              <w:rPr>
                <w:sz w:val="18"/>
                <w:szCs w:val="18"/>
              </w:rPr>
            </w:pPr>
            <w:r w:rsidRPr="000B5D63">
              <w:rPr>
                <w:sz w:val="18"/>
                <w:szCs w:val="18"/>
              </w:rPr>
              <w:t>11/20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F523318" w14:textId="77777777" w:rsidR="000B5D63" w:rsidRPr="004E220C" w:rsidRDefault="000B5D63" w:rsidP="00834D69">
            <w:pPr>
              <w:jc w:val="center"/>
              <w:rPr>
                <w:b/>
                <w:sz w:val="18"/>
                <w:szCs w:val="18"/>
                <w:u w:val="single"/>
              </w:rPr>
            </w:pPr>
            <w:r w:rsidRPr="004E220C">
              <w:rPr>
                <w:b/>
                <w:sz w:val="18"/>
                <w:szCs w:val="18"/>
                <w:u w:val="single"/>
              </w:rPr>
              <w:t>01/02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7F1775" w14:textId="77777777" w:rsidR="000B5D63" w:rsidRPr="00F4121B" w:rsidRDefault="000B5D63" w:rsidP="00834D69">
            <w:pPr>
              <w:jc w:val="center"/>
              <w:rPr>
                <w:i/>
                <w:sz w:val="18"/>
                <w:szCs w:val="18"/>
                <w:u w:val="single"/>
              </w:rPr>
            </w:pPr>
            <w:r w:rsidRPr="00F4121B">
              <w:rPr>
                <w:i/>
                <w:sz w:val="18"/>
                <w:szCs w:val="18"/>
                <w:u w:val="single"/>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9B3A12C"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3ADB45" w14:textId="77777777" w:rsidR="000B5D63" w:rsidRPr="004E220C" w:rsidRDefault="000B5D63" w:rsidP="00834D69">
            <w:pPr>
              <w:jc w:val="center"/>
              <w:rPr>
                <w:b/>
                <w:sz w:val="18"/>
                <w:szCs w:val="18"/>
                <w:u w:val="single"/>
              </w:rPr>
            </w:pPr>
            <w:r w:rsidRPr="004E220C">
              <w:rPr>
                <w:b/>
                <w:sz w:val="18"/>
                <w:szCs w:val="18"/>
                <w:u w:val="single"/>
              </w:rPr>
              <w:t>12/02</w:t>
            </w:r>
          </w:p>
        </w:tc>
      </w:tr>
      <w:tr w:rsidR="000B5D63" w:rsidRPr="000B5D63" w14:paraId="3D0F2AAF"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1A0EE215" w14:textId="77777777" w:rsidR="000B5D63" w:rsidRPr="000B5D63" w:rsidRDefault="000B5D63" w:rsidP="00834D69">
            <w:pPr>
              <w:jc w:val="center"/>
              <w:rPr>
                <w:sz w:val="18"/>
                <w:szCs w:val="18"/>
              </w:rPr>
            </w:pPr>
            <w:r w:rsidRPr="000B5D63">
              <w:rPr>
                <w:sz w:val="18"/>
                <w:szCs w:val="18"/>
              </w:rPr>
              <w:t>13</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4803F8CD" w14:textId="77777777" w:rsidR="000B5D63" w:rsidRPr="000B5D63" w:rsidRDefault="000B5D63" w:rsidP="00834D69">
            <w:pPr>
              <w:jc w:val="center"/>
              <w:rPr>
                <w:sz w:val="18"/>
                <w:szCs w:val="18"/>
              </w:rPr>
            </w:pPr>
            <w:proofErr w:type="spellStart"/>
            <w:r w:rsidRPr="000B5D63">
              <w:rPr>
                <w:sz w:val="18"/>
                <w:szCs w:val="18"/>
              </w:rPr>
              <w:t>Pyhajarvi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B6C9AA6"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75CBC3"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16E289"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FD94C8"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541B5F8"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4EEA191" w14:textId="77777777" w:rsidR="000B5D63" w:rsidRPr="000B5D63" w:rsidRDefault="000B5D63" w:rsidP="00834D69">
            <w:pPr>
              <w:jc w:val="center"/>
              <w:rPr>
                <w:sz w:val="18"/>
                <w:szCs w:val="18"/>
              </w:rPr>
            </w:pPr>
            <w:r w:rsidRPr="000B5D63">
              <w:rPr>
                <w:sz w:val="18"/>
                <w:szCs w:val="18"/>
              </w:rPr>
              <w:t>04/03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B9138B"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2F6323"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FAEC90" w14:textId="77777777" w:rsidR="000B5D63" w:rsidRPr="000B5D63" w:rsidRDefault="000B5D63" w:rsidP="00834D69">
            <w:pPr>
              <w:jc w:val="center"/>
              <w:rPr>
                <w:sz w:val="18"/>
                <w:szCs w:val="18"/>
              </w:rPr>
            </w:pPr>
            <w:r w:rsidRPr="000B5D63">
              <w:rPr>
                <w:sz w:val="18"/>
                <w:szCs w:val="18"/>
              </w:rPr>
              <w:t>01/07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5228A7" w14:textId="77777777" w:rsidR="000B5D63" w:rsidRPr="000B5D63" w:rsidRDefault="000B5D63" w:rsidP="00834D69">
            <w:pPr>
              <w:jc w:val="center"/>
              <w:rPr>
                <w:sz w:val="18"/>
                <w:szCs w:val="18"/>
              </w:rPr>
            </w:pPr>
            <w:r w:rsidRPr="000B5D63">
              <w:rPr>
                <w:sz w:val="18"/>
                <w:szCs w:val="18"/>
              </w:rPr>
              <w:t>12/11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EE6E6E" w14:textId="77777777" w:rsidR="000B5D63" w:rsidRPr="004E220C" w:rsidRDefault="000B5D63" w:rsidP="00834D69">
            <w:pPr>
              <w:jc w:val="center"/>
              <w:rPr>
                <w:b/>
                <w:sz w:val="18"/>
                <w:szCs w:val="18"/>
                <w:u w:val="single"/>
              </w:rPr>
            </w:pPr>
            <w:r w:rsidRPr="004E220C">
              <w:rPr>
                <w:b/>
                <w:sz w:val="18"/>
                <w:szCs w:val="18"/>
                <w:u w:val="single"/>
              </w:rPr>
              <w:t>12/24</w:t>
            </w:r>
          </w:p>
        </w:tc>
      </w:tr>
      <w:tr w:rsidR="000B5D63" w:rsidRPr="000B5D63" w14:paraId="0E9C1CF4"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E5424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B2D9629"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EE664FB"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7BCD2F7"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1F62925"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953AFF"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7051836"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7EA5B5" w14:textId="77777777" w:rsidR="000B5D63" w:rsidRPr="000B5D63" w:rsidRDefault="000B5D63" w:rsidP="00834D69">
            <w:pPr>
              <w:jc w:val="center"/>
              <w:rPr>
                <w:sz w:val="18"/>
                <w:szCs w:val="18"/>
              </w:rPr>
            </w:pPr>
            <w:r w:rsidRPr="000B5D63">
              <w:rPr>
                <w:sz w:val="18"/>
                <w:szCs w:val="18"/>
              </w:rPr>
              <w:t>04/07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AA805A4" w14:textId="77777777" w:rsidR="000B5D63" w:rsidRPr="000B5D63" w:rsidRDefault="000B5D63" w:rsidP="00834D69">
            <w:pPr>
              <w:jc w:val="center"/>
              <w:rPr>
                <w:sz w:val="18"/>
                <w:szCs w:val="18"/>
              </w:rPr>
            </w:pPr>
            <w:r w:rsidRPr="000B5D63">
              <w:rPr>
                <w:sz w:val="18"/>
                <w:szCs w:val="18"/>
              </w:rPr>
              <w:t>11/18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AED4C34" w14:textId="77777777" w:rsidR="000B5D63" w:rsidRPr="000B5D63" w:rsidRDefault="000B5D63" w:rsidP="00834D69">
            <w:pPr>
              <w:jc w:val="center"/>
              <w:rPr>
                <w:sz w:val="18"/>
                <w:szCs w:val="18"/>
              </w:rPr>
            </w:pPr>
            <w:r w:rsidRPr="000B5D63">
              <w:rPr>
                <w:sz w:val="18"/>
                <w:szCs w:val="18"/>
              </w:rPr>
              <w:t>12/09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C9148C0"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A0A9C5" w14:textId="77777777" w:rsidR="000B5D63" w:rsidRPr="000B5D63" w:rsidRDefault="000B5D63" w:rsidP="00834D69">
            <w:pPr>
              <w:jc w:val="center"/>
              <w:rPr>
                <w:sz w:val="18"/>
                <w:szCs w:val="18"/>
              </w:rPr>
            </w:pPr>
            <w:r w:rsidRPr="000B5D63">
              <w:rPr>
                <w:sz w:val="18"/>
                <w:szCs w:val="18"/>
              </w:rPr>
              <w:t>11/29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9DB0FF" w14:textId="77777777" w:rsidR="000B5D63" w:rsidRPr="004E220C" w:rsidRDefault="000B5D63" w:rsidP="00834D69">
            <w:pPr>
              <w:jc w:val="center"/>
              <w:rPr>
                <w:b/>
                <w:sz w:val="18"/>
                <w:szCs w:val="18"/>
                <w:u w:val="single"/>
              </w:rPr>
            </w:pPr>
            <w:r w:rsidRPr="004E220C">
              <w:rPr>
                <w:b/>
                <w:sz w:val="18"/>
                <w:szCs w:val="18"/>
                <w:u w:val="single"/>
              </w:rPr>
              <w:t>12/04</w:t>
            </w:r>
          </w:p>
        </w:tc>
      </w:tr>
      <w:tr w:rsidR="000B5D63" w:rsidRPr="000B5D63" w14:paraId="76897297"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F68ED"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8390CFC"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FB404EC"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82DC8B8"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7A25C4"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C07B1C2"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E3B4C59"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3ECC940" w14:textId="77777777" w:rsidR="000B5D63" w:rsidRPr="000B5D63" w:rsidRDefault="000B5D63" w:rsidP="00834D69">
            <w:pPr>
              <w:jc w:val="center"/>
              <w:rPr>
                <w:sz w:val="18"/>
                <w:szCs w:val="18"/>
              </w:rPr>
            </w:pPr>
            <w:r w:rsidRPr="000B5D63">
              <w:rPr>
                <w:sz w:val="18"/>
                <w:szCs w:val="18"/>
              </w:rPr>
              <w:t>04/07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DF16AB3" w14:textId="77777777" w:rsidR="000B5D63" w:rsidRPr="000B5D63" w:rsidRDefault="000B5D63" w:rsidP="00834D69">
            <w:pPr>
              <w:jc w:val="center"/>
              <w:rPr>
                <w:sz w:val="18"/>
                <w:szCs w:val="18"/>
              </w:rPr>
            </w:pPr>
            <w:r w:rsidRPr="000B5D63">
              <w:rPr>
                <w:sz w:val="18"/>
                <w:szCs w:val="18"/>
              </w:rPr>
              <w:t>11/19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9735AF" w14:textId="77777777" w:rsidR="000B5D63" w:rsidRPr="000B5D63" w:rsidRDefault="000B5D63" w:rsidP="00834D69">
            <w:pPr>
              <w:jc w:val="center"/>
              <w:rPr>
                <w:sz w:val="18"/>
                <w:szCs w:val="18"/>
              </w:rPr>
            </w:pPr>
            <w:r w:rsidRPr="000B5D63">
              <w:rPr>
                <w:sz w:val="18"/>
                <w:szCs w:val="18"/>
              </w:rPr>
              <w:t>12/09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0F3608D"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3CBE33A"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FD91863" w14:textId="77777777" w:rsidR="000B5D63" w:rsidRPr="004E220C" w:rsidRDefault="000B5D63" w:rsidP="00834D69">
            <w:pPr>
              <w:jc w:val="center"/>
              <w:rPr>
                <w:b/>
                <w:sz w:val="18"/>
                <w:szCs w:val="18"/>
                <w:u w:val="single"/>
              </w:rPr>
            </w:pPr>
            <w:r w:rsidRPr="004E220C">
              <w:rPr>
                <w:b/>
                <w:sz w:val="18"/>
                <w:szCs w:val="18"/>
                <w:u w:val="single"/>
              </w:rPr>
              <w:t>12/21</w:t>
            </w:r>
          </w:p>
        </w:tc>
      </w:tr>
      <w:tr w:rsidR="000B5D63" w:rsidRPr="000B5D63" w14:paraId="3038ACEF"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11FE08F7" w14:textId="77777777" w:rsidR="000B5D63" w:rsidRPr="000B5D63" w:rsidRDefault="000B5D63" w:rsidP="00834D69">
            <w:pPr>
              <w:jc w:val="center"/>
              <w:rPr>
                <w:sz w:val="18"/>
                <w:szCs w:val="18"/>
              </w:rPr>
            </w:pPr>
            <w:r w:rsidRPr="000B5D63">
              <w:rPr>
                <w:sz w:val="18"/>
                <w:szCs w:val="18"/>
              </w:rPr>
              <w:t>14</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59AA93D1" w14:textId="77777777" w:rsidR="000B5D63" w:rsidRPr="000B5D63" w:rsidRDefault="000B5D63" w:rsidP="00834D69">
            <w:pPr>
              <w:jc w:val="center"/>
              <w:rPr>
                <w:sz w:val="18"/>
                <w:szCs w:val="18"/>
              </w:rPr>
            </w:pPr>
            <w:proofErr w:type="spellStart"/>
            <w:r w:rsidRPr="000B5D63">
              <w:rPr>
                <w:sz w:val="18"/>
                <w:szCs w:val="18"/>
              </w:rPr>
              <w:t>Langelmave</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FF59994"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C11CF1C"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24320E4"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519BC1"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9D0F52F"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5ADD25" w14:textId="77777777" w:rsidR="000B5D63" w:rsidRPr="000B5D63" w:rsidRDefault="000B5D63" w:rsidP="00834D69">
            <w:pPr>
              <w:jc w:val="center"/>
              <w:rPr>
                <w:sz w:val="18"/>
                <w:szCs w:val="18"/>
              </w:rPr>
            </w:pPr>
            <w:r w:rsidRPr="000B5D63">
              <w:rPr>
                <w:sz w:val="18"/>
                <w:szCs w:val="18"/>
              </w:rPr>
              <w:t>04/20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8E2C2CF"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E586E77"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192C152" w14:textId="77777777" w:rsidR="000B5D63" w:rsidRPr="000B5D63" w:rsidRDefault="000B5D63" w:rsidP="00834D69">
            <w:pPr>
              <w:jc w:val="center"/>
              <w:rPr>
                <w:sz w:val="18"/>
                <w:szCs w:val="18"/>
              </w:rPr>
            </w:pPr>
            <w:r w:rsidRPr="000B5D63">
              <w:rPr>
                <w:sz w:val="18"/>
                <w:szCs w:val="18"/>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0F2474" w14:textId="77777777" w:rsidR="000B5D63" w:rsidRPr="004E220C" w:rsidRDefault="000B5D63" w:rsidP="00834D69">
            <w:pPr>
              <w:jc w:val="center"/>
              <w:rPr>
                <w:b/>
                <w:sz w:val="18"/>
                <w:szCs w:val="18"/>
                <w:u w:val="single"/>
              </w:rPr>
            </w:pPr>
            <w:r w:rsidRPr="004E220C">
              <w:rPr>
                <w:b/>
                <w:sz w:val="18"/>
                <w:szCs w:val="18"/>
                <w:u w:val="single"/>
              </w:rPr>
              <w:t>12/09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F662CA" w14:textId="77777777" w:rsidR="000B5D63" w:rsidRPr="00F4121B" w:rsidRDefault="000B5D63" w:rsidP="00834D69">
            <w:pPr>
              <w:jc w:val="center"/>
              <w:rPr>
                <w:i/>
                <w:sz w:val="18"/>
                <w:szCs w:val="18"/>
                <w:u w:val="single"/>
              </w:rPr>
            </w:pPr>
            <w:r w:rsidRPr="00F4121B">
              <w:rPr>
                <w:i/>
                <w:sz w:val="18"/>
                <w:szCs w:val="18"/>
                <w:u w:val="single"/>
              </w:rPr>
              <w:t>12/23</w:t>
            </w:r>
          </w:p>
        </w:tc>
      </w:tr>
      <w:tr w:rsidR="000B5D63" w:rsidRPr="000B5D63" w14:paraId="5EFA9E88"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4F2698"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C88398F"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1150076"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BF7CB8"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6206E1F"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2D557B"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7352EB1"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4D226D"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02E9F9F"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7AE3915" w14:textId="77777777" w:rsidR="000B5D63" w:rsidRPr="000B5D63" w:rsidRDefault="000B5D63" w:rsidP="00834D69">
            <w:pPr>
              <w:jc w:val="center"/>
              <w:rPr>
                <w:sz w:val="18"/>
                <w:szCs w:val="18"/>
              </w:rPr>
            </w:pPr>
            <w:r w:rsidRPr="000B5D63">
              <w:rPr>
                <w:sz w:val="18"/>
                <w:szCs w:val="18"/>
              </w:rPr>
              <w:t>01/09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D09574" w14:textId="77777777" w:rsidR="000B5D63" w:rsidRPr="000B5D63" w:rsidRDefault="000B5D63" w:rsidP="00834D69">
            <w:pPr>
              <w:jc w:val="center"/>
              <w:rPr>
                <w:sz w:val="18"/>
                <w:szCs w:val="18"/>
              </w:rPr>
            </w:pPr>
            <w:r w:rsidRPr="000B5D63">
              <w:rPr>
                <w:sz w:val="18"/>
                <w:szCs w:val="18"/>
              </w:rPr>
              <w:t>12/05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02352D" w14:textId="77777777" w:rsidR="000B5D63" w:rsidRPr="004E220C" w:rsidRDefault="000B5D63" w:rsidP="00834D69">
            <w:pPr>
              <w:jc w:val="center"/>
              <w:rPr>
                <w:b/>
                <w:sz w:val="18"/>
                <w:szCs w:val="18"/>
                <w:u w:val="single"/>
              </w:rPr>
            </w:pPr>
            <w:r w:rsidRPr="004E220C">
              <w:rPr>
                <w:b/>
                <w:sz w:val="18"/>
                <w:szCs w:val="18"/>
                <w:u w:val="single"/>
              </w:rPr>
              <w:t>01/13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BEC790" w14:textId="77777777" w:rsidR="000B5D63" w:rsidRPr="00F4121B" w:rsidRDefault="000B5D63" w:rsidP="00834D69">
            <w:pPr>
              <w:jc w:val="center"/>
              <w:rPr>
                <w:i/>
                <w:sz w:val="18"/>
                <w:szCs w:val="18"/>
                <w:u w:val="single"/>
              </w:rPr>
            </w:pPr>
            <w:r w:rsidRPr="00F4121B">
              <w:rPr>
                <w:i/>
                <w:sz w:val="18"/>
                <w:szCs w:val="18"/>
                <w:u w:val="single"/>
              </w:rPr>
              <w:t>12/25</w:t>
            </w:r>
          </w:p>
        </w:tc>
      </w:tr>
      <w:tr w:rsidR="000B5D63" w:rsidRPr="000B5D63" w14:paraId="50320FE6"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0B4C8"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34445DB"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4D38BD4C"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4C2E52D"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DEBDA7"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1E5C06"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EBD4067"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5C6A4F"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67500F" w14:textId="77777777" w:rsidR="000B5D63" w:rsidRPr="000B5D63" w:rsidRDefault="000B5D63" w:rsidP="00834D69">
            <w:pPr>
              <w:jc w:val="center"/>
              <w:rPr>
                <w:sz w:val="18"/>
                <w:szCs w:val="18"/>
              </w:rPr>
            </w:pPr>
            <w:r w:rsidRPr="000B5D63">
              <w:rPr>
                <w:sz w:val="18"/>
                <w:szCs w:val="18"/>
              </w:rPr>
              <w:t>11/19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7736DA" w14:textId="77777777" w:rsidR="000B5D63" w:rsidRPr="000B5D63" w:rsidRDefault="000B5D63" w:rsidP="00834D69">
            <w:pPr>
              <w:jc w:val="center"/>
              <w:rPr>
                <w:sz w:val="18"/>
                <w:szCs w:val="18"/>
              </w:rPr>
            </w:pPr>
            <w:r w:rsidRPr="000B5D63">
              <w:rPr>
                <w:sz w:val="18"/>
                <w:szCs w:val="18"/>
              </w:rPr>
              <w:t>12/11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B801625"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BDE782F" w14:textId="77777777" w:rsidR="000B5D63" w:rsidRPr="004E220C" w:rsidRDefault="000B5D63" w:rsidP="00834D69">
            <w:pPr>
              <w:jc w:val="center"/>
              <w:rPr>
                <w:b/>
                <w:sz w:val="18"/>
                <w:szCs w:val="18"/>
                <w:u w:val="single"/>
              </w:rPr>
            </w:pPr>
            <w:r w:rsidRPr="004E220C">
              <w:rPr>
                <w:b/>
                <w:sz w:val="18"/>
                <w:szCs w:val="18"/>
                <w:u w:val="single"/>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0B58EC0" w14:textId="77777777" w:rsidR="000B5D63" w:rsidRPr="00F4121B" w:rsidRDefault="000B5D63" w:rsidP="00834D69">
            <w:pPr>
              <w:jc w:val="center"/>
              <w:rPr>
                <w:i/>
                <w:sz w:val="18"/>
                <w:szCs w:val="18"/>
                <w:u w:val="single"/>
              </w:rPr>
            </w:pPr>
            <w:r w:rsidRPr="00F4121B">
              <w:rPr>
                <w:i/>
                <w:sz w:val="18"/>
                <w:szCs w:val="18"/>
                <w:u w:val="single"/>
              </w:rPr>
              <w:t>12/02</w:t>
            </w:r>
          </w:p>
        </w:tc>
      </w:tr>
      <w:tr w:rsidR="000B5D63" w:rsidRPr="000B5D63" w14:paraId="2554C9A9"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2B98D495" w14:textId="77777777" w:rsidR="000B5D63" w:rsidRPr="000B5D63" w:rsidRDefault="000B5D63" w:rsidP="00834D69">
            <w:pPr>
              <w:jc w:val="center"/>
              <w:rPr>
                <w:sz w:val="18"/>
                <w:szCs w:val="18"/>
              </w:rPr>
            </w:pPr>
            <w:r w:rsidRPr="000B5D63">
              <w:rPr>
                <w:sz w:val="18"/>
                <w:szCs w:val="18"/>
              </w:rPr>
              <w:t>15</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212017E5" w14:textId="77777777" w:rsidR="000B5D63" w:rsidRPr="000B5D63" w:rsidRDefault="000B5D63" w:rsidP="00834D69">
            <w:pPr>
              <w:jc w:val="center"/>
              <w:rPr>
                <w:sz w:val="18"/>
                <w:szCs w:val="18"/>
              </w:rPr>
            </w:pPr>
            <w:r w:rsidRPr="000B5D63">
              <w:rPr>
                <w:sz w:val="18"/>
                <w:szCs w:val="18"/>
              </w:rPr>
              <w:t>Paajarvi2</w:t>
            </w: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74175C5"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54FEEA4"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82EEE1"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131DC2"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69643C"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6371395"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9F72767"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9AF5FF4"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00DCB3"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41F7652"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0B29F0" w14:textId="77777777" w:rsidR="000B5D63" w:rsidRPr="000B5D63" w:rsidRDefault="000B5D63" w:rsidP="00834D69">
            <w:pPr>
              <w:jc w:val="center"/>
              <w:rPr>
                <w:sz w:val="18"/>
                <w:szCs w:val="18"/>
              </w:rPr>
            </w:pPr>
            <w:r w:rsidRPr="000B5D63">
              <w:rPr>
                <w:sz w:val="18"/>
                <w:szCs w:val="18"/>
              </w:rPr>
              <w:t>99/99</w:t>
            </w:r>
          </w:p>
        </w:tc>
      </w:tr>
      <w:tr w:rsidR="000B5D63" w:rsidRPr="000B5D63" w14:paraId="7C1B3E17"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C91A68"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7E06E297"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92FC0C0"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802765D"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83CE36"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88AD431"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0FB4F32"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419DA26" w14:textId="77777777" w:rsidR="000B5D63" w:rsidRPr="000B5D63" w:rsidRDefault="000B5D63" w:rsidP="00834D69">
            <w:pPr>
              <w:jc w:val="center"/>
              <w:rPr>
                <w:sz w:val="18"/>
                <w:szCs w:val="18"/>
              </w:rPr>
            </w:pPr>
            <w:r w:rsidRPr="000B5D63">
              <w:rPr>
                <w:sz w:val="18"/>
                <w:szCs w:val="18"/>
              </w:rPr>
              <w:t>04/12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ED2CB5C"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7D04869" w14:textId="77777777" w:rsidR="000B5D63" w:rsidRPr="000B5D63" w:rsidRDefault="000B5D63" w:rsidP="00834D69">
            <w:pPr>
              <w:jc w:val="center"/>
              <w:rPr>
                <w:sz w:val="18"/>
                <w:szCs w:val="18"/>
              </w:rPr>
            </w:pPr>
            <w:r w:rsidRPr="000B5D63">
              <w:rPr>
                <w:sz w:val="18"/>
                <w:szCs w:val="18"/>
              </w:rPr>
              <w:t>01/02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76C2A1"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157634" w14:textId="77777777" w:rsidR="000B5D63" w:rsidRPr="000B5D63" w:rsidRDefault="000B5D63" w:rsidP="00834D69">
            <w:pPr>
              <w:jc w:val="center"/>
              <w:rPr>
                <w:sz w:val="18"/>
                <w:szCs w:val="18"/>
              </w:rPr>
            </w:pPr>
            <w:r w:rsidRPr="000B5D63">
              <w:rPr>
                <w:sz w:val="18"/>
                <w:szCs w:val="18"/>
              </w:rPr>
              <w:t>12/02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6468F4" w14:textId="77777777" w:rsidR="000B5D63" w:rsidRPr="000B5D63" w:rsidRDefault="000B5D63" w:rsidP="00834D69">
            <w:pPr>
              <w:jc w:val="center"/>
              <w:rPr>
                <w:sz w:val="18"/>
                <w:szCs w:val="18"/>
              </w:rPr>
            </w:pPr>
            <w:r w:rsidRPr="000B5D63">
              <w:rPr>
                <w:sz w:val="18"/>
                <w:szCs w:val="18"/>
              </w:rPr>
              <w:t>12/21</w:t>
            </w:r>
          </w:p>
        </w:tc>
      </w:tr>
      <w:tr w:rsidR="000B5D63" w:rsidRPr="000B5D63" w14:paraId="5D091F15"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9F64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0DB1B94"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0BDBF4D"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A60D233"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F6CD794"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971592"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233C7C"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AD42E9A" w14:textId="77777777" w:rsidR="000B5D63" w:rsidRPr="000B5D63" w:rsidRDefault="000B5D63" w:rsidP="00834D69">
            <w:pPr>
              <w:jc w:val="center"/>
              <w:rPr>
                <w:sz w:val="18"/>
                <w:szCs w:val="18"/>
              </w:rPr>
            </w:pPr>
            <w:r w:rsidRPr="000B5D63">
              <w:rPr>
                <w:sz w:val="18"/>
                <w:szCs w:val="18"/>
              </w:rPr>
              <w:t>04/12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0C7D58"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F318A09" w14:textId="77777777" w:rsidR="000B5D63" w:rsidRPr="000B5D63" w:rsidRDefault="000B5D63" w:rsidP="00834D69">
            <w:pPr>
              <w:jc w:val="center"/>
              <w:rPr>
                <w:sz w:val="18"/>
                <w:szCs w:val="18"/>
              </w:rPr>
            </w:pPr>
            <w:r w:rsidRPr="000B5D63">
              <w:rPr>
                <w:sz w:val="18"/>
                <w:szCs w:val="18"/>
              </w:rPr>
              <w:t>01/02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A8958C8"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21FBE82" w14:textId="77777777" w:rsidR="000B5D63" w:rsidRPr="000B5D63" w:rsidRDefault="000B5D63" w:rsidP="00834D69">
            <w:pPr>
              <w:jc w:val="center"/>
              <w:rPr>
                <w:sz w:val="18"/>
                <w:szCs w:val="18"/>
              </w:rPr>
            </w:pPr>
            <w:r w:rsidRPr="000B5D63">
              <w:rPr>
                <w:sz w:val="18"/>
                <w:szCs w:val="18"/>
              </w:rPr>
              <w:t>12/02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6DC5080" w14:textId="77777777" w:rsidR="000B5D63" w:rsidRPr="000B5D63" w:rsidRDefault="000B5D63" w:rsidP="00834D69">
            <w:pPr>
              <w:jc w:val="center"/>
              <w:rPr>
                <w:sz w:val="18"/>
                <w:szCs w:val="18"/>
              </w:rPr>
            </w:pPr>
            <w:r w:rsidRPr="000B5D63">
              <w:rPr>
                <w:sz w:val="18"/>
                <w:szCs w:val="18"/>
              </w:rPr>
              <w:t>12/19</w:t>
            </w:r>
          </w:p>
        </w:tc>
      </w:tr>
      <w:tr w:rsidR="000B5D63" w:rsidRPr="000B5D63" w14:paraId="5EEDBB6B"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41FA47A3" w14:textId="77777777" w:rsidR="000B5D63" w:rsidRPr="000B5D63" w:rsidRDefault="000B5D63" w:rsidP="00834D69">
            <w:pPr>
              <w:jc w:val="center"/>
              <w:rPr>
                <w:sz w:val="18"/>
                <w:szCs w:val="18"/>
              </w:rPr>
            </w:pPr>
            <w:r w:rsidRPr="000B5D63">
              <w:rPr>
                <w:sz w:val="18"/>
                <w:szCs w:val="18"/>
              </w:rPr>
              <w:t>16</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399B1E58" w14:textId="77777777" w:rsidR="000B5D63" w:rsidRPr="000B5D63" w:rsidRDefault="000B5D63" w:rsidP="00834D69">
            <w:pPr>
              <w:jc w:val="center"/>
              <w:rPr>
                <w:sz w:val="18"/>
                <w:szCs w:val="18"/>
              </w:rPr>
            </w:pPr>
            <w:proofErr w:type="spellStart"/>
            <w:r w:rsidRPr="000B5D63">
              <w:rPr>
                <w:sz w:val="18"/>
                <w:szCs w:val="18"/>
              </w:rPr>
              <w:t>Vaskivesi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EE7DF8D"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77E5EF" w14:textId="77777777" w:rsidR="000B5D63" w:rsidRPr="000B5D63" w:rsidRDefault="000B5D63" w:rsidP="00834D69">
            <w:pPr>
              <w:jc w:val="center"/>
              <w:rPr>
                <w:sz w:val="18"/>
                <w:szCs w:val="18"/>
              </w:rPr>
            </w:pPr>
            <w:r w:rsidRPr="000B5D63">
              <w:rPr>
                <w:sz w:val="18"/>
                <w:szCs w:val="18"/>
              </w:rPr>
              <w:t>04/27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2BCE721" w14:textId="77777777" w:rsidR="000B5D63" w:rsidRPr="000B5D63" w:rsidRDefault="000B5D63" w:rsidP="00834D69">
            <w:pPr>
              <w:jc w:val="center"/>
              <w:rPr>
                <w:sz w:val="18"/>
                <w:szCs w:val="18"/>
              </w:rPr>
            </w:pPr>
            <w:r w:rsidRPr="000B5D63">
              <w:rPr>
                <w:sz w:val="18"/>
                <w:szCs w:val="18"/>
              </w:rPr>
              <w:t>04/28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FBA6A4"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834D09F"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3444F2" w14:textId="77777777" w:rsidR="000B5D63" w:rsidRPr="000B5D63" w:rsidRDefault="000B5D63" w:rsidP="00834D69">
            <w:pPr>
              <w:jc w:val="center"/>
              <w:rPr>
                <w:sz w:val="18"/>
                <w:szCs w:val="18"/>
              </w:rPr>
            </w:pPr>
            <w:r w:rsidRPr="000B5D63">
              <w:rPr>
                <w:sz w:val="18"/>
                <w:szCs w:val="18"/>
              </w:rPr>
              <w:t>04/12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945C1F1" w14:textId="77777777" w:rsidR="000B5D63" w:rsidRPr="000B5D63" w:rsidRDefault="000B5D63" w:rsidP="00834D69">
            <w:pPr>
              <w:jc w:val="center"/>
              <w:rPr>
                <w:sz w:val="18"/>
                <w:szCs w:val="18"/>
              </w:rPr>
            </w:pPr>
            <w:r w:rsidRPr="000B5D63">
              <w:rPr>
                <w:sz w:val="18"/>
                <w:szCs w:val="18"/>
              </w:rPr>
              <w:t>11/23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42E2613" w14:textId="77777777" w:rsidR="000B5D63" w:rsidRPr="00F4121B" w:rsidRDefault="000B5D63" w:rsidP="00834D69">
            <w:pPr>
              <w:jc w:val="center"/>
              <w:rPr>
                <w:i/>
                <w:sz w:val="18"/>
                <w:szCs w:val="18"/>
                <w:u w:val="single"/>
              </w:rPr>
            </w:pPr>
            <w:r w:rsidRPr="00F4121B">
              <w:rPr>
                <w:i/>
                <w:sz w:val="18"/>
                <w:szCs w:val="18"/>
                <w:u w:val="single"/>
              </w:rPr>
              <w:t>12/31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977737B" w14:textId="77777777" w:rsidR="000B5D63" w:rsidRPr="00F4121B" w:rsidRDefault="000B5D63" w:rsidP="00834D69">
            <w:pPr>
              <w:jc w:val="center"/>
              <w:rPr>
                <w:i/>
                <w:sz w:val="18"/>
                <w:szCs w:val="18"/>
                <w:u w:val="single"/>
              </w:rPr>
            </w:pPr>
            <w:r w:rsidRPr="00F4121B">
              <w:rPr>
                <w:i/>
                <w:sz w:val="18"/>
                <w:szCs w:val="18"/>
                <w:u w:val="single"/>
              </w:rPr>
              <w:t>12/02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960197" w14:textId="77777777" w:rsidR="000B5D63" w:rsidRPr="00F4121B" w:rsidRDefault="000B5D63" w:rsidP="00834D69">
            <w:pPr>
              <w:jc w:val="center"/>
              <w:rPr>
                <w:i/>
                <w:sz w:val="18"/>
                <w:szCs w:val="18"/>
                <w:u w:val="single"/>
              </w:rPr>
            </w:pPr>
            <w:r w:rsidRPr="00F4121B">
              <w:rPr>
                <w:i/>
                <w:sz w:val="18"/>
                <w:szCs w:val="18"/>
                <w:u w:val="single"/>
              </w:rPr>
              <w:t>12/08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3C7B168" w14:textId="77777777" w:rsidR="000B5D63" w:rsidRPr="004E220C" w:rsidRDefault="000B5D63" w:rsidP="00834D69">
            <w:pPr>
              <w:jc w:val="center"/>
              <w:rPr>
                <w:b/>
                <w:sz w:val="18"/>
                <w:szCs w:val="18"/>
                <w:u w:val="single"/>
              </w:rPr>
            </w:pPr>
            <w:r w:rsidRPr="004E220C">
              <w:rPr>
                <w:b/>
                <w:sz w:val="18"/>
                <w:szCs w:val="18"/>
                <w:u w:val="single"/>
              </w:rPr>
              <w:t>11/30</w:t>
            </w:r>
          </w:p>
        </w:tc>
      </w:tr>
      <w:tr w:rsidR="000B5D63" w:rsidRPr="000B5D63" w14:paraId="6B8F0B98"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F380"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53F96A76"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2761F77"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A1CF9B"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2A629B3"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9AA14E"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62AE8AF"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2D2FA9"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B8A0EB4" w14:textId="77777777" w:rsidR="000B5D63" w:rsidRPr="000B5D63" w:rsidRDefault="000B5D63" w:rsidP="00834D69">
            <w:pPr>
              <w:jc w:val="center"/>
              <w:rPr>
                <w:sz w:val="18"/>
                <w:szCs w:val="18"/>
              </w:rPr>
            </w:pPr>
            <w:r w:rsidRPr="000B5D63">
              <w:rPr>
                <w:sz w:val="18"/>
                <w:szCs w:val="18"/>
              </w:rPr>
              <w:t>11/23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A6304F4" w14:textId="77777777" w:rsidR="000B5D63" w:rsidRPr="00F4121B" w:rsidRDefault="000B5D63" w:rsidP="00834D69">
            <w:pPr>
              <w:jc w:val="center"/>
              <w:rPr>
                <w:i/>
                <w:sz w:val="18"/>
                <w:szCs w:val="18"/>
                <w:u w:val="single"/>
              </w:rPr>
            </w:pPr>
            <w:r w:rsidRPr="00F4121B">
              <w:rPr>
                <w:i/>
                <w:sz w:val="18"/>
                <w:szCs w:val="18"/>
                <w:u w:val="single"/>
              </w:rPr>
              <w:t>01/07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C1DE55" w14:textId="77777777" w:rsidR="000B5D63" w:rsidRPr="00F4121B" w:rsidRDefault="000B5D63" w:rsidP="00834D69">
            <w:pPr>
              <w:jc w:val="center"/>
              <w:rPr>
                <w:i/>
                <w:sz w:val="18"/>
                <w:szCs w:val="18"/>
                <w:u w:val="single"/>
              </w:rPr>
            </w:pPr>
            <w:r w:rsidRPr="00F4121B">
              <w:rPr>
                <w:i/>
                <w:sz w:val="18"/>
                <w:szCs w:val="18"/>
                <w:u w:val="single"/>
              </w:rPr>
              <w:t>12/04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7B269E" w14:textId="77777777" w:rsidR="000B5D63" w:rsidRPr="00F4121B" w:rsidRDefault="000B5D63" w:rsidP="00834D69">
            <w:pPr>
              <w:jc w:val="center"/>
              <w:rPr>
                <w:i/>
                <w:sz w:val="18"/>
                <w:szCs w:val="18"/>
                <w:u w:val="single"/>
              </w:rPr>
            </w:pPr>
            <w:r w:rsidRPr="00F4121B">
              <w:rPr>
                <w:i/>
                <w:sz w:val="18"/>
                <w:szCs w:val="18"/>
                <w:u w:val="single"/>
              </w:rPr>
              <w:t>12/10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28536AB" w14:textId="77777777" w:rsidR="000B5D63" w:rsidRPr="004E220C" w:rsidRDefault="000B5D63" w:rsidP="00834D69">
            <w:pPr>
              <w:jc w:val="center"/>
              <w:rPr>
                <w:b/>
                <w:sz w:val="18"/>
                <w:szCs w:val="18"/>
                <w:u w:val="single"/>
              </w:rPr>
            </w:pPr>
            <w:r w:rsidRPr="004E220C">
              <w:rPr>
                <w:b/>
                <w:sz w:val="18"/>
                <w:szCs w:val="18"/>
                <w:u w:val="single"/>
              </w:rPr>
              <w:t>12/22</w:t>
            </w:r>
          </w:p>
        </w:tc>
      </w:tr>
      <w:tr w:rsidR="000B5D63" w:rsidRPr="000B5D63" w14:paraId="0CFF5958"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CBF60"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0906BB24"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24611D1"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526728B"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F04FC64" w14:textId="77777777" w:rsidR="000B5D63" w:rsidRPr="000B5D63" w:rsidRDefault="000B5D63" w:rsidP="00834D69">
            <w:pPr>
              <w:jc w:val="center"/>
              <w:rPr>
                <w:sz w:val="18"/>
                <w:szCs w:val="18"/>
              </w:rPr>
            </w:pPr>
            <w:r w:rsidRPr="000B5D63">
              <w:rPr>
                <w:sz w:val="18"/>
                <w:szCs w:val="18"/>
              </w:rPr>
              <w:t>05/08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533D28" w14:textId="77777777" w:rsidR="000B5D63" w:rsidRPr="000B5D63" w:rsidRDefault="000B5D63" w:rsidP="00834D69">
            <w:pPr>
              <w:jc w:val="center"/>
              <w:rPr>
                <w:sz w:val="18"/>
                <w:szCs w:val="18"/>
              </w:rPr>
            </w:pPr>
            <w:r w:rsidRPr="000B5D63">
              <w:rPr>
                <w:sz w:val="18"/>
                <w:szCs w:val="18"/>
              </w:rPr>
              <w:t>04/30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5DDD2F"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4FB09A6"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ADFA47" w14:textId="77777777" w:rsidR="000B5D63" w:rsidRPr="000B5D63" w:rsidRDefault="000B5D63" w:rsidP="00834D69">
            <w:pPr>
              <w:jc w:val="center"/>
              <w:rPr>
                <w:sz w:val="18"/>
                <w:szCs w:val="18"/>
              </w:rPr>
            </w:pPr>
            <w:r w:rsidRPr="000B5D63">
              <w:rPr>
                <w:sz w:val="18"/>
                <w:szCs w:val="18"/>
              </w:rPr>
              <w:t>11/13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6672885" w14:textId="77777777" w:rsidR="000B5D63" w:rsidRPr="00F4121B" w:rsidRDefault="000B5D63" w:rsidP="00834D69">
            <w:pPr>
              <w:jc w:val="center"/>
              <w:rPr>
                <w:i/>
                <w:sz w:val="18"/>
                <w:szCs w:val="18"/>
                <w:u w:val="single"/>
              </w:rPr>
            </w:pPr>
            <w:r w:rsidRPr="00F4121B">
              <w:rPr>
                <w:i/>
                <w:sz w:val="18"/>
                <w:szCs w:val="18"/>
                <w:u w:val="single"/>
              </w:rPr>
              <w:t>12/07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E8A4F08" w14:textId="77777777" w:rsidR="000B5D63" w:rsidRPr="00F4121B" w:rsidRDefault="000B5D63" w:rsidP="00834D69">
            <w:pPr>
              <w:jc w:val="center"/>
              <w:rPr>
                <w:i/>
                <w:sz w:val="18"/>
                <w:szCs w:val="18"/>
                <w:u w:val="single"/>
              </w:rPr>
            </w:pPr>
            <w:r w:rsidRPr="00F4121B">
              <w:rPr>
                <w:i/>
                <w:sz w:val="18"/>
                <w:szCs w:val="18"/>
                <w:u w:val="single"/>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B06C226" w14:textId="77777777" w:rsidR="000B5D63" w:rsidRPr="00F4121B" w:rsidRDefault="000B5D63" w:rsidP="00834D69">
            <w:pPr>
              <w:jc w:val="center"/>
              <w:rPr>
                <w:i/>
                <w:sz w:val="18"/>
                <w:szCs w:val="18"/>
                <w:u w:val="single"/>
              </w:rPr>
            </w:pPr>
            <w:r w:rsidRPr="00F4121B">
              <w:rPr>
                <w:i/>
                <w:sz w:val="18"/>
                <w:szCs w:val="18"/>
                <w:u w:val="single"/>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52CFEC" w14:textId="77777777" w:rsidR="000B5D63" w:rsidRPr="004E220C" w:rsidRDefault="000B5D63" w:rsidP="00834D69">
            <w:pPr>
              <w:jc w:val="center"/>
              <w:rPr>
                <w:b/>
                <w:sz w:val="18"/>
                <w:szCs w:val="18"/>
                <w:u w:val="single"/>
              </w:rPr>
            </w:pPr>
            <w:r w:rsidRPr="004E220C">
              <w:rPr>
                <w:b/>
                <w:sz w:val="18"/>
                <w:szCs w:val="18"/>
                <w:u w:val="single"/>
              </w:rPr>
              <w:t>11/22</w:t>
            </w:r>
          </w:p>
        </w:tc>
      </w:tr>
      <w:tr w:rsidR="000B5D63" w:rsidRPr="000B5D63" w14:paraId="786041C2"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3B1338D2" w14:textId="77777777" w:rsidR="000B5D63" w:rsidRPr="000B5D63" w:rsidRDefault="000B5D63" w:rsidP="00834D69">
            <w:pPr>
              <w:jc w:val="center"/>
              <w:rPr>
                <w:sz w:val="18"/>
                <w:szCs w:val="18"/>
              </w:rPr>
            </w:pPr>
            <w:r w:rsidRPr="000B5D63">
              <w:rPr>
                <w:sz w:val="18"/>
                <w:szCs w:val="18"/>
              </w:rPr>
              <w:t>17</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6B779E70" w14:textId="77777777" w:rsidR="000B5D63" w:rsidRPr="000B5D63" w:rsidRDefault="000B5D63" w:rsidP="00834D69">
            <w:pPr>
              <w:jc w:val="center"/>
              <w:rPr>
                <w:sz w:val="18"/>
                <w:szCs w:val="18"/>
              </w:rPr>
            </w:pPr>
            <w:proofErr w:type="spellStart"/>
            <w:r w:rsidRPr="000B5D63">
              <w:rPr>
                <w:sz w:val="18"/>
                <w:szCs w:val="18"/>
              </w:rPr>
              <w:t>Kuivajarvi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70619D5"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19F6FD" w14:textId="77777777" w:rsidR="000B5D63" w:rsidRPr="000B5D63" w:rsidRDefault="000B5D63" w:rsidP="00834D69">
            <w:pPr>
              <w:jc w:val="center"/>
              <w:rPr>
                <w:sz w:val="18"/>
                <w:szCs w:val="18"/>
              </w:rPr>
            </w:pPr>
            <w:r w:rsidRPr="000B5D63">
              <w:rPr>
                <w:sz w:val="18"/>
                <w:szCs w:val="18"/>
              </w:rPr>
              <w:t>04/21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25365B"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A31102" w14:textId="77777777" w:rsidR="000B5D63" w:rsidRPr="000B5D63" w:rsidRDefault="000B5D63" w:rsidP="00834D69">
            <w:pPr>
              <w:jc w:val="center"/>
              <w:rPr>
                <w:sz w:val="18"/>
                <w:szCs w:val="18"/>
              </w:rPr>
            </w:pPr>
            <w:r w:rsidRPr="000B5D63">
              <w:rPr>
                <w:sz w:val="18"/>
                <w:szCs w:val="18"/>
              </w:rPr>
              <w:t>04/24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D04C4D"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0BDFE4" w14:textId="77777777" w:rsidR="000B5D63" w:rsidRPr="000B5D63" w:rsidRDefault="000B5D63" w:rsidP="00834D69">
            <w:pPr>
              <w:jc w:val="center"/>
              <w:rPr>
                <w:sz w:val="18"/>
                <w:szCs w:val="18"/>
              </w:rPr>
            </w:pPr>
            <w:r w:rsidRPr="000B5D63">
              <w:rPr>
                <w:sz w:val="18"/>
                <w:szCs w:val="18"/>
              </w:rPr>
              <w:t>04/02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991754"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20C1C3"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2B64449" w14:textId="77777777" w:rsidR="000B5D63" w:rsidRPr="000B5D63" w:rsidRDefault="000B5D63" w:rsidP="00834D69">
            <w:pPr>
              <w:jc w:val="center"/>
              <w:rPr>
                <w:sz w:val="18"/>
                <w:szCs w:val="18"/>
              </w:rPr>
            </w:pPr>
            <w:r w:rsidRPr="000B5D63">
              <w:rPr>
                <w:sz w:val="18"/>
                <w:szCs w:val="18"/>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667451"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689326D" w14:textId="77777777" w:rsidR="000B5D63" w:rsidRPr="00F4121B" w:rsidRDefault="000B5D63" w:rsidP="00834D69">
            <w:pPr>
              <w:jc w:val="center"/>
              <w:rPr>
                <w:i/>
                <w:sz w:val="18"/>
                <w:szCs w:val="18"/>
                <w:u w:val="single"/>
              </w:rPr>
            </w:pPr>
            <w:r w:rsidRPr="00F4121B">
              <w:rPr>
                <w:i/>
                <w:sz w:val="18"/>
                <w:szCs w:val="18"/>
                <w:u w:val="single"/>
              </w:rPr>
              <w:t>12/22</w:t>
            </w:r>
          </w:p>
        </w:tc>
      </w:tr>
      <w:tr w:rsidR="000B5D63" w:rsidRPr="000B5D63" w14:paraId="1D96EE6C"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C7983B"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727C083"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B113A74"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FC5E50"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BB0BA9"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CBB421E"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E425C9"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98A3BED" w14:textId="77777777" w:rsidR="000B5D63" w:rsidRPr="000B5D63" w:rsidRDefault="000B5D63" w:rsidP="00834D69">
            <w:pPr>
              <w:jc w:val="center"/>
              <w:rPr>
                <w:sz w:val="18"/>
                <w:szCs w:val="18"/>
              </w:rPr>
            </w:pPr>
            <w:r w:rsidRPr="000B5D63">
              <w:rPr>
                <w:sz w:val="18"/>
                <w:szCs w:val="18"/>
              </w:rPr>
              <w:t>04/09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729DDDF"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C3187B5" w14:textId="77777777" w:rsidR="000B5D63" w:rsidRPr="000B5D63" w:rsidRDefault="000B5D63" w:rsidP="00834D69">
            <w:pPr>
              <w:jc w:val="center"/>
              <w:rPr>
                <w:sz w:val="18"/>
                <w:szCs w:val="18"/>
              </w:rPr>
            </w:pPr>
            <w:r w:rsidRPr="000B5D63">
              <w:rPr>
                <w:sz w:val="18"/>
                <w:szCs w:val="18"/>
              </w:rPr>
              <w:t>01/01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330007A"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8EF400"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E33A03B" w14:textId="77777777" w:rsidR="000B5D63" w:rsidRPr="00F4121B" w:rsidRDefault="000B5D63" w:rsidP="00834D69">
            <w:pPr>
              <w:jc w:val="center"/>
              <w:rPr>
                <w:i/>
                <w:sz w:val="18"/>
                <w:szCs w:val="18"/>
                <w:u w:val="single"/>
              </w:rPr>
            </w:pPr>
            <w:r w:rsidRPr="00F4121B">
              <w:rPr>
                <w:i/>
                <w:sz w:val="18"/>
                <w:szCs w:val="18"/>
                <w:u w:val="single"/>
              </w:rPr>
              <w:t>12/21</w:t>
            </w:r>
          </w:p>
        </w:tc>
      </w:tr>
      <w:tr w:rsidR="000B5D63" w:rsidRPr="000B5D63" w14:paraId="4B374419"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569CB"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7BF8724D"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545E0D9"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4CF9575"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A5A54A" w14:textId="77777777" w:rsidR="000B5D63" w:rsidRPr="000B5D63" w:rsidRDefault="000B5D63" w:rsidP="00834D69">
            <w:pPr>
              <w:jc w:val="center"/>
              <w:rPr>
                <w:sz w:val="18"/>
                <w:szCs w:val="18"/>
              </w:rPr>
            </w:pPr>
            <w:r w:rsidRPr="000B5D63">
              <w:rPr>
                <w:sz w:val="18"/>
                <w:szCs w:val="18"/>
              </w:rPr>
              <w:t>05/06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C2BE0F" w14:textId="77777777" w:rsidR="000B5D63" w:rsidRPr="000B5D63" w:rsidRDefault="000B5D63" w:rsidP="00834D69">
            <w:pPr>
              <w:jc w:val="center"/>
              <w:rPr>
                <w:sz w:val="18"/>
                <w:szCs w:val="18"/>
              </w:rPr>
            </w:pPr>
            <w:r w:rsidRPr="000B5D63">
              <w:rPr>
                <w:sz w:val="18"/>
                <w:szCs w:val="18"/>
              </w:rPr>
              <w:t>04/26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020570"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97782D" w14:textId="77777777" w:rsidR="000B5D63" w:rsidRPr="000B5D63" w:rsidRDefault="000B5D63" w:rsidP="00834D69">
            <w:pPr>
              <w:jc w:val="center"/>
              <w:rPr>
                <w:sz w:val="18"/>
                <w:szCs w:val="18"/>
              </w:rPr>
            </w:pPr>
            <w:r w:rsidRPr="000B5D63">
              <w:rPr>
                <w:sz w:val="18"/>
                <w:szCs w:val="18"/>
              </w:rPr>
              <w:t>04/09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EA0BB1" w14:textId="77777777" w:rsidR="000B5D63" w:rsidRPr="000B5D63" w:rsidRDefault="000B5D63" w:rsidP="00834D69">
            <w:pPr>
              <w:jc w:val="center"/>
              <w:rPr>
                <w:sz w:val="18"/>
                <w:szCs w:val="18"/>
              </w:rPr>
            </w:pPr>
            <w:r w:rsidRPr="000B5D63">
              <w:rPr>
                <w:sz w:val="18"/>
                <w:szCs w:val="18"/>
              </w:rPr>
              <w:t>11/20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FCF9216" w14:textId="77777777" w:rsidR="000B5D63" w:rsidRPr="000B5D63" w:rsidRDefault="000B5D63" w:rsidP="00834D69">
            <w:pPr>
              <w:jc w:val="center"/>
              <w:rPr>
                <w:sz w:val="18"/>
                <w:szCs w:val="18"/>
              </w:rPr>
            </w:pPr>
            <w:r w:rsidRPr="000B5D63">
              <w:rPr>
                <w:sz w:val="18"/>
                <w:szCs w:val="18"/>
              </w:rPr>
              <w:t>12/12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2461E2" w14:textId="77777777" w:rsidR="000B5D63" w:rsidRPr="000B5D63" w:rsidRDefault="000B5D63" w:rsidP="00834D69">
            <w:pPr>
              <w:jc w:val="center"/>
              <w:rPr>
                <w:sz w:val="18"/>
                <w:szCs w:val="18"/>
              </w:rPr>
            </w:pPr>
            <w:r w:rsidRPr="000B5D63">
              <w:rPr>
                <w:sz w:val="18"/>
                <w:szCs w:val="18"/>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3CBF9BC"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3388AF3" w14:textId="77777777" w:rsidR="000B5D63" w:rsidRPr="00F4121B" w:rsidRDefault="000B5D63" w:rsidP="00834D69">
            <w:pPr>
              <w:jc w:val="center"/>
              <w:rPr>
                <w:i/>
                <w:sz w:val="18"/>
                <w:szCs w:val="18"/>
                <w:u w:val="single"/>
              </w:rPr>
            </w:pPr>
            <w:r w:rsidRPr="00F4121B">
              <w:rPr>
                <w:i/>
                <w:sz w:val="18"/>
                <w:szCs w:val="18"/>
                <w:u w:val="single"/>
              </w:rPr>
              <w:t>12/04</w:t>
            </w:r>
          </w:p>
        </w:tc>
      </w:tr>
      <w:tr w:rsidR="000B5D63" w:rsidRPr="000B5D63" w14:paraId="42EF510A"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223C5949" w14:textId="77777777" w:rsidR="000B5D63" w:rsidRPr="000B5D63" w:rsidRDefault="000B5D63" w:rsidP="00834D69">
            <w:pPr>
              <w:jc w:val="center"/>
              <w:rPr>
                <w:sz w:val="18"/>
                <w:szCs w:val="18"/>
              </w:rPr>
            </w:pPr>
            <w:r w:rsidRPr="000B5D63">
              <w:rPr>
                <w:sz w:val="18"/>
                <w:szCs w:val="18"/>
              </w:rPr>
              <w:t>18</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003A1612" w14:textId="77777777" w:rsidR="000B5D63" w:rsidRPr="000B5D63" w:rsidRDefault="000B5D63" w:rsidP="00834D69">
            <w:pPr>
              <w:jc w:val="center"/>
              <w:rPr>
                <w:sz w:val="18"/>
                <w:szCs w:val="18"/>
              </w:rPr>
            </w:pPr>
            <w:proofErr w:type="spellStart"/>
            <w:r w:rsidRPr="000B5D63">
              <w:rPr>
                <w:sz w:val="18"/>
                <w:szCs w:val="18"/>
              </w:rPr>
              <w:t>Nasijarvi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4F6D6E21"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426CDAB"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FACEDA4"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8258239"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018FCA"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0F5EC02"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56BE856" w14:textId="77777777" w:rsidR="000B5D63" w:rsidRPr="00F4121B" w:rsidRDefault="000B5D63" w:rsidP="00834D69">
            <w:pPr>
              <w:jc w:val="center"/>
              <w:rPr>
                <w:i/>
                <w:sz w:val="18"/>
                <w:szCs w:val="18"/>
                <w:u w:val="single"/>
              </w:rPr>
            </w:pPr>
            <w:r w:rsidRPr="00F4121B">
              <w:rPr>
                <w:i/>
                <w:sz w:val="18"/>
                <w:szCs w:val="18"/>
                <w:u w:val="single"/>
              </w:rPr>
              <w:t>11/29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BCFC64"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82B574E" w14:textId="77777777" w:rsidR="000B5D63" w:rsidRPr="00F4121B" w:rsidRDefault="000B5D63" w:rsidP="00834D69">
            <w:pPr>
              <w:jc w:val="center"/>
              <w:rPr>
                <w:i/>
                <w:sz w:val="18"/>
                <w:szCs w:val="18"/>
                <w:u w:val="single"/>
              </w:rPr>
            </w:pPr>
            <w:r w:rsidRPr="00F4121B">
              <w:rPr>
                <w:i/>
                <w:sz w:val="18"/>
                <w:szCs w:val="18"/>
                <w:u w:val="single"/>
              </w:rPr>
              <w:t>01/10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1C1100B"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91657D" w14:textId="77777777" w:rsidR="000B5D63" w:rsidRPr="00F4121B" w:rsidRDefault="000B5D63" w:rsidP="00834D69">
            <w:pPr>
              <w:jc w:val="center"/>
              <w:rPr>
                <w:i/>
                <w:sz w:val="18"/>
                <w:szCs w:val="18"/>
                <w:u w:val="single"/>
              </w:rPr>
            </w:pPr>
            <w:r w:rsidRPr="00F4121B">
              <w:rPr>
                <w:i/>
                <w:sz w:val="18"/>
                <w:szCs w:val="18"/>
                <w:u w:val="single"/>
              </w:rPr>
              <w:t>01/14</w:t>
            </w:r>
          </w:p>
        </w:tc>
      </w:tr>
      <w:tr w:rsidR="000B5D63" w:rsidRPr="000B5D63" w14:paraId="332F05AD"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04C45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BEE6540"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43AF2217"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BB9E07" w14:textId="77777777" w:rsidR="000B5D63" w:rsidRPr="000B5D63" w:rsidRDefault="000B5D63" w:rsidP="00834D69">
            <w:pPr>
              <w:jc w:val="center"/>
              <w:rPr>
                <w:sz w:val="18"/>
                <w:szCs w:val="18"/>
              </w:rPr>
            </w:pPr>
            <w:r w:rsidRPr="000B5D63">
              <w:rPr>
                <w:sz w:val="18"/>
                <w:szCs w:val="18"/>
              </w:rPr>
              <w:t>05/07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AA4BEF" w14:textId="77777777" w:rsidR="000B5D63" w:rsidRPr="000B5D63" w:rsidRDefault="000B5D63" w:rsidP="00834D69">
            <w:pPr>
              <w:jc w:val="center"/>
              <w:rPr>
                <w:sz w:val="18"/>
                <w:szCs w:val="18"/>
              </w:rPr>
            </w:pPr>
            <w:r w:rsidRPr="000B5D63">
              <w:rPr>
                <w:sz w:val="18"/>
                <w:szCs w:val="18"/>
              </w:rPr>
              <w:t>05/10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2FDE0D"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F666479"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629684D"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930C7E" w14:textId="77777777" w:rsidR="000B5D63" w:rsidRPr="00F4121B" w:rsidRDefault="000B5D63" w:rsidP="00834D69">
            <w:pPr>
              <w:jc w:val="center"/>
              <w:rPr>
                <w:i/>
                <w:sz w:val="18"/>
                <w:szCs w:val="18"/>
                <w:u w:val="single"/>
              </w:rPr>
            </w:pPr>
            <w:r w:rsidRPr="00F4121B">
              <w:rPr>
                <w:i/>
                <w:sz w:val="18"/>
                <w:szCs w:val="18"/>
                <w:u w:val="single"/>
              </w:rPr>
              <w:t>11/28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53124B" w14:textId="77777777" w:rsidR="000B5D63" w:rsidRPr="000B5D63" w:rsidRDefault="000B5D63" w:rsidP="00834D69">
            <w:pPr>
              <w:jc w:val="center"/>
              <w:rPr>
                <w:sz w:val="18"/>
                <w:szCs w:val="18"/>
              </w:rPr>
            </w:pPr>
            <w:r w:rsidRPr="000B5D63">
              <w:rPr>
                <w:sz w:val="18"/>
                <w:szCs w:val="18"/>
              </w:rPr>
              <w:t>01/10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6F19CE3" w14:textId="77777777" w:rsidR="000B5D63" w:rsidRPr="00F4121B" w:rsidRDefault="000B5D63" w:rsidP="00834D69">
            <w:pPr>
              <w:jc w:val="center"/>
              <w:rPr>
                <w:i/>
                <w:sz w:val="18"/>
                <w:szCs w:val="18"/>
                <w:u w:val="single"/>
              </w:rPr>
            </w:pPr>
            <w:r w:rsidRPr="00F4121B">
              <w:rPr>
                <w:i/>
                <w:sz w:val="18"/>
                <w:szCs w:val="18"/>
                <w:u w:val="single"/>
              </w:rPr>
              <w:t>12/08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E1CA1E8" w14:textId="77777777" w:rsidR="000B5D63" w:rsidRPr="000B5D63" w:rsidRDefault="000B5D63" w:rsidP="00834D69">
            <w:pPr>
              <w:jc w:val="center"/>
              <w:rPr>
                <w:sz w:val="18"/>
                <w:szCs w:val="18"/>
              </w:rPr>
            </w:pPr>
            <w:r w:rsidRPr="000B5D63">
              <w:rPr>
                <w:sz w:val="18"/>
                <w:szCs w:val="18"/>
              </w:rPr>
              <w:t>01/14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B7C1B46" w14:textId="77777777" w:rsidR="000B5D63" w:rsidRPr="00F4121B" w:rsidRDefault="000B5D63" w:rsidP="00834D69">
            <w:pPr>
              <w:jc w:val="center"/>
              <w:rPr>
                <w:i/>
                <w:sz w:val="18"/>
                <w:szCs w:val="18"/>
                <w:u w:val="single"/>
              </w:rPr>
            </w:pPr>
            <w:r w:rsidRPr="00F4121B">
              <w:rPr>
                <w:i/>
                <w:sz w:val="18"/>
                <w:szCs w:val="18"/>
                <w:u w:val="single"/>
              </w:rPr>
              <w:t>12/26</w:t>
            </w:r>
          </w:p>
        </w:tc>
      </w:tr>
      <w:tr w:rsidR="000B5D63" w:rsidRPr="000B5D63" w14:paraId="16EC66C3"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F98EF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59EF9B9C"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8319ABE"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20A5A85" w14:textId="77777777" w:rsidR="000B5D63" w:rsidRPr="000B5D63" w:rsidRDefault="000B5D63" w:rsidP="00834D69">
            <w:pPr>
              <w:jc w:val="center"/>
              <w:rPr>
                <w:sz w:val="18"/>
                <w:szCs w:val="18"/>
              </w:rPr>
            </w:pPr>
            <w:r w:rsidRPr="000B5D63">
              <w:rPr>
                <w:sz w:val="18"/>
                <w:szCs w:val="18"/>
              </w:rPr>
              <w:t>05/07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23F5E94"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41C51CC"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7ADD85" w14:textId="77777777" w:rsidR="000B5D63" w:rsidRPr="000B5D63" w:rsidRDefault="000B5D63" w:rsidP="00834D69">
            <w:pPr>
              <w:jc w:val="center"/>
              <w:rPr>
                <w:sz w:val="18"/>
                <w:szCs w:val="18"/>
              </w:rPr>
            </w:pPr>
            <w:r w:rsidRPr="000B5D63">
              <w:rPr>
                <w:sz w:val="18"/>
                <w:szCs w:val="18"/>
              </w:rPr>
              <w:t>05/05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910C10" w14:textId="77777777" w:rsidR="000B5D63" w:rsidRPr="000B5D63" w:rsidRDefault="000B5D63" w:rsidP="00834D69">
            <w:pPr>
              <w:jc w:val="center"/>
              <w:rPr>
                <w:sz w:val="18"/>
                <w:szCs w:val="18"/>
              </w:rPr>
            </w:pPr>
            <w:r w:rsidRPr="000B5D63">
              <w:rPr>
                <w:sz w:val="18"/>
                <w:szCs w:val="18"/>
              </w:rPr>
              <w:t>04/13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888600" w14:textId="77777777" w:rsidR="000B5D63" w:rsidRPr="00F4121B" w:rsidRDefault="000B5D63" w:rsidP="00834D69">
            <w:pPr>
              <w:jc w:val="center"/>
              <w:rPr>
                <w:i/>
                <w:sz w:val="18"/>
                <w:szCs w:val="18"/>
                <w:u w:val="single"/>
              </w:rPr>
            </w:pPr>
            <w:r w:rsidRPr="00F4121B">
              <w:rPr>
                <w:i/>
                <w:sz w:val="18"/>
                <w:szCs w:val="18"/>
                <w:u w:val="single"/>
              </w:rPr>
              <w:t>11/19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0896CB8" w14:textId="77777777" w:rsidR="000B5D63" w:rsidRPr="000B5D63" w:rsidRDefault="000B5D63" w:rsidP="00834D69">
            <w:pPr>
              <w:jc w:val="center"/>
              <w:rPr>
                <w:sz w:val="18"/>
                <w:szCs w:val="18"/>
              </w:rPr>
            </w:pPr>
            <w:r w:rsidRPr="000B5D63">
              <w:rPr>
                <w:sz w:val="18"/>
                <w:szCs w:val="18"/>
              </w:rPr>
              <w:t>12/12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1C8398" w14:textId="77777777" w:rsidR="000B5D63" w:rsidRPr="00F4121B" w:rsidRDefault="000B5D63" w:rsidP="00834D69">
            <w:pPr>
              <w:jc w:val="center"/>
              <w:rPr>
                <w:i/>
                <w:sz w:val="18"/>
                <w:szCs w:val="18"/>
                <w:u w:val="single"/>
              </w:rPr>
            </w:pPr>
            <w:r w:rsidRPr="00F4121B">
              <w:rPr>
                <w:i/>
                <w:sz w:val="18"/>
                <w:szCs w:val="18"/>
                <w:u w:val="single"/>
              </w:rPr>
              <w:t>12/01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7F13343" w14:textId="77777777" w:rsidR="000B5D63" w:rsidRPr="000B5D63" w:rsidRDefault="000B5D63" w:rsidP="00834D69">
            <w:pPr>
              <w:jc w:val="center"/>
              <w:rPr>
                <w:sz w:val="18"/>
                <w:szCs w:val="18"/>
              </w:rPr>
            </w:pPr>
            <w:r w:rsidRPr="000B5D63">
              <w:rPr>
                <w:sz w:val="18"/>
                <w:szCs w:val="18"/>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B487CE7" w14:textId="77777777" w:rsidR="000B5D63" w:rsidRPr="00F4121B" w:rsidRDefault="000B5D63" w:rsidP="00834D69">
            <w:pPr>
              <w:jc w:val="center"/>
              <w:rPr>
                <w:i/>
                <w:sz w:val="18"/>
                <w:szCs w:val="18"/>
                <w:u w:val="single"/>
              </w:rPr>
            </w:pPr>
            <w:r w:rsidRPr="00F4121B">
              <w:rPr>
                <w:i/>
                <w:sz w:val="18"/>
                <w:szCs w:val="18"/>
                <w:u w:val="single"/>
              </w:rPr>
              <w:t>12/04</w:t>
            </w:r>
          </w:p>
        </w:tc>
      </w:tr>
      <w:tr w:rsidR="000B5D63" w:rsidRPr="000B5D63" w14:paraId="037BAA61"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062F0D34" w14:textId="77777777" w:rsidR="000B5D63" w:rsidRPr="000B5D63" w:rsidRDefault="000B5D63" w:rsidP="00834D69">
            <w:pPr>
              <w:jc w:val="center"/>
              <w:rPr>
                <w:sz w:val="18"/>
                <w:szCs w:val="18"/>
              </w:rPr>
            </w:pPr>
            <w:r w:rsidRPr="000B5D63">
              <w:rPr>
                <w:sz w:val="18"/>
                <w:szCs w:val="18"/>
              </w:rPr>
              <w:t>19</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561A2682" w14:textId="77777777" w:rsidR="000B5D63" w:rsidRPr="000B5D63" w:rsidRDefault="000B5D63" w:rsidP="00834D69">
            <w:pPr>
              <w:jc w:val="center"/>
              <w:rPr>
                <w:sz w:val="18"/>
                <w:szCs w:val="18"/>
              </w:rPr>
            </w:pPr>
            <w:proofErr w:type="spellStart"/>
            <w:r w:rsidRPr="000B5D63">
              <w:rPr>
                <w:sz w:val="18"/>
                <w:szCs w:val="18"/>
              </w:rPr>
              <w:t>Lappajarvi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44441FEB"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895A49"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45942D1"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650A6B"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4D7114" w14:textId="77777777" w:rsidR="000B5D63" w:rsidRPr="000B5D63" w:rsidRDefault="000B5D63" w:rsidP="00834D69">
            <w:pPr>
              <w:jc w:val="center"/>
              <w:rPr>
                <w:sz w:val="18"/>
                <w:szCs w:val="18"/>
              </w:rPr>
            </w:pPr>
            <w:r w:rsidRPr="000B5D63">
              <w:rPr>
                <w:sz w:val="18"/>
                <w:szCs w:val="18"/>
              </w:rPr>
              <w:t>05/03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FF7EDAC" w14:textId="77777777" w:rsidR="000B5D63" w:rsidRPr="000B5D63" w:rsidRDefault="000B5D63" w:rsidP="00834D69">
            <w:pPr>
              <w:jc w:val="center"/>
              <w:rPr>
                <w:sz w:val="18"/>
                <w:szCs w:val="18"/>
              </w:rPr>
            </w:pPr>
            <w:r w:rsidRPr="000B5D63">
              <w:rPr>
                <w:sz w:val="18"/>
                <w:szCs w:val="18"/>
              </w:rPr>
              <w:t>04/17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65BE6B" w14:textId="77777777" w:rsidR="000B5D63" w:rsidRPr="004E220C" w:rsidRDefault="000B5D63" w:rsidP="00834D69">
            <w:pPr>
              <w:jc w:val="center"/>
              <w:rPr>
                <w:b/>
                <w:sz w:val="18"/>
                <w:szCs w:val="18"/>
                <w:u w:val="single"/>
              </w:rPr>
            </w:pPr>
            <w:r w:rsidRPr="004E220C">
              <w:rPr>
                <w:b/>
                <w:sz w:val="18"/>
                <w:szCs w:val="18"/>
                <w:u w:val="single"/>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B46EE07" w14:textId="77777777" w:rsidR="000B5D63" w:rsidRPr="004E220C" w:rsidRDefault="000B5D63" w:rsidP="00834D69">
            <w:pPr>
              <w:jc w:val="center"/>
              <w:rPr>
                <w:b/>
                <w:sz w:val="18"/>
                <w:szCs w:val="18"/>
                <w:u w:val="single"/>
              </w:rPr>
            </w:pPr>
            <w:r w:rsidRPr="004E220C">
              <w:rPr>
                <w:b/>
                <w:sz w:val="18"/>
                <w:szCs w:val="18"/>
                <w:u w:val="single"/>
              </w:rPr>
              <w:t>12/31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26769C" w14:textId="77777777" w:rsidR="000B5D63" w:rsidRPr="004E220C" w:rsidRDefault="000B5D63" w:rsidP="00834D69">
            <w:pPr>
              <w:jc w:val="center"/>
              <w:rPr>
                <w:b/>
                <w:sz w:val="18"/>
                <w:szCs w:val="18"/>
                <w:u w:val="single"/>
              </w:rPr>
            </w:pPr>
            <w:r w:rsidRPr="004E220C">
              <w:rPr>
                <w:b/>
                <w:sz w:val="18"/>
                <w:szCs w:val="18"/>
                <w:u w:val="single"/>
              </w:rPr>
              <w:t>12/03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A10016" w14:textId="77777777" w:rsidR="000B5D63" w:rsidRPr="004E220C" w:rsidRDefault="000B5D63" w:rsidP="00834D69">
            <w:pPr>
              <w:jc w:val="center"/>
              <w:rPr>
                <w:b/>
                <w:sz w:val="18"/>
                <w:szCs w:val="18"/>
                <w:u w:val="single"/>
              </w:rPr>
            </w:pPr>
            <w:r w:rsidRPr="004E220C">
              <w:rPr>
                <w:b/>
                <w:sz w:val="18"/>
                <w:szCs w:val="18"/>
                <w:u w:val="single"/>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48D156D" w14:textId="77777777" w:rsidR="000B5D63" w:rsidRPr="004E220C" w:rsidRDefault="000B5D63" w:rsidP="00834D69">
            <w:pPr>
              <w:jc w:val="center"/>
              <w:rPr>
                <w:b/>
                <w:sz w:val="18"/>
                <w:szCs w:val="18"/>
                <w:u w:val="single"/>
              </w:rPr>
            </w:pPr>
            <w:r w:rsidRPr="004E220C">
              <w:rPr>
                <w:b/>
                <w:sz w:val="18"/>
                <w:szCs w:val="18"/>
                <w:u w:val="single"/>
              </w:rPr>
              <w:t>12/22</w:t>
            </w:r>
          </w:p>
        </w:tc>
      </w:tr>
      <w:tr w:rsidR="000B5D63" w:rsidRPr="000B5D63" w14:paraId="025B21B0"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3EC0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5AC3C45A"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350A6C9"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81B2AAF"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5416838" w14:textId="77777777" w:rsidR="000B5D63" w:rsidRPr="000B5D63" w:rsidRDefault="000B5D63" w:rsidP="00834D69">
            <w:pPr>
              <w:jc w:val="center"/>
              <w:rPr>
                <w:sz w:val="18"/>
                <w:szCs w:val="18"/>
              </w:rPr>
            </w:pPr>
            <w:r w:rsidRPr="000B5D63">
              <w:rPr>
                <w:sz w:val="18"/>
                <w:szCs w:val="18"/>
              </w:rPr>
              <w:t>05/13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4814B7"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D4FB1BC"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62396F" w14:textId="77777777" w:rsidR="000B5D63" w:rsidRPr="000B5D63" w:rsidRDefault="000B5D63" w:rsidP="00834D69">
            <w:pPr>
              <w:jc w:val="center"/>
              <w:rPr>
                <w:sz w:val="18"/>
                <w:szCs w:val="18"/>
              </w:rPr>
            </w:pPr>
            <w:r w:rsidRPr="000B5D63">
              <w:rPr>
                <w:sz w:val="18"/>
                <w:szCs w:val="18"/>
              </w:rPr>
              <w:t>04/18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44243BE" w14:textId="77777777" w:rsidR="000B5D63" w:rsidRPr="004E220C" w:rsidRDefault="000B5D63" w:rsidP="00834D69">
            <w:pPr>
              <w:jc w:val="center"/>
              <w:rPr>
                <w:b/>
                <w:sz w:val="18"/>
                <w:szCs w:val="18"/>
                <w:u w:val="single"/>
              </w:rPr>
            </w:pPr>
            <w:r w:rsidRPr="004E220C">
              <w:rPr>
                <w:b/>
                <w:sz w:val="18"/>
                <w:szCs w:val="18"/>
                <w:u w:val="single"/>
              </w:rPr>
              <w:t>10/17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2DC9DB" w14:textId="77777777" w:rsidR="000B5D63" w:rsidRPr="004E220C" w:rsidRDefault="000B5D63" w:rsidP="00834D69">
            <w:pPr>
              <w:jc w:val="center"/>
              <w:rPr>
                <w:b/>
                <w:sz w:val="18"/>
                <w:szCs w:val="18"/>
                <w:u w:val="single"/>
              </w:rPr>
            </w:pPr>
            <w:r w:rsidRPr="004E220C">
              <w:rPr>
                <w:b/>
                <w:sz w:val="18"/>
                <w:szCs w:val="18"/>
                <w:u w:val="single"/>
              </w:rPr>
              <w:t>11/16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A5BDBC" w14:textId="77777777" w:rsidR="000B5D63" w:rsidRPr="004E220C" w:rsidRDefault="000B5D63" w:rsidP="00834D69">
            <w:pPr>
              <w:jc w:val="center"/>
              <w:rPr>
                <w:b/>
                <w:sz w:val="18"/>
                <w:szCs w:val="18"/>
                <w:u w:val="single"/>
              </w:rPr>
            </w:pPr>
            <w:r w:rsidRPr="004E220C">
              <w:rPr>
                <w:b/>
                <w:sz w:val="18"/>
                <w:szCs w:val="18"/>
                <w:u w:val="single"/>
              </w:rPr>
              <w:t>10/27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16CB3B5" w14:textId="77777777" w:rsidR="000B5D63" w:rsidRPr="004E220C" w:rsidRDefault="000B5D63" w:rsidP="00834D69">
            <w:pPr>
              <w:jc w:val="center"/>
              <w:rPr>
                <w:b/>
                <w:sz w:val="18"/>
                <w:szCs w:val="18"/>
                <w:u w:val="single"/>
              </w:rPr>
            </w:pPr>
            <w:r w:rsidRPr="004E220C">
              <w:rPr>
                <w:b/>
                <w:sz w:val="18"/>
                <w:szCs w:val="18"/>
                <w:u w:val="single"/>
              </w:rPr>
              <w:t>10/19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36FB80" w14:textId="77777777" w:rsidR="000B5D63" w:rsidRPr="004E220C" w:rsidRDefault="000B5D63" w:rsidP="00834D69">
            <w:pPr>
              <w:jc w:val="center"/>
              <w:rPr>
                <w:b/>
                <w:sz w:val="18"/>
                <w:szCs w:val="18"/>
                <w:u w:val="single"/>
              </w:rPr>
            </w:pPr>
            <w:r w:rsidRPr="004E220C">
              <w:rPr>
                <w:b/>
                <w:sz w:val="18"/>
                <w:szCs w:val="18"/>
                <w:u w:val="single"/>
              </w:rPr>
              <w:t>10/22</w:t>
            </w:r>
          </w:p>
        </w:tc>
      </w:tr>
      <w:tr w:rsidR="000B5D63" w:rsidRPr="000B5D63" w14:paraId="3FF5EE1F"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81BA6"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06B9B0C9"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CBFD4C8"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52B442"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D9F2E9" w14:textId="77777777" w:rsidR="000B5D63" w:rsidRPr="000B5D63" w:rsidRDefault="000B5D63" w:rsidP="00834D69">
            <w:pPr>
              <w:jc w:val="center"/>
              <w:rPr>
                <w:sz w:val="18"/>
                <w:szCs w:val="18"/>
              </w:rPr>
            </w:pPr>
            <w:r w:rsidRPr="000B5D63">
              <w:rPr>
                <w:sz w:val="18"/>
                <w:szCs w:val="18"/>
              </w:rPr>
              <w:t>05/13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48B18F"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8D0776C" w14:textId="77777777" w:rsidR="000B5D63" w:rsidRPr="000B5D63" w:rsidRDefault="000B5D63" w:rsidP="00834D69">
            <w:pPr>
              <w:jc w:val="center"/>
              <w:rPr>
                <w:sz w:val="18"/>
                <w:szCs w:val="18"/>
              </w:rPr>
            </w:pPr>
            <w:r w:rsidRPr="000B5D63">
              <w:rPr>
                <w:sz w:val="18"/>
                <w:szCs w:val="18"/>
              </w:rPr>
              <w:t>05/09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820DC0" w14:textId="77777777" w:rsidR="000B5D63" w:rsidRPr="000B5D63" w:rsidRDefault="000B5D63" w:rsidP="00834D69">
            <w:pPr>
              <w:jc w:val="center"/>
              <w:rPr>
                <w:sz w:val="18"/>
                <w:szCs w:val="18"/>
              </w:rPr>
            </w:pPr>
            <w:r w:rsidRPr="000B5D63">
              <w:rPr>
                <w:sz w:val="18"/>
                <w:szCs w:val="18"/>
              </w:rPr>
              <w:t>04/17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565C56" w14:textId="77777777" w:rsidR="000B5D63" w:rsidRPr="004E220C" w:rsidRDefault="000B5D63" w:rsidP="00834D69">
            <w:pPr>
              <w:jc w:val="center"/>
              <w:rPr>
                <w:b/>
                <w:sz w:val="18"/>
                <w:szCs w:val="18"/>
                <w:u w:val="single"/>
              </w:rPr>
            </w:pPr>
            <w:r w:rsidRPr="004E220C">
              <w:rPr>
                <w:b/>
                <w:sz w:val="18"/>
                <w:szCs w:val="18"/>
                <w:u w:val="single"/>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212411" w14:textId="77777777" w:rsidR="000B5D63" w:rsidRPr="004E220C" w:rsidRDefault="000B5D63" w:rsidP="00834D69">
            <w:pPr>
              <w:jc w:val="center"/>
              <w:rPr>
                <w:b/>
                <w:sz w:val="18"/>
                <w:szCs w:val="18"/>
                <w:u w:val="single"/>
              </w:rPr>
            </w:pPr>
            <w:r w:rsidRPr="004E220C">
              <w:rPr>
                <w:b/>
                <w:sz w:val="18"/>
                <w:szCs w:val="18"/>
                <w:u w:val="single"/>
              </w:rPr>
              <w:t>12/28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7144F8" w14:textId="77777777" w:rsidR="000B5D63" w:rsidRPr="004E220C" w:rsidRDefault="000B5D63" w:rsidP="00834D69">
            <w:pPr>
              <w:jc w:val="center"/>
              <w:rPr>
                <w:b/>
                <w:sz w:val="18"/>
                <w:szCs w:val="18"/>
                <w:u w:val="single"/>
              </w:rPr>
            </w:pPr>
            <w:r w:rsidRPr="004E220C">
              <w:rPr>
                <w:b/>
                <w:sz w:val="18"/>
                <w:szCs w:val="18"/>
                <w:u w:val="single"/>
              </w:rPr>
              <w:t>12/02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26F98B0" w14:textId="77777777" w:rsidR="000B5D63" w:rsidRPr="004E220C" w:rsidRDefault="000B5D63" w:rsidP="00834D69">
            <w:pPr>
              <w:jc w:val="center"/>
              <w:rPr>
                <w:b/>
                <w:sz w:val="18"/>
                <w:szCs w:val="18"/>
                <w:u w:val="single"/>
              </w:rPr>
            </w:pPr>
            <w:r w:rsidRPr="004E220C">
              <w:rPr>
                <w:b/>
                <w:sz w:val="18"/>
                <w:szCs w:val="18"/>
                <w:u w:val="single"/>
              </w:rPr>
              <w:t>11/30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41736D" w14:textId="77777777" w:rsidR="000B5D63" w:rsidRPr="004E220C" w:rsidRDefault="000B5D63" w:rsidP="00834D69">
            <w:pPr>
              <w:jc w:val="center"/>
              <w:rPr>
                <w:b/>
                <w:sz w:val="18"/>
                <w:szCs w:val="18"/>
                <w:u w:val="single"/>
              </w:rPr>
            </w:pPr>
            <w:r w:rsidRPr="004E220C">
              <w:rPr>
                <w:b/>
                <w:sz w:val="18"/>
                <w:szCs w:val="18"/>
                <w:u w:val="single"/>
              </w:rPr>
              <w:t>12/14</w:t>
            </w:r>
          </w:p>
        </w:tc>
      </w:tr>
      <w:tr w:rsidR="000B5D63" w:rsidRPr="000B5D63" w14:paraId="06842A73"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58BCE6B7" w14:textId="77777777" w:rsidR="000B5D63" w:rsidRPr="000B5D63" w:rsidRDefault="000B5D63" w:rsidP="00834D69">
            <w:pPr>
              <w:jc w:val="center"/>
              <w:rPr>
                <w:sz w:val="18"/>
                <w:szCs w:val="18"/>
              </w:rPr>
            </w:pPr>
            <w:r w:rsidRPr="000B5D63">
              <w:rPr>
                <w:sz w:val="18"/>
                <w:szCs w:val="18"/>
              </w:rPr>
              <w:t>20</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61EBD0F2" w14:textId="77777777" w:rsidR="000B5D63" w:rsidRPr="000B5D63" w:rsidRDefault="000B5D63" w:rsidP="00834D69">
            <w:pPr>
              <w:jc w:val="center"/>
              <w:rPr>
                <w:sz w:val="18"/>
                <w:szCs w:val="18"/>
              </w:rPr>
            </w:pPr>
            <w:proofErr w:type="spellStart"/>
            <w:r w:rsidRPr="000B5D63">
              <w:rPr>
                <w:sz w:val="18"/>
                <w:szCs w:val="18"/>
              </w:rPr>
              <w:t>Pesiojarvi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EBBC548"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48C2E2D"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D45814"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D43C81D"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C60DA01"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A980731"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558D0CC"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B4EEE75"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E1F023B"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6A55180"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345A97" w14:textId="77777777" w:rsidR="000B5D63" w:rsidRPr="000B5D63" w:rsidRDefault="000B5D63" w:rsidP="00834D69">
            <w:pPr>
              <w:jc w:val="center"/>
              <w:rPr>
                <w:sz w:val="18"/>
                <w:szCs w:val="18"/>
              </w:rPr>
            </w:pPr>
            <w:r w:rsidRPr="000B5D63">
              <w:rPr>
                <w:sz w:val="18"/>
                <w:szCs w:val="18"/>
              </w:rPr>
              <w:t>99/99</w:t>
            </w:r>
          </w:p>
        </w:tc>
      </w:tr>
      <w:tr w:rsidR="000B5D63" w:rsidRPr="000B5D63" w14:paraId="4C8B808E"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5D3E38"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F28A5E9"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571C4FF"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89F2D18"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D91F658"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A454ED"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25AE276" w14:textId="77777777" w:rsidR="000B5D63" w:rsidRPr="000B5D63" w:rsidRDefault="000B5D63" w:rsidP="00834D69">
            <w:pPr>
              <w:jc w:val="center"/>
              <w:rPr>
                <w:sz w:val="18"/>
                <w:szCs w:val="18"/>
              </w:rPr>
            </w:pPr>
            <w:r w:rsidRPr="000B5D63">
              <w:rPr>
                <w:sz w:val="18"/>
                <w:szCs w:val="18"/>
              </w:rPr>
              <w:t>05/14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AEA4F5"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DFB078C" w14:textId="77777777" w:rsidR="000B5D63" w:rsidRPr="000B5D63" w:rsidRDefault="000B5D63" w:rsidP="00834D69">
            <w:pPr>
              <w:jc w:val="center"/>
              <w:rPr>
                <w:sz w:val="18"/>
                <w:szCs w:val="18"/>
              </w:rPr>
            </w:pPr>
            <w:r w:rsidRPr="000B5D63">
              <w:rPr>
                <w:sz w:val="18"/>
                <w:szCs w:val="18"/>
              </w:rPr>
              <w:t>10/28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5D56B5" w14:textId="77777777" w:rsidR="000B5D63" w:rsidRPr="000B5D63" w:rsidRDefault="000B5D63" w:rsidP="00834D69">
            <w:pPr>
              <w:jc w:val="center"/>
              <w:rPr>
                <w:sz w:val="18"/>
                <w:szCs w:val="18"/>
              </w:rPr>
            </w:pPr>
            <w:r w:rsidRPr="000B5D63">
              <w:rPr>
                <w:sz w:val="18"/>
                <w:szCs w:val="18"/>
              </w:rPr>
              <w:t>11/16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D43738" w14:textId="77777777" w:rsidR="000B5D63" w:rsidRPr="000B5D63" w:rsidRDefault="000B5D63" w:rsidP="00834D69">
            <w:pPr>
              <w:jc w:val="center"/>
              <w:rPr>
                <w:sz w:val="18"/>
                <w:szCs w:val="18"/>
              </w:rPr>
            </w:pPr>
            <w:r w:rsidRPr="000B5D63">
              <w:rPr>
                <w:sz w:val="18"/>
                <w:szCs w:val="18"/>
              </w:rPr>
              <w:t>10/27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557348B" w14:textId="77777777" w:rsidR="000B5D63" w:rsidRPr="000B5D63" w:rsidRDefault="000B5D63" w:rsidP="00834D69">
            <w:pPr>
              <w:jc w:val="center"/>
              <w:rPr>
                <w:sz w:val="18"/>
                <w:szCs w:val="18"/>
              </w:rPr>
            </w:pPr>
            <w:r w:rsidRPr="000B5D63">
              <w:rPr>
                <w:sz w:val="18"/>
                <w:szCs w:val="18"/>
              </w:rPr>
              <w:t>10/20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D8759C3" w14:textId="77777777" w:rsidR="000B5D63" w:rsidRPr="000B5D63" w:rsidRDefault="000B5D63" w:rsidP="00834D69">
            <w:pPr>
              <w:jc w:val="center"/>
              <w:rPr>
                <w:sz w:val="18"/>
                <w:szCs w:val="18"/>
              </w:rPr>
            </w:pPr>
            <w:r w:rsidRPr="000B5D63">
              <w:rPr>
                <w:sz w:val="18"/>
                <w:szCs w:val="18"/>
              </w:rPr>
              <w:t>10/18</w:t>
            </w:r>
          </w:p>
        </w:tc>
      </w:tr>
      <w:tr w:rsidR="000B5D63" w:rsidRPr="000B5D63" w14:paraId="0918ADF3"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FA506"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EFA9E10"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F8E9F36"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D7E9476"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C125566"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662FE7F"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ECA432D" w14:textId="77777777" w:rsidR="000B5D63" w:rsidRPr="000B5D63" w:rsidRDefault="000B5D63" w:rsidP="00834D69">
            <w:pPr>
              <w:jc w:val="center"/>
              <w:rPr>
                <w:sz w:val="18"/>
                <w:szCs w:val="18"/>
              </w:rPr>
            </w:pPr>
            <w:r w:rsidRPr="000B5D63">
              <w:rPr>
                <w:sz w:val="18"/>
                <w:szCs w:val="18"/>
              </w:rPr>
              <w:t>05/14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07FE48D"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6FA879" w14:textId="77777777" w:rsidR="000B5D63" w:rsidRPr="000B5D63" w:rsidRDefault="000B5D63" w:rsidP="00834D69">
            <w:pPr>
              <w:jc w:val="center"/>
              <w:rPr>
                <w:sz w:val="18"/>
                <w:szCs w:val="18"/>
              </w:rPr>
            </w:pPr>
            <w:r w:rsidRPr="000B5D63">
              <w:rPr>
                <w:sz w:val="18"/>
                <w:szCs w:val="18"/>
              </w:rPr>
              <w:t>10/27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9F0D17" w14:textId="77777777" w:rsidR="000B5D63" w:rsidRPr="000B5D63" w:rsidRDefault="000B5D63" w:rsidP="00834D69">
            <w:pPr>
              <w:jc w:val="center"/>
              <w:rPr>
                <w:sz w:val="18"/>
                <w:szCs w:val="18"/>
              </w:rPr>
            </w:pPr>
            <w:r w:rsidRPr="000B5D63">
              <w:rPr>
                <w:sz w:val="18"/>
                <w:szCs w:val="18"/>
              </w:rPr>
              <w:t>11/16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BC5EABE" w14:textId="77777777" w:rsidR="000B5D63" w:rsidRPr="000B5D63" w:rsidRDefault="000B5D63" w:rsidP="00834D69">
            <w:pPr>
              <w:jc w:val="center"/>
              <w:rPr>
                <w:sz w:val="18"/>
                <w:szCs w:val="18"/>
              </w:rPr>
            </w:pPr>
            <w:r w:rsidRPr="000B5D63">
              <w:rPr>
                <w:sz w:val="18"/>
                <w:szCs w:val="18"/>
              </w:rPr>
              <w:t>10/26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CB6E7C" w14:textId="77777777" w:rsidR="000B5D63" w:rsidRPr="000B5D63" w:rsidRDefault="000B5D63" w:rsidP="00834D69">
            <w:pPr>
              <w:jc w:val="center"/>
              <w:rPr>
                <w:sz w:val="18"/>
                <w:szCs w:val="18"/>
              </w:rPr>
            </w:pPr>
            <w:r w:rsidRPr="000B5D63">
              <w:rPr>
                <w:sz w:val="18"/>
                <w:szCs w:val="18"/>
              </w:rPr>
              <w:t>10/20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15A87CE" w14:textId="77777777" w:rsidR="000B5D63" w:rsidRPr="000B5D63" w:rsidRDefault="000B5D63" w:rsidP="00834D69">
            <w:pPr>
              <w:jc w:val="center"/>
              <w:rPr>
                <w:sz w:val="18"/>
                <w:szCs w:val="18"/>
              </w:rPr>
            </w:pPr>
            <w:r w:rsidRPr="000B5D63">
              <w:rPr>
                <w:sz w:val="18"/>
                <w:szCs w:val="18"/>
              </w:rPr>
              <w:t>10/18</w:t>
            </w:r>
          </w:p>
        </w:tc>
      </w:tr>
      <w:tr w:rsidR="000B5D63" w:rsidRPr="000B5D63" w14:paraId="06ABCA1F"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12D5FB07" w14:textId="77777777" w:rsidR="000B5D63" w:rsidRPr="000B5D63" w:rsidRDefault="000B5D63" w:rsidP="00834D69">
            <w:pPr>
              <w:jc w:val="center"/>
              <w:rPr>
                <w:sz w:val="18"/>
                <w:szCs w:val="18"/>
              </w:rPr>
            </w:pPr>
            <w:r w:rsidRPr="000B5D63">
              <w:rPr>
                <w:sz w:val="18"/>
                <w:szCs w:val="18"/>
              </w:rPr>
              <w:t>21</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360BFFEA" w14:textId="77777777" w:rsidR="000B5D63" w:rsidRPr="000B5D63" w:rsidRDefault="000B5D63" w:rsidP="00834D69">
            <w:pPr>
              <w:jc w:val="center"/>
              <w:rPr>
                <w:sz w:val="18"/>
                <w:szCs w:val="18"/>
              </w:rPr>
            </w:pPr>
            <w:proofErr w:type="spellStart"/>
            <w:r w:rsidRPr="000B5D63">
              <w:rPr>
                <w:sz w:val="18"/>
                <w:szCs w:val="18"/>
              </w:rPr>
              <w:t>Rehja-Nuas</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5659754"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56B2F1C"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FB047D"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7E7F58C" w14:textId="77777777" w:rsidR="000B5D63" w:rsidRPr="000B5D63" w:rsidRDefault="000B5D63" w:rsidP="00834D69">
            <w:pPr>
              <w:jc w:val="center"/>
              <w:rPr>
                <w:sz w:val="18"/>
                <w:szCs w:val="18"/>
              </w:rPr>
            </w:pPr>
            <w:r w:rsidRPr="000B5D63">
              <w:rPr>
                <w:sz w:val="18"/>
                <w:szCs w:val="18"/>
              </w:rPr>
              <w:t>05/01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8C3AFEF" w14:textId="77777777" w:rsidR="000B5D63" w:rsidRPr="000B5D63" w:rsidRDefault="000B5D63" w:rsidP="00834D69">
            <w:pPr>
              <w:jc w:val="center"/>
              <w:rPr>
                <w:sz w:val="18"/>
                <w:szCs w:val="18"/>
              </w:rPr>
            </w:pPr>
            <w:r w:rsidRPr="000B5D63">
              <w:rPr>
                <w:sz w:val="18"/>
                <w:szCs w:val="18"/>
              </w:rPr>
              <w:t>05/04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64146E1" w14:textId="77777777" w:rsidR="000B5D63" w:rsidRPr="000B5D63" w:rsidRDefault="000B5D63" w:rsidP="00834D69">
            <w:pPr>
              <w:jc w:val="center"/>
              <w:rPr>
                <w:sz w:val="18"/>
                <w:szCs w:val="18"/>
              </w:rPr>
            </w:pPr>
            <w:r w:rsidRPr="000B5D63">
              <w:rPr>
                <w:sz w:val="18"/>
                <w:szCs w:val="18"/>
              </w:rPr>
              <w:t>04/20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1490487" w14:textId="77777777" w:rsidR="000B5D63" w:rsidRPr="000B5D63" w:rsidRDefault="000B5D63" w:rsidP="00834D69">
            <w:pPr>
              <w:jc w:val="center"/>
              <w:rPr>
                <w:sz w:val="18"/>
                <w:szCs w:val="18"/>
              </w:rPr>
            </w:pPr>
            <w:r w:rsidRPr="000B5D63">
              <w:rPr>
                <w:sz w:val="18"/>
                <w:szCs w:val="18"/>
              </w:rPr>
              <w:t>11/14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3F59E6"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68C8DD" w14:textId="77777777" w:rsidR="000B5D63" w:rsidRPr="000B5D63" w:rsidRDefault="000B5D63" w:rsidP="00834D69">
            <w:pPr>
              <w:jc w:val="center"/>
              <w:rPr>
                <w:sz w:val="18"/>
                <w:szCs w:val="18"/>
              </w:rPr>
            </w:pPr>
            <w:r w:rsidRPr="000B5D63">
              <w:rPr>
                <w:sz w:val="18"/>
                <w:szCs w:val="18"/>
              </w:rPr>
              <w:t>11/09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4EE9256"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F70D517" w14:textId="77777777" w:rsidR="000B5D63" w:rsidRPr="000B5D63" w:rsidRDefault="000B5D63" w:rsidP="00834D69">
            <w:pPr>
              <w:jc w:val="center"/>
              <w:rPr>
                <w:sz w:val="18"/>
                <w:szCs w:val="18"/>
              </w:rPr>
            </w:pPr>
            <w:r w:rsidRPr="000B5D63">
              <w:rPr>
                <w:sz w:val="18"/>
                <w:szCs w:val="18"/>
              </w:rPr>
              <w:t>11/07</w:t>
            </w:r>
          </w:p>
        </w:tc>
      </w:tr>
      <w:tr w:rsidR="000B5D63" w:rsidRPr="000B5D63" w14:paraId="60183DDD"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5B6EB"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9F71CED"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81D9BD9"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F08EF4"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1A8E62E"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7934DC0" w14:textId="77777777" w:rsidR="000B5D63" w:rsidRPr="000B5D63" w:rsidRDefault="000B5D63" w:rsidP="00834D69">
            <w:pPr>
              <w:jc w:val="center"/>
              <w:rPr>
                <w:sz w:val="18"/>
                <w:szCs w:val="18"/>
              </w:rPr>
            </w:pPr>
            <w:r w:rsidRPr="000B5D63">
              <w:rPr>
                <w:sz w:val="18"/>
                <w:szCs w:val="18"/>
              </w:rPr>
              <w:t>05/14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91A8CD4"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995ED4" w14:textId="77777777" w:rsidR="000B5D63" w:rsidRPr="000B5D63" w:rsidRDefault="000B5D63" w:rsidP="00834D69">
            <w:pPr>
              <w:jc w:val="center"/>
              <w:rPr>
                <w:sz w:val="18"/>
                <w:szCs w:val="18"/>
              </w:rPr>
            </w:pPr>
            <w:r w:rsidRPr="000B5D63">
              <w:rPr>
                <w:sz w:val="18"/>
                <w:szCs w:val="18"/>
              </w:rPr>
              <w:t>04/29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8D7E599" w14:textId="77777777" w:rsidR="000B5D63" w:rsidRPr="000B5D63" w:rsidRDefault="000B5D63" w:rsidP="00834D69">
            <w:pPr>
              <w:jc w:val="center"/>
              <w:rPr>
                <w:sz w:val="18"/>
                <w:szCs w:val="18"/>
              </w:rPr>
            </w:pPr>
            <w:r w:rsidRPr="000B5D63">
              <w:rPr>
                <w:sz w:val="18"/>
                <w:szCs w:val="18"/>
              </w:rPr>
              <w:t>11/09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8FFEB7" w14:textId="77777777" w:rsidR="000B5D63" w:rsidRPr="000B5D63" w:rsidRDefault="000B5D63" w:rsidP="00834D69">
            <w:pPr>
              <w:jc w:val="center"/>
              <w:rPr>
                <w:sz w:val="18"/>
                <w:szCs w:val="18"/>
              </w:rPr>
            </w:pPr>
            <w:r w:rsidRPr="000B5D63">
              <w:rPr>
                <w:sz w:val="18"/>
                <w:szCs w:val="18"/>
              </w:rPr>
              <w:t>11/20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2B8E0B" w14:textId="77777777" w:rsidR="000B5D63" w:rsidRPr="000B5D63" w:rsidRDefault="000B5D63" w:rsidP="00834D69">
            <w:pPr>
              <w:jc w:val="center"/>
              <w:rPr>
                <w:sz w:val="18"/>
                <w:szCs w:val="18"/>
              </w:rPr>
            </w:pPr>
            <w:r w:rsidRPr="000B5D63">
              <w:rPr>
                <w:sz w:val="18"/>
                <w:szCs w:val="18"/>
              </w:rPr>
              <w:t>10/30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9F5147D"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A1FC6BD" w14:textId="77777777" w:rsidR="000B5D63" w:rsidRPr="000B5D63" w:rsidRDefault="000B5D63" w:rsidP="00834D69">
            <w:pPr>
              <w:jc w:val="center"/>
              <w:rPr>
                <w:sz w:val="18"/>
                <w:szCs w:val="18"/>
              </w:rPr>
            </w:pPr>
            <w:r w:rsidRPr="000B5D63">
              <w:rPr>
                <w:sz w:val="18"/>
                <w:szCs w:val="18"/>
              </w:rPr>
              <w:t>10/22</w:t>
            </w:r>
          </w:p>
        </w:tc>
      </w:tr>
      <w:tr w:rsidR="000B5D63" w:rsidRPr="000B5D63" w14:paraId="4757AF1E"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A3522"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2BA517C5"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78D9FCE"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38875E" w14:textId="77777777" w:rsidR="000B5D63" w:rsidRPr="000B5D63" w:rsidRDefault="000B5D63" w:rsidP="00834D69">
            <w:pPr>
              <w:jc w:val="center"/>
              <w:rPr>
                <w:sz w:val="18"/>
                <w:szCs w:val="18"/>
              </w:rPr>
            </w:pPr>
            <w:r w:rsidRPr="000B5D63">
              <w:rPr>
                <w:sz w:val="18"/>
                <w:szCs w:val="18"/>
              </w:rPr>
              <w:t>05/17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ADD96C" w14:textId="77777777" w:rsidR="000B5D63" w:rsidRPr="000B5D63" w:rsidRDefault="000B5D63" w:rsidP="00834D69">
            <w:pPr>
              <w:jc w:val="center"/>
              <w:rPr>
                <w:sz w:val="18"/>
                <w:szCs w:val="18"/>
              </w:rPr>
            </w:pPr>
            <w:r w:rsidRPr="000B5D63">
              <w:rPr>
                <w:sz w:val="18"/>
                <w:szCs w:val="18"/>
              </w:rPr>
              <w:t>05/16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67AC785" w14:textId="77777777" w:rsidR="000B5D63" w:rsidRPr="000B5D63" w:rsidRDefault="000B5D63" w:rsidP="00834D69">
            <w:pPr>
              <w:jc w:val="center"/>
              <w:rPr>
                <w:sz w:val="18"/>
                <w:szCs w:val="18"/>
              </w:rPr>
            </w:pPr>
            <w:r w:rsidRPr="000B5D63">
              <w:rPr>
                <w:sz w:val="18"/>
                <w:szCs w:val="18"/>
              </w:rPr>
              <w:t>05/14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451780" w14:textId="77777777" w:rsidR="000B5D63" w:rsidRPr="000B5D63" w:rsidRDefault="000B5D63" w:rsidP="00834D69">
            <w:pPr>
              <w:jc w:val="center"/>
              <w:rPr>
                <w:sz w:val="18"/>
                <w:szCs w:val="18"/>
              </w:rPr>
            </w:pPr>
            <w:r w:rsidRPr="000B5D63">
              <w:rPr>
                <w:sz w:val="18"/>
                <w:szCs w:val="18"/>
              </w:rPr>
              <w:t>05/11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A36FB3" w14:textId="77777777" w:rsidR="000B5D63" w:rsidRPr="000B5D63" w:rsidRDefault="000B5D63" w:rsidP="00834D69">
            <w:pPr>
              <w:jc w:val="center"/>
              <w:rPr>
                <w:sz w:val="18"/>
                <w:szCs w:val="18"/>
              </w:rPr>
            </w:pPr>
            <w:r w:rsidRPr="000B5D63">
              <w:rPr>
                <w:sz w:val="18"/>
                <w:szCs w:val="18"/>
              </w:rPr>
              <w:t>04/28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011CF1"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C00724"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DED5C1" w14:textId="77777777" w:rsidR="000B5D63" w:rsidRPr="000B5D63" w:rsidRDefault="000B5D63" w:rsidP="00834D69">
            <w:pPr>
              <w:jc w:val="center"/>
              <w:rPr>
                <w:sz w:val="18"/>
                <w:szCs w:val="18"/>
              </w:rPr>
            </w:pPr>
            <w:r w:rsidRPr="000B5D63">
              <w:rPr>
                <w:sz w:val="18"/>
                <w:szCs w:val="18"/>
              </w:rPr>
              <w:t>11/08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EBB39AF" w14:textId="77777777" w:rsidR="000B5D63" w:rsidRPr="000B5D63" w:rsidRDefault="000B5D63" w:rsidP="00834D69">
            <w:pPr>
              <w:jc w:val="center"/>
              <w:rPr>
                <w:sz w:val="18"/>
                <w:szCs w:val="18"/>
              </w:rPr>
            </w:pPr>
            <w:r w:rsidRPr="000B5D63">
              <w:rPr>
                <w:sz w:val="18"/>
                <w:szCs w:val="18"/>
              </w:rPr>
              <w:t>11/22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A0CFFB" w14:textId="77777777" w:rsidR="000B5D63" w:rsidRPr="000B5D63" w:rsidRDefault="000B5D63" w:rsidP="00834D69">
            <w:pPr>
              <w:jc w:val="center"/>
              <w:rPr>
                <w:sz w:val="18"/>
                <w:szCs w:val="18"/>
              </w:rPr>
            </w:pPr>
            <w:r w:rsidRPr="000B5D63">
              <w:rPr>
                <w:sz w:val="18"/>
                <w:szCs w:val="18"/>
              </w:rPr>
              <w:t>10/23</w:t>
            </w:r>
          </w:p>
        </w:tc>
      </w:tr>
      <w:tr w:rsidR="000B5D63" w:rsidRPr="000B5D63" w14:paraId="1719CC97"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09E5F110" w14:textId="77777777" w:rsidR="000B5D63" w:rsidRPr="000B5D63" w:rsidRDefault="000B5D63" w:rsidP="00834D69">
            <w:pPr>
              <w:jc w:val="center"/>
              <w:rPr>
                <w:sz w:val="18"/>
                <w:szCs w:val="18"/>
              </w:rPr>
            </w:pPr>
            <w:r w:rsidRPr="000B5D63">
              <w:rPr>
                <w:sz w:val="18"/>
                <w:szCs w:val="18"/>
              </w:rPr>
              <w:t>22</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555D9A26" w14:textId="77777777" w:rsidR="000B5D63" w:rsidRPr="000B5D63" w:rsidRDefault="000B5D63" w:rsidP="00834D69">
            <w:pPr>
              <w:jc w:val="center"/>
              <w:rPr>
                <w:sz w:val="18"/>
                <w:szCs w:val="18"/>
              </w:rPr>
            </w:pPr>
            <w:proofErr w:type="spellStart"/>
            <w:r w:rsidRPr="000B5D63">
              <w:rPr>
                <w:sz w:val="18"/>
                <w:szCs w:val="18"/>
              </w:rPr>
              <w:t>Oulujarvi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2EF8B82"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AC7BCB0" w14:textId="77777777" w:rsidR="000B5D63" w:rsidRPr="000B5D63" w:rsidRDefault="000B5D63" w:rsidP="00834D69">
            <w:pPr>
              <w:jc w:val="center"/>
              <w:rPr>
                <w:sz w:val="18"/>
                <w:szCs w:val="18"/>
              </w:rPr>
            </w:pPr>
            <w:r w:rsidRPr="000B5D63">
              <w:rPr>
                <w:sz w:val="18"/>
                <w:szCs w:val="18"/>
              </w:rPr>
              <w:t>05/15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9E8A34" w14:textId="77777777" w:rsidR="000B5D63" w:rsidRPr="000B5D63" w:rsidRDefault="000B5D63" w:rsidP="00834D69">
            <w:pPr>
              <w:jc w:val="center"/>
              <w:rPr>
                <w:sz w:val="18"/>
                <w:szCs w:val="18"/>
              </w:rPr>
            </w:pPr>
            <w:r w:rsidRPr="000B5D63">
              <w:rPr>
                <w:sz w:val="18"/>
                <w:szCs w:val="18"/>
              </w:rPr>
              <w:t>05/10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C28A457" w14:textId="77777777" w:rsidR="000B5D63" w:rsidRPr="000B5D63" w:rsidRDefault="000B5D63" w:rsidP="00834D69">
            <w:pPr>
              <w:jc w:val="center"/>
              <w:rPr>
                <w:sz w:val="18"/>
                <w:szCs w:val="18"/>
              </w:rPr>
            </w:pPr>
            <w:r w:rsidRPr="000B5D63">
              <w:rPr>
                <w:sz w:val="18"/>
                <w:szCs w:val="18"/>
              </w:rPr>
              <w:t>05/13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E3560F8" w14:textId="77777777" w:rsidR="000B5D63" w:rsidRPr="000B5D63" w:rsidRDefault="000B5D63" w:rsidP="00834D69">
            <w:pPr>
              <w:jc w:val="center"/>
              <w:rPr>
                <w:sz w:val="18"/>
                <w:szCs w:val="18"/>
              </w:rPr>
            </w:pPr>
            <w:r w:rsidRPr="000B5D63">
              <w:rPr>
                <w:sz w:val="18"/>
                <w:szCs w:val="18"/>
              </w:rPr>
              <w:t>05/14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D5C8E2" w14:textId="77777777" w:rsidR="000B5D63" w:rsidRPr="000B5D63" w:rsidRDefault="000B5D63" w:rsidP="00834D69">
            <w:pPr>
              <w:jc w:val="center"/>
              <w:rPr>
                <w:sz w:val="18"/>
                <w:szCs w:val="18"/>
              </w:rPr>
            </w:pPr>
            <w:r w:rsidRPr="000B5D63">
              <w:rPr>
                <w:sz w:val="18"/>
                <w:szCs w:val="18"/>
              </w:rPr>
              <w:t>05/02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488682F" w14:textId="77777777" w:rsidR="000B5D63" w:rsidRPr="004E220C" w:rsidRDefault="000B5D63" w:rsidP="00834D69">
            <w:pPr>
              <w:jc w:val="center"/>
              <w:rPr>
                <w:b/>
                <w:sz w:val="18"/>
                <w:szCs w:val="18"/>
                <w:u w:val="single"/>
              </w:rPr>
            </w:pPr>
            <w:r w:rsidRPr="004E220C">
              <w:rPr>
                <w:b/>
                <w:sz w:val="18"/>
                <w:szCs w:val="18"/>
                <w:u w:val="single"/>
              </w:rPr>
              <w:t>11/24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011A3FF"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FCD4E11"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38D9B0" w14:textId="77777777" w:rsidR="000B5D63" w:rsidRPr="004E220C" w:rsidRDefault="000B5D63" w:rsidP="00834D69">
            <w:pPr>
              <w:jc w:val="center"/>
              <w:rPr>
                <w:b/>
                <w:sz w:val="18"/>
                <w:szCs w:val="18"/>
                <w:u w:val="single"/>
              </w:rPr>
            </w:pPr>
            <w:r w:rsidRPr="004E220C">
              <w:rPr>
                <w:b/>
                <w:sz w:val="18"/>
                <w:szCs w:val="18"/>
                <w:u w:val="single"/>
              </w:rPr>
              <w:t>12/04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A0403FD" w14:textId="77777777" w:rsidR="000B5D63" w:rsidRPr="004E220C" w:rsidRDefault="000B5D63" w:rsidP="00834D69">
            <w:pPr>
              <w:jc w:val="center"/>
              <w:rPr>
                <w:b/>
                <w:sz w:val="18"/>
                <w:szCs w:val="18"/>
                <w:u w:val="single"/>
              </w:rPr>
            </w:pPr>
            <w:r w:rsidRPr="004E220C">
              <w:rPr>
                <w:b/>
                <w:sz w:val="18"/>
                <w:szCs w:val="18"/>
                <w:u w:val="single"/>
              </w:rPr>
              <w:t>12/18</w:t>
            </w:r>
          </w:p>
        </w:tc>
      </w:tr>
      <w:tr w:rsidR="000B5D63" w:rsidRPr="000B5D63" w14:paraId="3C310ACA"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CA81DD"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AE4E04B"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97D4B07"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6B424B5"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7F11370" w14:textId="77777777" w:rsidR="000B5D63" w:rsidRPr="000B5D63" w:rsidRDefault="000B5D63" w:rsidP="00834D69">
            <w:pPr>
              <w:jc w:val="center"/>
              <w:rPr>
                <w:sz w:val="18"/>
                <w:szCs w:val="18"/>
              </w:rPr>
            </w:pPr>
            <w:r w:rsidRPr="000B5D63">
              <w:rPr>
                <w:sz w:val="18"/>
                <w:szCs w:val="18"/>
              </w:rPr>
              <w:t>05/28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68387CE"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EFDB4B0" w14:textId="77777777" w:rsidR="000B5D63" w:rsidRPr="000B5D63" w:rsidRDefault="000B5D63" w:rsidP="00834D69">
            <w:pPr>
              <w:jc w:val="center"/>
              <w:rPr>
                <w:sz w:val="18"/>
                <w:szCs w:val="18"/>
              </w:rPr>
            </w:pPr>
            <w:r w:rsidRPr="000B5D63">
              <w:rPr>
                <w:sz w:val="18"/>
                <w:szCs w:val="18"/>
              </w:rPr>
              <w:t>05/27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609AF63" w14:textId="77777777" w:rsidR="000B5D63" w:rsidRPr="000B5D63" w:rsidRDefault="000B5D63" w:rsidP="00834D69">
            <w:pPr>
              <w:jc w:val="center"/>
              <w:rPr>
                <w:sz w:val="18"/>
                <w:szCs w:val="18"/>
              </w:rPr>
            </w:pPr>
            <w:r w:rsidRPr="000B5D63">
              <w:rPr>
                <w:sz w:val="18"/>
                <w:szCs w:val="18"/>
              </w:rPr>
              <w:t>05/20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C9A2EBA" w14:textId="77777777" w:rsidR="000B5D63" w:rsidRPr="004E220C" w:rsidRDefault="000B5D63" w:rsidP="00834D69">
            <w:pPr>
              <w:jc w:val="center"/>
              <w:rPr>
                <w:b/>
                <w:sz w:val="18"/>
                <w:szCs w:val="18"/>
                <w:u w:val="single"/>
              </w:rPr>
            </w:pPr>
            <w:r w:rsidRPr="004E220C">
              <w:rPr>
                <w:b/>
                <w:sz w:val="18"/>
                <w:szCs w:val="18"/>
                <w:u w:val="single"/>
              </w:rPr>
              <w:t>10/27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FF4D2C" w14:textId="77777777" w:rsidR="000B5D63" w:rsidRPr="000B5D63" w:rsidRDefault="000B5D63" w:rsidP="00834D69">
            <w:pPr>
              <w:jc w:val="center"/>
              <w:rPr>
                <w:sz w:val="18"/>
                <w:szCs w:val="18"/>
              </w:rPr>
            </w:pPr>
            <w:r w:rsidRPr="000B5D63">
              <w:rPr>
                <w:sz w:val="18"/>
                <w:szCs w:val="18"/>
              </w:rPr>
              <w:t>11/15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403BEC" w14:textId="77777777" w:rsidR="000B5D63" w:rsidRPr="000B5D63" w:rsidRDefault="000B5D63" w:rsidP="00834D69">
            <w:pPr>
              <w:jc w:val="center"/>
              <w:rPr>
                <w:sz w:val="18"/>
                <w:szCs w:val="18"/>
              </w:rPr>
            </w:pPr>
            <w:r w:rsidRPr="000B5D63">
              <w:rPr>
                <w:sz w:val="18"/>
                <w:szCs w:val="18"/>
              </w:rPr>
              <w:t>10/27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478348" w14:textId="77777777" w:rsidR="000B5D63" w:rsidRPr="004E220C" w:rsidRDefault="000B5D63" w:rsidP="00834D69">
            <w:pPr>
              <w:jc w:val="center"/>
              <w:rPr>
                <w:b/>
                <w:sz w:val="18"/>
                <w:szCs w:val="18"/>
                <w:u w:val="single"/>
              </w:rPr>
            </w:pPr>
            <w:r w:rsidRPr="004E220C">
              <w:rPr>
                <w:b/>
                <w:sz w:val="18"/>
                <w:szCs w:val="18"/>
                <w:u w:val="single"/>
              </w:rPr>
              <w:t>10/20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8443FD" w14:textId="77777777" w:rsidR="000B5D63" w:rsidRPr="004E220C" w:rsidRDefault="000B5D63" w:rsidP="00834D69">
            <w:pPr>
              <w:jc w:val="center"/>
              <w:rPr>
                <w:b/>
                <w:sz w:val="18"/>
                <w:szCs w:val="18"/>
                <w:u w:val="single"/>
              </w:rPr>
            </w:pPr>
            <w:r w:rsidRPr="004E220C">
              <w:rPr>
                <w:b/>
                <w:sz w:val="18"/>
                <w:szCs w:val="18"/>
                <w:u w:val="single"/>
              </w:rPr>
              <w:t>10/18</w:t>
            </w:r>
          </w:p>
        </w:tc>
      </w:tr>
      <w:tr w:rsidR="000B5D63" w:rsidRPr="000B5D63" w14:paraId="5F838E6C"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7C4F8"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DCC32E9"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DCA062A"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A5B33DA"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7E10DAE" w14:textId="77777777" w:rsidR="000B5D63" w:rsidRPr="000B5D63" w:rsidRDefault="000B5D63" w:rsidP="00834D69">
            <w:pPr>
              <w:jc w:val="center"/>
              <w:rPr>
                <w:sz w:val="18"/>
                <w:szCs w:val="18"/>
              </w:rPr>
            </w:pPr>
            <w:r w:rsidRPr="000B5D63">
              <w:rPr>
                <w:sz w:val="18"/>
                <w:szCs w:val="18"/>
              </w:rPr>
              <w:t>05/28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FD6C418"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2DBE8A" w14:textId="77777777" w:rsidR="000B5D63" w:rsidRPr="000B5D63" w:rsidRDefault="000B5D63" w:rsidP="00834D69">
            <w:pPr>
              <w:jc w:val="center"/>
              <w:rPr>
                <w:sz w:val="18"/>
                <w:szCs w:val="18"/>
              </w:rPr>
            </w:pPr>
            <w:r w:rsidRPr="000B5D63">
              <w:rPr>
                <w:sz w:val="18"/>
                <w:szCs w:val="18"/>
              </w:rPr>
              <w:t>05/27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EF3644F" w14:textId="77777777" w:rsidR="000B5D63" w:rsidRPr="000B5D63" w:rsidRDefault="000B5D63" w:rsidP="00834D69">
            <w:pPr>
              <w:jc w:val="center"/>
              <w:rPr>
                <w:sz w:val="18"/>
                <w:szCs w:val="18"/>
              </w:rPr>
            </w:pPr>
            <w:r w:rsidRPr="000B5D63">
              <w:rPr>
                <w:sz w:val="18"/>
                <w:szCs w:val="18"/>
              </w:rPr>
              <w:t>05/20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A5C2308" w14:textId="77777777" w:rsidR="000B5D63" w:rsidRPr="004E220C" w:rsidRDefault="000B5D63" w:rsidP="00834D69">
            <w:pPr>
              <w:jc w:val="center"/>
              <w:rPr>
                <w:b/>
                <w:sz w:val="18"/>
                <w:szCs w:val="18"/>
                <w:u w:val="single"/>
              </w:rPr>
            </w:pPr>
            <w:r w:rsidRPr="004E220C">
              <w:rPr>
                <w:b/>
                <w:sz w:val="18"/>
                <w:szCs w:val="18"/>
                <w:u w:val="single"/>
              </w:rPr>
              <w:t>11/11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B8DF52"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E5C1878"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23789A" w14:textId="77777777" w:rsidR="000B5D63" w:rsidRPr="004E220C" w:rsidRDefault="000B5D63" w:rsidP="00834D69">
            <w:pPr>
              <w:jc w:val="center"/>
              <w:rPr>
                <w:b/>
                <w:sz w:val="18"/>
                <w:szCs w:val="18"/>
                <w:u w:val="single"/>
              </w:rPr>
            </w:pPr>
            <w:r w:rsidRPr="004E220C">
              <w:rPr>
                <w:b/>
                <w:sz w:val="18"/>
                <w:szCs w:val="18"/>
                <w:u w:val="single"/>
              </w:rPr>
              <w:t>11/15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D690F3" w14:textId="77777777" w:rsidR="000B5D63" w:rsidRPr="004E220C" w:rsidRDefault="000B5D63" w:rsidP="00834D69">
            <w:pPr>
              <w:jc w:val="center"/>
              <w:rPr>
                <w:b/>
                <w:sz w:val="18"/>
                <w:szCs w:val="18"/>
                <w:u w:val="single"/>
              </w:rPr>
            </w:pPr>
            <w:r w:rsidRPr="004E220C">
              <w:rPr>
                <w:b/>
                <w:sz w:val="18"/>
                <w:szCs w:val="18"/>
                <w:u w:val="single"/>
              </w:rPr>
              <w:t>11/08</w:t>
            </w:r>
          </w:p>
        </w:tc>
      </w:tr>
      <w:tr w:rsidR="000B5D63" w:rsidRPr="000B5D63" w14:paraId="5F809E6B"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54FB9E66" w14:textId="77777777" w:rsidR="000B5D63" w:rsidRPr="000B5D63" w:rsidRDefault="000B5D63" w:rsidP="00834D69">
            <w:pPr>
              <w:jc w:val="center"/>
              <w:rPr>
                <w:sz w:val="18"/>
                <w:szCs w:val="18"/>
              </w:rPr>
            </w:pPr>
            <w:r w:rsidRPr="000B5D63">
              <w:rPr>
                <w:sz w:val="18"/>
                <w:szCs w:val="18"/>
              </w:rPr>
              <w:t>23</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53F88EBD" w14:textId="77777777" w:rsidR="000B5D63" w:rsidRPr="000B5D63" w:rsidRDefault="000B5D63" w:rsidP="00834D69">
            <w:pPr>
              <w:jc w:val="center"/>
              <w:rPr>
                <w:sz w:val="18"/>
                <w:szCs w:val="18"/>
              </w:rPr>
            </w:pPr>
            <w:proofErr w:type="spellStart"/>
            <w:r w:rsidRPr="000B5D63">
              <w:rPr>
                <w:sz w:val="18"/>
                <w:szCs w:val="18"/>
              </w:rPr>
              <w:t>Ounasjarvi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188C0C8"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585D25" w14:textId="77777777" w:rsidR="000B5D63" w:rsidRPr="000B5D63" w:rsidRDefault="000B5D63" w:rsidP="00834D69">
            <w:pPr>
              <w:jc w:val="center"/>
              <w:rPr>
                <w:sz w:val="18"/>
                <w:szCs w:val="18"/>
              </w:rPr>
            </w:pPr>
            <w:r w:rsidRPr="000B5D63">
              <w:rPr>
                <w:sz w:val="18"/>
                <w:szCs w:val="18"/>
              </w:rPr>
              <w:t>05/24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6FA3FE4"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971DEFA" w14:textId="77777777" w:rsidR="000B5D63" w:rsidRPr="000B5D63" w:rsidRDefault="000B5D63" w:rsidP="00834D69">
            <w:pPr>
              <w:jc w:val="center"/>
              <w:rPr>
                <w:sz w:val="18"/>
                <w:szCs w:val="18"/>
              </w:rPr>
            </w:pPr>
            <w:r w:rsidRPr="000B5D63">
              <w:rPr>
                <w:sz w:val="18"/>
                <w:szCs w:val="18"/>
              </w:rPr>
              <w:t>05/27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083EBCB"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F9B5D2" w14:textId="77777777" w:rsidR="000B5D63" w:rsidRPr="000B5D63" w:rsidRDefault="000B5D63" w:rsidP="00834D69">
            <w:pPr>
              <w:jc w:val="center"/>
              <w:rPr>
                <w:sz w:val="18"/>
                <w:szCs w:val="18"/>
              </w:rPr>
            </w:pPr>
            <w:r w:rsidRPr="000B5D63">
              <w:rPr>
                <w:sz w:val="18"/>
                <w:szCs w:val="18"/>
              </w:rPr>
              <w:t>06/01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C1026B" w14:textId="77777777" w:rsidR="000B5D63" w:rsidRPr="000B5D63" w:rsidRDefault="000B5D63" w:rsidP="00834D69">
            <w:pPr>
              <w:jc w:val="center"/>
              <w:rPr>
                <w:sz w:val="18"/>
                <w:szCs w:val="18"/>
              </w:rPr>
            </w:pPr>
            <w:r w:rsidRPr="000B5D63">
              <w:rPr>
                <w:sz w:val="18"/>
                <w:szCs w:val="18"/>
              </w:rPr>
              <w:t>11/06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C86A780" w14:textId="77777777" w:rsidR="000B5D63" w:rsidRPr="004E220C" w:rsidRDefault="000B5D63" w:rsidP="00834D69">
            <w:pPr>
              <w:jc w:val="center"/>
              <w:rPr>
                <w:b/>
                <w:sz w:val="18"/>
                <w:szCs w:val="18"/>
                <w:u w:val="single"/>
              </w:rPr>
            </w:pPr>
            <w:r w:rsidRPr="004E220C">
              <w:rPr>
                <w:b/>
                <w:sz w:val="18"/>
                <w:szCs w:val="18"/>
                <w:u w:val="single"/>
              </w:rPr>
              <w:t>11/16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4D4B12B" w14:textId="77777777" w:rsidR="000B5D63" w:rsidRPr="000B5D63" w:rsidRDefault="000B5D63" w:rsidP="00834D69">
            <w:pPr>
              <w:jc w:val="center"/>
              <w:rPr>
                <w:sz w:val="18"/>
                <w:szCs w:val="18"/>
              </w:rPr>
            </w:pPr>
            <w:r w:rsidRPr="000B5D63">
              <w:rPr>
                <w:sz w:val="18"/>
                <w:szCs w:val="18"/>
              </w:rPr>
              <w:t>10/28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E9D8607" w14:textId="77777777" w:rsidR="000B5D63" w:rsidRPr="000B5D63" w:rsidRDefault="000B5D63" w:rsidP="00834D69">
            <w:pPr>
              <w:jc w:val="center"/>
              <w:rPr>
                <w:sz w:val="18"/>
                <w:szCs w:val="18"/>
              </w:rPr>
            </w:pPr>
            <w:r w:rsidRPr="000B5D63">
              <w:rPr>
                <w:sz w:val="18"/>
                <w:szCs w:val="18"/>
              </w:rPr>
              <w:t>11/12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C2B985A" w14:textId="77777777" w:rsidR="000B5D63" w:rsidRPr="000B5D63" w:rsidRDefault="000B5D63" w:rsidP="00834D69">
            <w:pPr>
              <w:jc w:val="center"/>
              <w:rPr>
                <w:sz w:val="18"/>
                <w:szCs w:val="18"/>
              </w:rPr>
            </w:pPr>
            <w:r w:rsidRPr="000B5D63">
              <w:rPr>
                <w:sz w:val="18"/>
                <w:szCs w:val="18"/>
              </w:rPr>
              <w:t>10/31</w:t>
            </w:r>
          </w:p>
        </w:tc>
      </w:tr>
      <w:tr w:rsidR="000B5D63" w:rsidRPr="000B5D63" w14:paraId="475FAEA2"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4A5419"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12892C22"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36EE127"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C075FA" w14:textId="77777777" w:rsidR="000B5D63" w:rsidRPr="000B5D63" w:rsidRDefault="000B5D63" w:rsidP="00834D69">
            <w:pPr>
              <w:jc w:val="center"/>
              <w:rPr>
                <w:sz w:val="18"/>
                <w:szCs w:val="18"/>
              </w:rPr>
            </w:pPr>
            <w:r w:rsidRPr="000B5D63">
              <w:rPr>
                <w:sz w:val="18"/>
                <w:szCs w:val="18"/>
              </w:rPr>
              <w:t>06/03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57AC55F" w14:textId="77777777" w:rsidR="000B5D63" w:rsidRPr="000B5D63" w:rsidRDefault="000B5D63" w:rsidP="00834D69">
            <w:pPr>
              <w:jc w:val="center"/>
              <w:rPr>
                <w:sz w:val="18"/>
                <w:szCs w:val="18"/>
              </w:rPr>
            </w:pPr>
            <w:r w:rsidRPr="000B5D63">
              <w:rPr>
                <w:sz w:val="18"/>
                <w:szCs w:val="18"/>
              </w:rPr>
              <w:t>06/02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F2A746" w14:textId="77777777" w:rsidR="000B5D63" w:rsidRPr="000B5D63" w:rsidRDefault="000B5D63" w:rsidP="00834D69">
            <w:pPr>
              <w:jc w:val="center"/>
              <w:rPr>
                <w:sz w:val="18"/>
                <w:szCs w:val="18"/>
              </w:rPr>
            </w:pPr>
            <w:r w:rsidRPr="000B5D63">
              <w:rPr>
                <w:sz w:val="18"/>
                <w:szCs w:val="18"/>
              </w:rPr>
              <w:t>05/31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508197F" w14:textId="77777777" w:rsidR="000B5D63" w:rsidRPr="000B5D63" w:rsidRDefault="000B5D63" w:rsidP="00834D69">
            <w:pPr>
              <w:jc w:val="center"/>
              <w:rPr>
                <w:sz w:val="18"/>
                <w:szCs w:val="18"/>
              </w:rPr>
            </w:pPr>
            <w:r w:rsidRPr="000B5D63">
              <w:rPr>
                <w:sz w:val="18"/>
                <w:szCs w:val="18"/>
              </w:rPr>
              <w:t>05/30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C6FAA6" w14:textId="77777777" w:rsidR="000B5D63" w:rsidRPr="000B5D63" w:rsidRDefault="000B5D63" w:rsidP="00834D69">
            <w:pPr>
              <w:jc w:val="center"/>
              <w:rPr>
                <w:sz w:val="18"/>
                <w:szCs w:val="18"/>
              </w:rPr>
            </w:pPr>
            <w:r w:rsidRPr="000B5D63">
              <w:rPr>
                <w:sz w:val="18"/>
                <w:szCs w:val="18"/>
              </w:rPr>
              <w:t>06/05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68A8027" w14:textId="77777777" w:rsidR="000B5D63" w:rsidRPr="000B5D63" w:rsidRDefault="000B5D63" w:rsidP="00834D69">
            <w:pPr>
              <w:jc w:val="center"/>
              <w:rPr>
                <w:sz w:val="18"/>
                <w:szCs w:val="18"/>
              </w:rPr>
            </w:pPr>
            <w:r w:rsidRPr="000B5D63">
              <w:rPr>
                <w:sz w:val="18"/>
                <w:szCs w:val="18"/>
              </w:rPr>
              <w:t>10/15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A634DCE" w14:textId="77777777" w:rsidR="000B5D63" w:rsidRPr="004E220C" w:rsidRDefault="000B5D63" w:rsidP="00834D69">
            <w:pPr>
              <w:jc w:val="center"/>
              <w:rPr>
                <w:b/>
                <w:sz w:val="18"/>
                <w:szCs w:val="18"/>
                <w:u w:val="single"/>
              </w:rPr>
            </w:pPr>
            <w:r w:rsidRPr="004E220C">
              <w:rPr>
                <w:b/>
                <w:sz w:val="18"/>
                <w:szCs w:val="18"/>
                <w:u w:val="single"/>
              </w:rPr>
              <w:t>10/14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EACB892" w14:textId="77777777" w:rsidR="000B5D63" w:rsidRPr="000B5D63" w:rsidRDefault="000B5D63" w:rsidP="00834D69">
            <w:pPr>
              <w:jc w:val="center"/>
              <w:rPr>
                <w:sz w:val="18"/>
                <w:szCs w:val="18"/>
              </w:rPr>
            </w:pPr>
            <w:r w:rsidRPr="000B5D63">
              <w:rPr>
                <w:sz w:val="18"/>
                <w:szCs w:val="18"/>
              </w:rPr>
              <w:t>10/18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317FA0" w14:textId="77777777" w:rsidR="000B5D63" w:rsidRPr="000B5D63" w:rsidRDefault="000B5D63" w:rsidP="00834D69">
            <w:pPr>
              <w:jc w:val="center"/>
              <w:rPr>
                <w:sz w:val="18"/>
                <w:szCs w:val="18"/>
              </w:rPr>
            </w:pPr>
            <w:r w:rsidRPr="000B5D63">
              <w:rPr>
                <w:sz w:val="18"/>
                <w:szCs w:val="18"/>
              </w:rPr>
              <w:t>10/16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CF9D4A5" w14:textId="77777777" w:rsidR="000B5D63" w:rsidRPr="000B5D63" w:rsidRDefault="000B5D63" w:rsidP="00834D69">
            <w:pPr>
              <w:jc w:val="center"/>
              <w:rPr>
                <w:sz w:val="18"/>
                <w:szCs w:val="18"/>
              </w:rPr>
            </w:pPr>
            <w:r w:rsidRPr="000B5D63">
              <w:rPr>
                <w:sz w:val="18"/>
                <w:szCs w:val="18"/>
              </w:rPr>
              <w:t>10/13</w:t>
            </w:r>
          </w:p>
        </w:tc>
      </w:tr>
      <w:tr w:rsidR="000B5D63" w:rsidRPr="000B5D63" w14:paraId="30715723"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BB5DE2"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7B0D898E"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51630059"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E114899" w14:textId="77777777" w:rsidR="000B5D63" w:rsidRPr="000B5D63" w:rsidRDefault="000B5D63" w:rsidP="00834D69">
            <w:pPr>
              <w:jc w:val="center"/>
              <w:rPr>
                <w:sz w:val="18"/>
                <w:szCs w:val="18"/>
              </w:rPr>
            </w:pPr>
            <w:r w:rsidRPr="000B5D63">
              <w:rPr>
                <w:sz w:val="18"/>
                <w:szCs w:val="18"/>
              </w:rPr>
              <w:t>06/03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1AEF7F" w14:textId="77777777" w:rsidR="000B5D63" w:rsidRPr="000B5D63" w:rsidRDefault="000B5D63" w:rsidP="00834D69">
            <w:pPr>
              <w:jc w:val="center"/>
              <w:rPr>
                <w:sz w:val="18"/>
                <w:szCs w:val="18"/>
              </w:rPr>
            </w:pPr>
            <w:r w:rsidRPr="000B5D63">
              <w:rPr>
                <w:sz w:val="18"/>
                <w:szCs w:val="18"/>
              </w:rPr>
              <w:t>06/02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C62B3C8" w14:textId="77777777" w:rsidR="000B5D63" w:rsidRPr="000B5D63" w:rsidRDefault="000B5D63" w:rsidP="00834D69">
            <w:pPr>
              <w:jc w:val="center"/>
              <w:rPr>
                <w:sz w:val="18"/>
                <w:szCs w:val="18"/>
              </w:rPr>
            </w:pPr>
            <w:r w:rsidRPr="000B5D63">
              <w:rPr>
                <w:sz w:val="18"/>
                <w:szCs w:val="18"/>
              </w:rPr>
              <w:t>05/31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197AE91" w14:textId="77777777" w:rsidR="000B5D63" w:rsidRPr="000B5D63" w:rsidRDefault="000B5D63" w:rsidP="00834D69">
            <w:pPr>
              <w:jc w:val="center"/>
              <w:rPr>
                <w:sz w:val="18"/>
                <w:szCs w:val="18"/>
              </w:rPr>
            </w:pPr>
            <w:r w:rsidRPr="000B5D63">
              <w:rPr>
                <w:sz w:val="18"/>
                <w:szCs w:val="18"/>
              </w:rPr>
              <w:t>05/30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31098EB" w14:textId="77777777" w:rsidR="000B5D63" w:rsidRPr="000B5D63" w:rsidRDefault="000B5D63" w:rsidP="00834D69">
            <w:pPr>
              <w:jc w:val="center"/>
              <w:rPr>
                <w:sz w:val="18"/>
                <w:szCs w:val="18"/>
              </w:rPr>
            </w:pPr>
            <w:r w:rsidRPr="000B5D63">
              <w:rPr>
                <w:sz w:val="18"/>
                <w:szCs w:val="18"/>
              </w:rPr>
              <w:t>06/05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EC7113D" w14:textId="77777777" w:rsidR="000B5D63" w:rsidRPr="000B5D63" w:rsidRDefault="000B5D63" w:rsidP="00834D69">
            <w:pPr>
              <w:jc w:val="center"/>
              <w:rPr>
                <w:sz w:val="18"/>
                <w:szCs w:val="18"/>
              </w:rPr>
            </w:pPr>
            <w:r w:rsidRPr="000B5D63">
              <w:rPr>
                <w:sz w:val="18"/>
                <w:szCs w:val="18"/>
              </w:rPr>
              <w:t>10/25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5ED2EE6" w14:textId="77777777" w:rsidR="000B5D63" w:rsidRPr="004E220C" w:rsidRDefault="000B5D63" w:rsidP="00834D69">
            <w:pPr>
              <w:jc w:val="center"/>
              <w:rPr>
                <w:b/>
                <w:sz w:val="18"/>
                <w:szCs w:val="18"/>
                <w:u w:val="single"/>
              </w:rPr>
            </w:pPr>
            <w:r w:rsidRPr="004E220C">
              <w:rPr>
                <w:b/>
                <w:sz w:val="18"/>
                <w:szCs w:val="18"/>
                <w:u w:val="single"/>
              </w:rPr>
              <w:t>11/11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72D00F4" w14:textId="77777777" w:rsidR="000B5D63" w:rsidRPr="000B5D63" w:rsidRDefault="000B5D63" w:rsidP="00834D69">
            <w:pPr>
              <w:jc w:val="center"/>
              <w:rPr>
                <w:sz w:val="18"/>
                <w:szCs w:val="18"/>
              </w:rPr>
            </w:pPr>
            <w:r w:rsidRPr="000B5D63">
              <w:rPr>
                <w:sz w:val="18"/>
                <w:szCs w:val="18"/>
              </w:rPr>
              <w:t>10/21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48A4A7C" w14:textId="77777777" w:rsidR="000B5D63" w:rsidRPr="000B5D63" w:rsidRDefault="000B5D63" w:rsidP="00834D69">
            <w:pPr>
              <w:jc w:val="center"/>
              <w:rPr>
                <w:sz w:val="18"/>
                <w:szCs w:val="18"/>
              </w:rPr>
            </w:pPr>
            <w:r w:rsidRPr="000B5D63">
              <w:rPr>
                <w:sz w:val="18"/>
                <w:szCs w:val="18"/>
              </w:rPr>
              <w:t>10/19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8585994" w14:textId="77777777" w:rsidR="000B5D63" w:rsidRPr="000B5D63" w:rsidRDefault="000B5D63" w:rsidP="00834D69">
            <w:pPr>
              <w:jc w:val="center"/>
              <w:rPr>
                <w:sz w:val="18"/>
                <w:szCs w:val="18"/>
              </w:rPr>
            </w:pPr>
            <w:r w:rsidRPr="000B5D63">
              <w:rPr>
                <w:sz w:val="18"/>
                <w:szCs w:val="18"/>
              </w:rPr>
              <w:t>10/17</w:t>
            </w:r>
          </w:p>
        </w:tc>
      </w:tr>
      <w:tr w:rsidR="000B5D63" w:rsidRPr="000B5D63" w14:paraId="0D6364B0"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0728A16D" w14:textId="77777777" w:rsidR="000B5D63" w:rsidRPr="000B5D63" w:rsidRDefault="000B5D63" w:rsidP="00834D69">
            <w:pPr>
              <w:jc w:val="center"/>
              <w:rPr>
                <w:sz w:val="18"/>
                <w:szCs w:val="18"/>
              </w:rPr>
            </w:pPr>
            <w:r w:rsidRPr="000B5D63">
              <w:rPr>
                <w:sz w:val="18"/>
                <w:szCs w:val="18"/>
              </w:rPr>
              <w:t>24</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3CC57F8E" w14:textId="77777777" w:rsidR="000B5D63" w:rsidRPr="000B5D63" w:rsidRDefault="000B5D63" w:rsidP="00834D69">
            <w:pPr>
              <w:jc w:val="center"/>
              <w:rPr>
                <w:sz w:val="18"/>
                <w:szCs w:val="18"/>
              </w:rPr>
            </w:pPr>
            <w:proofErr w:type="spellStart"/>
            <w:r w:rsidRPr="000B5D63">
              <w:rPr>
                <w:sz w:val="18"/>
                <w:szCs w:val="18"/>
              </w:rPr>
              <w:t>Unari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FBB43D2"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E25DC4E" w14:textId="77777777" w:rsidR="000B5D63" w:rsidRPr="000B5D63" w:rsidRDefault="000B5D63" w:rsidP="00834D69">
            <w:pPr>
              <w:jc w:val="center"/>
              <w:rPr>
                <w:sz w:val="18"/>
                <w:szCs w:val="18"/>
              </w:rPr>
            </w:pPr>
            <w:r w:rsidRPr="000B5D63">
              <w:rPr>
                <w:sz w:val="18"/>
                <w:szCs w:val="18"/>
              </w:rPr>
              <w:t>05/19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81707C" w14:textId="77777777" w:rsidR="000B5D63" w:rsidRPr="000B5D63" w:rsidRDefault="000B5D63" w:rsidP="00834D69">
            <w:pPr>
              <w:jc w:val="center"/>
              <w:rPr>
                <w:sz w:val="18"/>
                <w:szCs w:val="18"/>
              </w:rPr>
            </w:pPr>
            <w:r w:rsidRPr="000B5D63">
              <w:rPr>
                <w:sz w:val="18"/>
                <w:szCs w:val="18"/>
              </w:rPr>
              <w:t>05/15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9C4F7DA" w14:textId="77777777" w:rsidR="000B5D63" w:rsidRPr="000B5D63" w:rsidRDefault="000B5D63" w:rsidP="00834D69">
            <w:pPr>
              <w:jc w:val="center"/>
              <w:rPr>
                <w:sz w:val="18"/>
                <w:szCs w:val="18"/>
              </w:rPr>
            </w:pPr>
            <w:r w:rsidRPr="000B5D63">
              <w:rPr>
                <w:sz w:val="18"/>
                <w:szCs w:val="18"/>
              </w:rPr>
              <w:t>05/21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4651F83" w14:textId="77777777" w:rsidR="000B5D63" w:rsidRPr="000B5D63" w:rsidRDefault="000B5D63" w:rsidP="00834D69">
            <w:pPr>
              <w:jc w:val="center"/>
              <w:rPr>
                <w:sz w:val="18"/>
                <w:szCs w:val="18"/>
              </w:rPr>
            </w:pPr>
            <w:r w:rsidRPr="000B5D63">
              <w:rPr>
                <w:sz w:val="18"/>
                <w:szCs w:val="18"/>
              </w:rPr>
              <w:t>05/18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676E312"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F1F464" w14:textId="77777777" w:rsidR="000B5D63" w:rsidRPr="004E220C" w:rsidRDefault="000B5D63" w:rsidP="00834D69">
            <w:pPr>
              <w:jc w:val="center"/>
              <w:rPr>
                <w:b/>
                <w:sz w:val="18"/>
                <w:szCs w:val="18"/>
                <w:u w:val="single"/>
              </w:rPr>
            </w:pPr>
            <w:r w:rsidRPr="004E220C">
              <w:rPr>
                <w:b/>
                <w:sz w:val="18"/>
                <w:szCs w:val="18"/>
                <w:u w:val="single"/>
              </w:rPr>
              <w:t>11/06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2398BC8" w14:textId="77777777" w:rsidR="000B5D63" w:rsidRPr="004E220C" w:rsidRDefault="000B5D63" w:rsidP="00834D69">
            <w:pPr>
              <w:jc w:val="center"/>
              <w:rPr>
                <w:b/>
                <w:sz w:val="18"/>
                <w:szCs w:val="18"/>
                <w:u w:val="single"/>
              </w:rPr>
            </w:pPr>
            <w:r w:rsidRPr="004E220C">
              <w:rPr>
                <w:b/>
                <w:sz w:val="18"/>
                <w:szCs w:val="18"/>
                <w:u w:val="single"/>
              </w:rPr>
              <w:t>11/19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4B416E6" w14:textId="77777777" w:rsidR="000B5D63" w:rsidRPr="004E220C" w:rsidRDefault="000B5D63" w:rsidP="00834D69">
            <w:pPr>
              <w:jc w:val="center"/>
              <w:rPr>
                <w:b/>
                <w:sz w:val="18"/>
                <w:szCs w:val="18"/>
                <w:u w:val="single"/>
              </w:rPr>
            </w:pPr>
            <w:r w:rsidRPr="004E220C">
              <w:rPr>
                <w:b/>
                <w:sz w:val="18"/>
                <w:szCs w:val="18"/>
                <w:u w:val="single"/>
              </w:rPr>
              <w:t>10/26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BDF6BF2" w14:textId="77777777" w:rsidR="000B5D63" w:rsidRPr="004E220C" w:rsidRDefault="000B5D63" w:rsidP="00834D69">
            <w:pPr>
              <w:jc w:val="center"/>
              <w:rPr>
                <w:b/>
                <w:sz w:val="18"/>
                <w:szCs w:val="18"/>
                <w:u w:val="single"/>
              </w:rPr>
            </w:pPr>
            <w:r w:rsidRPr="004E220C">
              <w:rPr>
                <w:b/>
                <w:sz w:val="18"/>
                <w:szCs w:val="18"/>
                <w:u w:val="single"/>
              </w:rPr>
              <w:t>11/08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53CED2C" w14:textId="77777777" w:rsidR="000B5D63" w:rsidRPr="004E220C" w:rsidRDefault="000B5D63" w:rsidP="00834D69">
            <w:pPr>
              <w:jc w:val="center"/>
              <w:rPr>
                <w:b/>
                <w:sz w:val="18"/>
                <w:szCs w:val="18"/>
                <w:u w:val="single"/>
              </w:rPr>
            </w:pPr>
            <w:r w:rsidRPr="004E220C">
              <w:rPr>
                <w:b/>
                <w:sz w:val="18"/>
                <w:szCs w:val="18"/>
                <w:u w:val="single"/>
              </w:rPr>
              <w:t>11/02</w:t>
            </w:r>
          </w:p>
        </w:tc>
      </w:tr>
      <w:tr w:rsidR="000B5D63" w:rsidRPr="000B5D63" w14:paraId="1567B4E1"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1A7427"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46E6C932"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EC15284"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9875323" w14:textId="77777777" w:rsidR="000B5D63" w:rsidRPr="000B5D63" w:rsidRDefault="000B5D63" w:rsidP="00834D69">
            <w:pPr>
              <w:jc w:val="center"/>
              <w:rPr>
                <w:sz w:val="18"/>
                <w:szCs w:val="18"/>
              </w:rPr>
            </w:pPr>
            <w:r w:rsidRPr="000B5D63">
              <w:rPr>
                <w:sz w:val="18"/>
                <w:szCs w:val="18"/>
              </w:rPr>
              <w:t>06/02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78D66F7" w14:textId="77777777" w:rsidR="000B5D63" w:rsidRPr="000B5D63" w:rsidRDefault="000B5D63" w:rsidP="00834D69">
            <w:pPr>
              <w:jc w:val="center"/>
              <w:rPr>
                <w:sz w:val="18"/>
                <w:szCs w:val="18"/>
              </w:rPr>
            </w:pPr>
            <w:r w:rsidRPr="000B5D63">
              <w:rPr>
                <w:sz w:val="18"/>
                <w:szCs w:val="18"/>
              </w:rPr>
              <w:t>05/30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6B3F84E" w14:textId="77777777" w:rsidR="000B5D63" w:rsidRPr="000B5D63" w:rsidRDefault="000B5D63" w:rsidP="00834D69">
            <w:pPr>
              <w:jc w:val="center"/>
              <w:rPr>
                <w:sz w:val="18"/>
                <w:szCs w:val="18"/>
              </w:rPr>
            </w:pPr>
            <w:r w:rsidRPr="000B5D63">
              <w:rPr>
                <w:sz w:val="18"/>
                <w:szCs w:val="18"/>
              </w:rPr>
              <w:t>05/28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149BBBA" w14:textId="77777777" w:rsidR="000B5D63" w:rsidRPr="000B5D63" w:rsidRDefault="000B5D63" w:rsidP="00834D69">
            <w:pPr>
              <w:jc w:val="center"/>
              <w:rPr>
                <w:sz w:val="18"/>
                <w:szCs w:val="18"/>
              </w:rPr>
            </w:pPr>
            <w:r w:rsidRPr="000B5D63">
              <w:rPr>
                <w:sz w:val="18"/>
                <w:szCs w:val="18"/>
              </w:rPr>
              <w:t>05/26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4B39DEC" w14:textId="77777777" w:rsidR="000B5D63" w:rsidRPr="000B5D63" w:rsidRDefault="000B5D63" w:rsidP="00834D69">
            <w:pPr>
              <w:jc w:val="center"/>
              <w:rPr>
                <w:sz w:val="18"/>
                <w:szCs w:val="18"/>
              </w:rPr>
            </w:pPr>
            <w:r w:rsidRPr="000B5D63">
              <w:rPr>
                <w:sz w:val="18"/>
                <w:szCs w:val="18"/>
              </w:rPr>
              <w:t>05/29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9BE27ED" w14:textId="77777777" w:rsidR="000B5D63" w:rsidRPr="004E220C" w:rsidRDefault="000B5D63" w:rsidP="00834D69">
            <w:pPr>
              <w:jc w:val="center"/>
              <w:rPr>
                <w:b/>
                <w:sz w:val="18"/>
                <w:szCs w:val="18"/>
                <w:u w:val="single"/>
              </w:rPr>
            </w:pPr>
            <w:r w:rsidRPr="004E220C">
              <w:rPr>
                <w:b/>
                <w:sz w:val="18"/>
                <w:szCs w:val="18"/>
                <w:u w:val="single"/>
              </w:rPr>
              <w:t>10/15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F0E63A0" w14:textId="77777777" w:rsidR="000B5D63" w:rsidRPr="004E220C" w:rsidRDefault="000B5D63" w:rsidP="00834D69">
            <w:pPr>
              <w:jc w:val="center"/>
              <w:rPr>
                <w:b/>
                <w:sz w:val="18"/>
                <w:szCs w:val="18"/>
                <w:u w:val="single"/>
              </w:rPr>
            </w:pPr>
            <w:r w:rsidRPr="004E220C">
              <w:rPr>
                <w:b/>
                <w:sz w:val="18"/>
                <w:szCs w:val="18"/>
                <w:u w:val="single"/>
              </w:rPr>
              <w:t>10/15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610B143" w14:textId="77777777" w:rsidR="000B5D63" w:rsidRPr="004E220C" w:rsidRDefault="000B5D63" w:rsidP="00834D69">
            <w:pPr>
              <w:jc w:val="center"/>
              <w:rPr>
                <w:b/>
                <w:sz w:val="18"/>
                <w:szCs w:val="18"/>
                <w:u w:val="single"/>
              </w:rPr>
            </w:pPr>
            <w:r w:rsidRPr="004E220C">
              <w:rPr>
                <w:b/>
                <w:sz w:val="18"/>
                <w:szCs w:val="18"/>
                <w:u w:val="single"/>
              </w:rPr>
              <w:t>10/18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6D43C3" w14:textId="77777777" w:rsidR="000B5D63" w:rsidRPr="004E220C" w:rsidRDefault="000B5D63" w:rsidP="00834D69">
            <w:pPr>
              <w:jc w:val="center"/>
              <w:rPr>
                <w:b/>
                <w:sz w:val="18"/>
                <w:szCs w:val="18"/>
                <w:u w:val="single"/>
              </w:rPr>
            </w:pPr>
            <w:r w:rsidRPr="004E220C">
              <w:rPr>
                <w:b/>
                <w:sz w:val="18"/>
                <w:szCs w:val="18"/>
                <w:u w:val="single"/>
              </w:rPr>
              <w:t>10/16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FCD634F" w14:textId="77777777" w:rsidR="000B5D63" w:rsidRPr="004E220C" w:rsidRDefault="000B5D63" w:rsidP="00834D69">
            <w:pPr>
              <w:jc w:val="center"/>
              <w:rPr>
                <w:b/>
                <w:sz w:val="18"/>
                <w:szCs w:val="18"/>
                <w:u w:val="single"/>
              </w:rPr>
            </w:pPr>
            <w:r w:rsidRPr="004E220C">
              <w:rPr>
                <w:b/>
                <w:sz w:val="18"/>
                <w:szCs w:val="18"/>
                <w:u w:val="single"/>
              </w:rPr>
              <w:t>10/13</w:t>
            </w:r>
          </w:p>
        </w:tc>
      </w:tr>
      <w:tr w:rsidR="000B5D63" w:rsidRPr="000B5D63" w14:paraId="52A02040"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92D3C9"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09D39AC4"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5E51564"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0725C0C" w14:textId="77777777" w:rsidR="000B5D63" w:rsidRPr="000B5D63" w:rsidRDefault="000B5D63" w:rsidP="00834D69">
            <w:pPr>
              <w:jc w:val="center"/>
              <w:rPr>
                <w:sz w:val="18"/>
                <w:szCs w:val="18"/>
              </w:rPr>
            </w:pPr>
            <w:r w:rsidRPr="000B5D63">
              <w:rPr>
                <w:sz w:val="18"/>
                <w:szCs w:val="18"/>
              </w:rPr>
              <w:t>06/02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E41ED1D" w14:textId="77777777" w:rsidR="000B5D63" w:rsidRPr="000B5D63" w:rsidRDefault="000B5D63" w:rsidP="00834D69">
            <w:pPr>
              <w:jc w:val="center"/>
              <w:rPr>
                <w:sz w:val="18"/>
                <w:szCs w:val="18"/>
              </w:rPr>
            </w:pPr>
            <w:r w:rsidRPr="000B5D63">
              <w:rPr>
                <w:sz w:val="18"/>
                <w:szCs w:val="18"/>
              </w:rPr>
              <w:t>05/30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2322038" w14:textId="77777777" w:rsidR="000B5D63" w:rsidRPr="000B5D63" w:rsidRDefault="000B5D63" w:rsidP="00834D69">
            <w:pPr>
              <w:jc w:val="center"/>
              <w:rPr>
                <w:sz w:val="18"/>
                <w:szCs w:val="18"/>
              </w:rPr>
            </w:pPr>
            <w:r w:rsidRPr="000B5D63">
              <w:rPr>
                <w:sz w:val="18"/>
                <w:szCs w:val="18"/>
              </w:rPr>
              <w:t>05/28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0ABE0A" w14:textId="77777777" w:rsidR="000B5D63" w:rsidRPr="000B5D63" w:rsidRDefault="000B5D63" w:rsidP="00834D69">
            <w:pPr>
              <w:jc w:val="center"/>
              <w:rPr>
                <w:sz w:val="18"/>
                <w:szCs w:val="18"/>
              </w:rPr>
            </w:pPr>
            <w:r w:rsidRPr="000B5D63">
              <w:rPr>
                <w:sz w:val="18"/>
                <w:szCs w:val="18"/>
              </w:rPr>
              <w:t>05/26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295A3A" w14:textId="77777777" w:rsidR="000B5D63" w:rsidRPr="000B5D63" w:rsidRDefault="000B5D63" w:rsidP="00834D69">
            <w:pPr>
              <w:jc w:val="center"/>
              <w:rPr>
                <w:sz w:val="18"/>
                <w:szCs w:val="18"/>
              </w:rPr>
            </w:pPr>
            <w:r w:rsidRPr="000B5D63">
              <w:rPr>
                <w:sz w:val="18"/>
                <w:szCs w:val="18"/>
              </w:rPr>
              <w:t>05/28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0773FAF" w14:textId="77777777" w:rsidR="000B5D63" w:rsidRPr="004E220C" w:rsidRDefault="000B5D63" w:rsidP="00834D69">
            <w:pPr>
              <w:jc w:val="center"/>
              <w:rPr>
                <w:b/>
                <w:sz w:val="18"/>
                <w:szCs w:val="18"/>
                <w:u w:val="single"/>
              </w:rPr>
            </w:pPr>
            <w:r w:rsidRPr="004E220C">
              <w:rPr>
                <w:b/>
                <w:sz w:val="18"/>
                <w:szCs w:val="18"/>
                <w:u w:val="single"/>
              </w:rPr>
              <w:t>10/30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9D2E387" w14:textId="77777777" w:rsidR="000B5D63" w:rsidRPr="004E220C" w:rsidRDefault="000B5D63" w:rsidP="00834D69">
            <w:pPr>
              <w:jc w:val="center"/>
              <w:rPr>
                <w:b/>
                <w:sz w:val="18"/>
                <w:szCs w:val="18"/>
                <w:u w:val="single"/>
              </w:rPr>
            </w:pPr>
            <w:r w:rsidRPr="004E220C">
              <w:rPr>
                <w:b/>
                <w:sz w:val="18"/>
                <w:szCs w:val="18"/>
                <w:u w:val="single"/>
              </w:rPr>
              <w:t>11/15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A6FB2C5" w14:textId="77777777" w:rsidR="000B5D63" w:rsidRPr="004E220C" w:rsidRDefault="000B5D63" w:rsidP="00834D69">
            <w:pPr>
              <w:jc w:val="center"/>
              <w:rPr>
                <w:b/>
                <w:sz w:val="18"/>
                <w:szCs w:val="18"/>
                <w:u w:val="single"/>
              </w:rPr>
            </w:pPr>
            <w:r w:rsidRPr="004E220C">
              <w:rPr>
                <w:b/>
                <w:sz w:val="18"/>
                <w:szCs w:val="18"/>
                <w:u w:val="single"/>
              </w:rPr>
              <w:t>10/23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2A0BA8" w14:textId="77777777" w:rsidR="000B5D63" w:rsidRPr="004E220C" w:rsidRDefault="000B5D63" w:rsidP="00834D69">
            <w:pPr>
              <w:jc w:val="center"/>
              <w:rPr>
                <w:b/>
                <w:sz w:val="18"/>
                <w:szCs w:val="18"/>
                <w:u w:val="single"/>
              </w:rPr>
            </w:pPr>
            <w:r w:rsidRPr="004E220C">
              <w:rPr>
                <w:b/>
                <w:sz w:val="18"/>
                <w:szCs w:val="18"/>
                <w:u w:val="single"/>
              </w:rPr>
              <w:t>10/20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0DE894" w14:textId="77777777" w:rsidR="000B5D63" w:rsidRPr="004E220C" w:rsidRDefault="000B5D63" w:rsidP="00834D69">
            <w:pPr>
              <w:jc w:val="center"/>
              <w:rPr>
                <w:b/>
                <w:sz w:val="18"/>
                <w:szCs w:val="18"/>
                <w:u w:val="single"/>
              </w:rPr>
            </w:pPr>
            <w:r w:rsidRPr="004E220C">
              <w:rPr>
                <w:b/>
                <w:sz w:val="18"/>
                <w:szCs w:val="18"/>
                <w:u w:val="single"/>
              </w:rPr>
              <w:t>10/17</w:t>
            </w:r>
          </w:p>
        </w:tc>
      </w:tr>
      <w:tr w:rsidR="000B5D63" w:rsidRPr="000B5D63" w14:paraId="111438D5"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640210B6" w14:textId="77777777" w:rsidR="000B5D63" w:rsidRPr="000B5D63" w:rsidRDefault="000B5D63" w:rsidP="00834D69">
            <w:pPr>
              <w:jc w:val="center"/>
              <w:rPr>
                <w:sz w:val="18"/>
                <w:szCs w:val="18"/>
              </w:rPr>
            </w:pPr>
            <w:r w:rsidRPr="000B5D63">
              <w:rPr>
                <w:sz w:val="18"/>
                <w:szCs w:val="18"/>
              </w:rPr>
              <w:t>25</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3E4811AD" w14:textId="77777777" w:rsidR="000B5D63" w:rsidRPr="000B5D63" w:rsidRDefault="000B5D63" w:rsidP="00834D69">
            <w:pPr>
              <w:jc w:val="center"/>
              <w:rPr>
                <w:sz w:val="18"/>
                <w:szCs w:val="18"/>
              </w:rPr>
            </w:pPr>
            <w:proofErr w:type="spellStart"/>
            <w:r w:rsidRPr="000B5D63">
              <w:rPr>
                <w:sz w:val="18"/>
                <w:szCs w:val="18"/>
              </w:rPr>
              <w:t>Kilpisjarv</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DDAE17A"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108F80A" w14:textId="77777777" w:rsidR="000B5D63" w:rsidRPr="000B5D63" w:rsidRDefault="000B5D63" w:rsidP="00834D69">
            <w:pPr>
              <w:jc w:val="center"/>
              <w:rPr>
                <w:sz w:val="18"/>
                <w:szCs w:val="18"/>
              </w:rPr>
            </w:pPr>
            <w:r w:rsidRPr="000B5D63">
              <w:rPr>
                <w:sz w:val="18"/>
                <w:szCs w:val="18"/>
              </w:rPr>
              <w:t>06/15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204EB4" w14:textId="77777777" w:rsidR="000B5D63" w:rsidRPr="000B5D63" w:rsidRDefault="000B5D63" w:rsidP="00834D69">
            <w:pPr>
              <w:jc w:val="center"/>
              <w:rPr>
                <w:sz w:val="18"/>
                <w:szCs w:val="18"/>
              </w:rPr>
            </w:pPr>
            <w:r w:rsidRPr="000B5D63">
              <w:rPr>
                <w:sz w:val="18"/>
                <w:szCs w:val="18"/>
              </w:rPr>
              <w:t>06/09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2783CA4" w14:textId="77777777" w:rsidR="000B5D63" w:rsidRPr="000B5D63" w:rsidRDefault="000B5D63" w:rsidP="00834D69">
            <w:pPr>
              <w:jc w:val="center"/>
              <w:rPr>
                <w:sz w:val="18"/>
                <w:szCs w:val="18"/>
              </w:rPr>
            </w:pPr>
            <w:r w:rsidRPr="000B5D63">
              <w:rPr>
                <w:sz w:val="18"/>
                <w:szCs w:val="18"/>
              </w:rPr>
              <w:t>06/19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BB1813" w14:textId="77777777" w:rsidR="000B5D63" w:rsidRPr="000B5D63" w:rsidRDefault="000B5D63" w:rsidP="00834D69">
            <w:pPr>
              <w:jc w:val="center"/>
              <w:rPr>
                <w:sz w:val="18"/>
                <w:szCs w:val="18"/>
              </w:rPr>
            </w:pPr>
            <w:r w:rsidRPr="000B5D63">
              <w:rPr>
                <w:sz w:val="18"/>
                <w:szCs w:val="18"/>
              </w:rPr>
              <w:t>06/03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9976918" w14:textId="77777777" w:rsidR="000B5D63" w:rsidRPr="000B5D63" w:rsidRDefault="000B5D63" w:rsidP="00834D69">
            <w:pPr>
              <w:jc w:val="center"/>
              <w:rPr>
                <w:sz w:val="18"/>
                <w:szCs w:val="18"/>
              </w:rPr>
            </w:pPr>
            <w:r w:rsidRPr="000B5D63">
              <w:rPr>
                <w:sz w:val="18"/>
                <w:szCs w:val="18"/>
              </w:rPr>
              <w:t>06/19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A7A68B"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AAD00D4" w14:textId="77777777" w:rsidR="000B5D63" w:rsidRPr="000B5D63" w:rsidRDefault="000B5D63" w:rsidP="00834D69">
            <w:pPr>
              <w:jc w:val="center"/>
              <w:rPr>
                <w:sz w:val="18"/>
                <w:szCs w:val="18"/>
              </w:rPr>
            </w:pPr>
            <w:r w:rsidRPr="000B5D63">
              <w:rPr>
                <w:sz w:val="18"/>
                <w:szCs w:val="18"/>
              </w:rPr>
              <w:t>12/07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A05B927" w14:textId="77777777" w:rsidR="000B5D63" w:rsidRPr="000B5D63" w:rsidRDefault="000B5D63" w:rsidP="00834D69">
            <w:pPr>
              <w:jc w:val="center"/>
              <w:rPr>
                <w:sz w:val="18"/>
                <w:szCs w:val="18"/>
              </w:rPr>
            </w:pPr>
            <w:r w:rsidRPr="000B5D63">
              <w:rPr>
                <w:sz w:val="18"/>
                <w:szCs w:val="18"/>
              </w:rPr>
              <w:t>11/14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89CFBFD" w14:textId="77777777" w:rsidR="000B5D63" w:rsidRPr="000B5D63" w:rsidRDefault="000B5D63" w:rsidP="00834D69">
            <w:pPr>
              <w:jc w:val="center"/>
              <w:rPr>
                <w:sz w:val="18"/>
                <w:szCs w:val="18"/>
              </w:rPr>
            </w:pPr>
            <w:r w:rsidRPr="000B5D63">
              <w:rPr>
                <w:sz w:val="18"/>
                <w:szCs w:val="18"/>
              </w:rPr>
              <w:t>11/19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97BE530" w14:textId="77777777" w:rsidR="000B5D63" w:rsidRPr="000B5D63" w:rsidRDefault="000B5D63" w:rsidP="00834D69">
            <w:pPr>
              <w:jc w:val="center"/>
              <w:rPr>
                <w:sz w:val="18"/>
                <w:szCs w:val="18"/>
              </w:rPr>
            </w:pPr>
            <w:r w:rsidRPr="000B5D63">
              <w:rPr>
                <w:sz w:val="18"/>
                <w:szCs w:val="18"/>
              </w:rPr>
              <w:t>11/05</w:t>
            </w:r>
          </w:p>
        </w:tc>
      </w:tr>
      <w:tr w:rsidR="000B5D63" w:rsidRPr="000B5D63" w14:paraId="78D244FD"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076A"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A8A44A6"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57877A8"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99362B0" w14:textId="77777777" w:rsidR="000B5D63" w:rsidRPr="000B5D63" w:rsidRDefault="000B5D63" w:rsidP="00834D69">
            <w:pPr>
              <w:jc w:val="center"/>
              <w:rPr>
                <w:sz w:val="18"/>
                <w:szCs w:val="18"/>
              </w:rPr>
            </w:pPr>
            <w:r w:rsidRPr="000B5D63">
              <w:rPr>
                <w:sz w:val="18"/>
                <w:szCs w:val="18"/>
              </w:rPr>
              <w:t>06/24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63DE10B" w14:textId="77777777" w:rsidR="000B5D63" w:rsidRPr="000B5D63" w:rsidRDefault="000B5D63" w:rsidP="00834D69">
            <w:pPr>
              <w:jc w:val="center"/>
              <w:rPr>
                <w:sz w:val="18"/>
                <w:szCs w:val="18"/>
              </w:rPr>
            </w:pPr>
            <w:r w:rsidRPr="000B5D63">
              <w:rPr>
                <w:sz w:val="18"/>
                <w:szCs w:val="18"/>
              </w:rPr>
              <w:t>06/13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EEF1414" w14:textId="77777777" w:rsidR="000B5D63" w:rsidRPr="000B5D63" w:rsidRDefault="000B5D63" w:rsidP="00834D69">
            <w:pPr>
              <w:jc w:val="center"/>
              <w:rPr>
                <w:sz w:val="18"/>
                <w:szCs w:val="18"/>
              </w:rPr>
            </w:pPr>
            <w:r w:rsidRPr="000B5D63">
              <w:rPr>
                <w:sz w:val="18"/>
                <w:szCs w:val="18"/>
              </w:rPr>
              <w:t>06/24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4E1F5C5" w14:textId="77777777" w:rsidR="000B5D63" w:rsidRPr="000B5D63" w:rsidRDefault="000B5D63" w:rsidP="00834D69">
            <w:pPr>
              <w:jc w:val="center"/>
              <w:rPr>
                <w:sz w:val="18"/>
                <w:szCs w:val="18"/>
              </w:rPr>
            </w:pPr>
            <w:r w:rsidRPr="000B5D63">
              <w:rPr>
                <w:sz w:val="18"/>
                <w:szCs w:val="18"/>
              </w:rPr>
              <w:t>06/05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B9E4A60" w14:textId="77777777" w:rsidR="000B5D63" w:rsidRPr="000B5D63" w:rsidRDefault="000B5D63" w:rsidP="00834D69">
            <w:pPr>
              <w:jc w:val="center"/>
              <w:rPr>
                <w:sz w:val="18"/>
                <w:szCs w:val="18"/>
              </w:rPr>
            </w:pPr>
            <w:r w:rsidRPr="000B5D63">
              <w:rPr>
                <w:sz w:val="18"/>
                <w:szCs w:val="18"/>
              </w:rPr>
              <w:t>06/24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2982D7A" w14:textId="77777777" w:rsidR="000B5D63" w:rsidRPr="000B5D63" w:rsidRDefault="000B5D63" w:rsidP="00834D69">
            <w:pPr>
              <w:jc w:val="center"/>
              <w:rPr>
                <w:sz w:val="18"/>
                <w:szCs w:val="18"/>
              </w:rPr>
            </w:pPr>
            <w:r w:rsidRPr="000B5D63">
              <w:rPr>
                <w:sz w:val="18"/>
                <w:szCs w:val="18"/>
              </w:rPr>
              <w:t>10/25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3156AAE"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7AA4205" w14:textId="77777777" w:rsidR="000B5D63" w:rsidRPr="000B5D63" w:rsidRDefault="000B5D63" w:rsidP="00834D69">
            <w:pPr>
              <w:jc w:val="center"/>
              <w:rPr>
                <w:sz w:val="18"/>
                <w:szCs w:val="18"/>
              </w:rPr>
            </w:pPr>
            <w:r w:rsidRPr="000B5D63">
              <w:rPr>
                <w:sz w:val="18"/>
                <w:szCs w:val="18"/>
              </w:rPr>
              <w:t>10/23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9B3851F" w14:textId="77777777" w:rsidR="000B5D63" w:rsidRPr="000B5D63" w:rsidRDefault="000B5D63" w:rsidP="00834D69">
            <w:pPr>
              <w:jc w:val="center"/>
              <w:rPr>
                <w:sz w:val="18"/>
                <w:szCs w:val="18"/>
              </w:rPr>
            </w:pPr>
            <w:r w:rsidRPr="000B5D63">
              <w:rPr>
                <w:sz w:val="18"/>
                <w:szCs w:val="18"/>
              </w:rPr>
              <w:t>10/21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706BECC" w14:textId="77777777" w:rsidR="000B5D63" w:rsidRPr="000B5D63" w:rsidRDefault="000B5D63" w:rsidP="00834D69">
            <w:pPr>
              <w:jc w:val="center"/>
              <w:rPr>
                <w:sz w:val="18"/>
                <w:szCs w:val="18"/>
              </w:rPr>
            </w:pPr>
            <w:r w:rsidRPr="000B5D63">
              <w:rPr>
                <w:sz w:val="18"/>
                <w:szCs w:val="18"/>
              </w:rPr>
              <w:t>10/22</w:t>
            </w:r>
          </w:p>
        </w:tc>
      </w:tr>
      <w:tr w:rsidR="000B5D63" w:rsidRPr="000B5D63" w14:paraId="325B1E56"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D968C"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5F753D6B"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2FC2136E"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3702978" w14:textId="77777777" w:rsidR="000B5D63" w:rsidRPr="000B5D63" w:rsidRDefault="000B5D63" w:rsidP="00834D69">
            <w:pPr>
              <w:jc w:val="center"/>
              <w:rPr>
                <w:sz w:val="18"/>
                <w:szCs w:val="18"/>
              </w:rPr>
            </w:pPr>
            <w:r w:rsidRPr="000B5D63">
              <w:rPr>
                <w:sz w:val="18"/>
                <w:szCs w:val="18"/>
              </w:rPr>
              <w:t>06/24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0F3B783" w14:textId="77777777" w:rsidR="000B5D63" w:rsidRPr="000B5D63" w:rsidRDefault="000B5D63" w:rsidP="00834D69">
            <w:pPr>
              <w:jc w:val="center"/>
              <w:rPr>
                <w:sz w:val="18"/>
                <w:szCs w:val="18"/>
              </w:rPr>
            </w:pPr>
            <w:r w:rsidRPr="000B5D63">
              <w:rPr>
                <w:sz w:val="18"/>
                <w:szCs w:val="18"/>
              </w:rPr>
              <w:t>06/13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0D3EB0A" w14:textId="77777777" w:rsidR="000B5D63" w:rsidRPr="000B5D63" w:rsidRDefault="000B5D63" w:rsidP="00834D69">
            <w:pPr>
              <w:jc w:val="center"/>
              <w:rPr>
                <w:sz w:val="18"/>
                <w:szCs w:val="18"/>
              </w:rPr>
            </w:pPr>
            <w:r w:rsidRPr="000B5D63">
              <w:rPr>
                <w:sz w:val="18"/>
                <w:szCs w:val="18"/>
              </w:rPr>
              <w:t>06/21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ECBF4A" w14:textId="77777777" w:rsidR="000B5D63" w:rsidRPr="000B5D63" w:rsidRDefault="000B5D63" w:rsidP="00834D69">
            <w:pPr>
              <w:jc w:val="center"/>
              <w:rPr>
                <w:sz w:val="18"/>
                <w:szCs w:val="18"/>
              </w:rPr>
            </w:pPr>
            <w:r w:rsidRPr="000B5D63">
              <w:rPr>
                <w:sz w:val="18"/>
                <w:szCs w:val="18"/>
              </w:rPr>
              <w:t>06/05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1735FDC" w14:textId="77777777" w:rsidR="000B5D63" w:rsidRPr="000B5D63" w:rsidRDefault="000B5D63" w:rsidP="00834D69">
            <w:pPr>
              <w:jc w:val="center"/>
              <w:rPr>
                <w:sz w:val="18"/>
                <w:szCs w:val="18"/>
              </w:rPr>
            </w:pPr>
            <w:r w:rsidRPr="000B5D63">
              <w:rPr>
                <w:sz w:val="18"/>
                <w:szCs w:val="18"/>
              </w:rPr>
              <w:t>06/24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2315CEE" w14:textId="77777777" w:rsidR="000B5D63" w:rsidRPr="000B5D63" w:rsidRDefault="000B5D63" w:rsidP="00834D69">
            <w:pPr>
              <w:jc w:val="center"/>
              <w:rPr>
                <w:sz w:val="18"/>
                <w:szCs w:val="18"/>
              </w:rPr>
            </w:pPr>
            <w:r w:rsidRPr="000B5D63">
              <w:rPr>
                <w:sz w:val="18"/>
                <w:szCs w:val="18"/>
              </w:rPr>
              <w:t>10/25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AC6E06A"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A9C2710" w14:textId="77777777" w:rsidR="000B5D63" w:rsidRPr="000B5D63" w:rsidRDefault="000B5D63" w:rsidP="00834D69">
            <w:pPr>
              <w:jc w:val="center"/>
              <w:rPr>
                <w:sz w:val="18"/>
                <w:szCs w:val="18"/>
              </w:rPr>
            </w:pPr>
            <w:r w:rsidRPr="000B5D63">
              <w:rPr>
                <w:sz w:val="18"/>
                <w:szCs w:val="18"/>
              </w:rPr>
              <w:t>10/23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3936182" w14:textId="77777777" w:rsidR="000B5D63" w:rsidRPr="000B5D63" w:rsidRDefault="000B5D63" w:rsidP="00834D69">
            <w:pPr>
              <w:jc w:val="center"/>
              <w:rPr>
                <w:sz w:val="18"/>
                <w:szCs w:val="18"/>
              </w:rPr>
            </w:pPr>
            <w:r w:rsidRPr="000B5D63">
              <w:rPr>
                <w:sz w:val="18"/>
                <w:szCs w:val="18"/>
              </w:rPr>
              <w:t>10/21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810AA1D" w14:textId="77777777" w:rsidR="000B5D63" w:rsidRPr="000B5D63" w:rsidRDefault="000B5D63" w:rsidP="00834D69">
            <w:pPr>
              <w:jc w:val="center"/>
              <w:rPr>
                <w:sz w:val="18"/>
                <w:szCs w:val="18"/>
              </w:rPr>
            </w:pPr>
            <w:r w:rsidRPr="000B5D63">
              <w:rPr>
                <w:sz w:val="18"/>
                <w:szCs w:val="18"/>
              </w:rPr>
              <w:t>10/22</w:t>
            </w:r>
          </w:p>
        </w:tc>
      </w:tr>
      <w:tr w:rsidR="000B5D63" w:rsidRPr="000B5D63" w14:paraId="28382E1F"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6CA79032" w14:textId="77777777" w:rsidR="000B5D63" w:rsidRPr="000B5D63" w:rsidRDefault="000B5D63" w:rsidP="00834D69">
            <w:pPr>
              <w:jc w:val="center"/>
              <w:rPr>
                <w:sz w:val="18"/>
                <w:szCs w:val="18"/>
              </w:rPr>
            </w:pPr>
            <w:r w:rsidRPr="000B5D63">
              <w:rPr>
                <w:sz w:val="18"/>
                <w:szCs w:val="18"/>
              </w:rPr>
              <w:t>26</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7353CEE3" w14:textId="77777777" w:rsidR="000B5D63" w:rsidRPr="000B5D63" w:rsidRDefault="000B5D63" w:rsidP="00834D69">
            <w:pPr>
              <w:jc w:val="center"/>
              <w:rPr>
                <w:sz w:val="18"/>
                <w:szCs w:val="18"/>
              </w:rPr>
            </w:pPr>
            <w:proofErr w:type="spellStart"/>
            <w:r w:rsidRPr="000B5D63">
              <w:rPr>
                <w:sz w:val="18"/>
                <w:szCs w:val="18"/>
              </w:rPr>
              <w:t>Kevojarvi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7134DD10"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4119FBC" w14:textId="77777777" w:rsidR="000B5D63" w:rsidRPr="000B5D63" w:rsidRDefault="000B5D63" w:rsidP="00834D69">
            <w:pPr>
              <w:jc w:val="center"/>
              <w:rPr>
                <w:sz w:val="18"/>
                <w:szCs w:val="18"/>
              </w:rPr>
            </w:pPr>
            <w:r w:rsidRPr="000B5D63">
              <w:rPr>
                <w:sz w:val="18"/>
                <w:szCs w:val="18"/>
              </w:rPr>
              <w:t>05/23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3299896"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DCF6930" w14:textId="77777777" w:rsidR="000B5D63" w:rsidRPr="000B5D63" w:rsidRDefault="000B5D63" w:rsidP="00834D69">
            <w:pPr>
              <w:jc w:val="center"/>
              <w:rPr>
                <w:sz w:val="18"/>
                <w:szCs w:val="18"/>
              </w:rPr>
            </w:pPr>
            <w:r w:rsidRPr="000B5D63">
              <w:rPr>
                <w:sz w:val="18"/>
                <w:szCs w:val="18"/>
              </w:rPr>
              <w:t>05/26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9034735" w14:textId="77777777" w:rsidR="000B5D63" w:rsidRPr="000B5D63" w:rsidRDefault="000B5D63" w:rsidP="00834D69">
            <w:pPr>
              <w:jc w:val="center"/>
              <w:rPr>
                <w:sz w:val="18"/>
                <w:szCs w:val="18"/>
              </w:rPr>
            </w:pPr>
            <w:r w:rsidRPr="000B5D63">
              <w:rPr>
                <w:sz w:val="18"/>
                <w:szCs w:val="18"/>
              </w:rPr>
              <w:t>05/19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CF94E6" w14:textId="77777777" w:rsidR="000B5D63" w:rsidRPr="000B5D63" w:rsidRDefault="000B5D63" w:rsidP="00834D69">
            <w:pPr>
              <w:jc w:val="center"/>
              <w:rPr>
                <w:sz w:val="18"/>
                <w:szCs w:val="18"/>
              </w:rPr>
            </w:pPr>
            <w:r w:rsidRPr="000B5D63">
              <w:rPr>
                <w:sz w:val="18"/>
                <w:szCs w:val="18"/>
              </w:rPr>
              <w:t>05/27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F8FEA76" w14:textId="77777777" w:rsidR="000B5D63" w:rsidRPr="000B5D63" w:rsidRDefault="000B5D63" w:rsidP="00834D69">
            <w:pPr>
              <w:jc w:val="center"/>
              <w:rPr>
                <w:sz w:val="18"/>
                <w:szCs w:val="18"/>
              </w:rPr>
            </w:pPr>
            <w:r w:rsidRPr="000B5D63">
              <w:rPr>
                <w:sz w:val="18"/>
                <w:szCs w:val="18"/>
              </w:rPr>
              <w:t>10/29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F227F78" w14:textId="77777777" w:rsidR="000B5D63" w:rsidRPr="000B5D63" w:rsidRDefault="000B5D63" w:rsidP="00834D69">
            <w:pPr>
              <w:jc w:val="center"/>
              <w:rPr>
                <w:sz w:val="18"/>
                <w:szCs w:val="18"/>
              </w:rPr>
            </w:pPr>
            <w:r w:rsidRPr="000B5D63">
              <w:rPr>
                <w:sz w:val="18"/>
                <w:szCs w:val="18"/>
              </w:rPr>
              <w:t>11/18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980E6D3" w14:textId="77777777" w:rsidR="000B5D63" w:rsidRPr="000B5D63" w:rsidRDefault="000B5D63" w:rsidP="00834D69">
            <w:pPr>
              <w:jc w:val="center"/>
              <w:rPr>
                <w:sz w:val="18"/>
                <w:szCs w:val="18"/>
              </w:rPr>
            </w:pPr>
            <w:r w:rsidRPr="000B5D63">
              <w:rPr>
                <w:sz w:val="18"/>
                <w:szCs w:val="18"/>
              </w:rPr>
              <w:t>10/27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1240A64" w14:textId="77777777" w:rsidR="000B5D63" w:rsidRPr="000B5D63" w:rsidRDefault="000B5D63" w:rsidP="00834D69">
            <w:pPr>
              <w:jc w:val="center"/>
              <w:rPr>
                <w:sz w:val="18"/>
                <w:szCs w:val="18"/>
              </w:rPr>
            </w:pPr>
            <w:r w:rsidRPr="000B5D63">
              <w:rPr>
                <w:sz w:val="18"/>
                <w:szCs w:val="18"/>
              </w:rPr>
              <w:t>11/07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EAF5AB8" w14:textId="77777777" w:rsidR="000B5D63" w:rsidRPr="000B5D63" w:rsidRDefault="000B5D63" w:rsidP="00834D69">
            <w:pPr>
              <w:jc w:val="center"/>
              <w:rPr>
                <w:sz w:val="18"/>
                <w:szCs w:val="18"/>
              </w:rPr>
            </w:pPr>
            <w:r w:rsidRPr="000B5D63">
              <w:rPr>
                <w:sz w:val="18"/>
                <w:szCs w:val="18"/>
              </w:rPr>
              <w:t>10/25</w:t>
            </w:r>
          </w:p>
        </w:tc>
      </w:tr>
      <w:tr w:rsidR="000B5D63" w:rsidRPr="000B5D63" w14:paraId="37DCA047"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4E16A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64C8EC9F"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0B2A80AF"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89762C8" w14:textId="77777777" w:rsidR="000B5D63" w:rsidRPr="000B5D63" w:rsidRDefault="000B5D63" w:rsidP="00834D69">
            <w:pPr>
              <w:jc w:val="center"/>
              <w:rPr>
                <w:sz w:val="18"/>
                <w:szCs w:val="18"/>
              </w:rPr>
            </w:pPr>
            <w:r w:rsidRPr="000B5D63">
              <w:rPr>
                <w:sz w:val="18"/>
                <w:szCs w:val="18"/>
              </w:rPr>
              <w:t>06/07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2B58F1C" w14:textId="77777777" w:rsidR="000B5D63" w:rsidRPr="000B5D63" w:rsidRDefault="000B5D63" w:rsidP="00834D69">
            <w:pPr>
              <w:jc w:val="center"/>
              <w:rPr>
                <w:sz w:val="18"/>
                <w:szCs w:val="18"/>
              </w:rPr>
            </w:pPr>
            <w:r w:rsidRPr="000B5D63">
              <w:rPr>
                <w:sz w:val="18"/>
                <w:szCs w:val="18"/>
              </w:rPr>
              <w:t>06/07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A401A22" w14:textId="77777777" w:rsidR="000B5D63" w:rsidRPr="000B5D63" w:rsidRDefault="000B5D63" w:rsidP="00834D69">
            <w:pPr>
              <w:jc w:val="center"/>
              <w:rPr>
                <w:sz w:val="18"/>
                <w:szCs w:val="18"/>
              </w:rPr>
            </w:pPr>
            <w:r w:rsidRPr="000B5D63">
              <w:rPr>
                <w:sz w:val="18"/>
                <w:szCs w:val="18"/>
              </w:rPr>
              <w:t>06/01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83778F2" w14:textId="77777777" w:rsidR="000B5D63" w:rsidRPr="000B5D63" w:rsidRDefault="000B5D63" w:rsidP="00834D69">
            <w:pPr>
              <w:jc w:val="center"/>
              <w:rPr>
                <w:sz w:val="18"/>
                <w:szCs w:val="18"/>
              </w:rPr>
            </w:pPr>
            <w:r w:rsidRPr="000B5D63">
              <w:rPr>
                <w:sz w:val="18"/>
                <w:szCs w:val="18"/>
              </w:rPr>
              <w:t>06/01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327B9A6" w14:textId="77777777" w:rsidR="000B5D63" w:rsidRPr="000B5D63" w:rsidRDefault="000B5D63" w:rsidP="00834D69">
            <w:pPr>
              <w:jc w:val="center"/>
              <w:rPr>
                <w:sz w:val="18"/>
                <w:szCs w:val="18"/>
              </w:rPr>
            </w:pPr>
            <w:r w:rsidRPr="000B5D63">
              <w:rPr>
                <w:sz w:val="18"/>
                <w:szCs w:val="18"/>
              </w:rPr>
              <w:t>06/08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609F80F" w14:textId="77777777" w:rsidR="000B5D63" w:rsidRPr="000B5D63" w:rsidRDefault="000B5D63" w:rsidP="00834D69">
            <w:pPr>
              <w:jc w:val="center"/>
              <w:rPr>
                <w:sz w:val="18"/>
                <w:szCs w:val="18"/>
              </w:rPr>
            </w:pPr>
            <w:r w:rsidRPr="000B5D63">
              <w:rPr>
                <w:sz w:val="18"/>
                <w:szCs w:val="18"/>
              </w:rPr>
              <w:t>10/30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77E40BA" w14:textId="77777777" w:rsidR="000B5D63" w:rsidRPr="000B5D63" w:rsidRDefault="000B5D63" w:rsidP="00834D69">
            <w:pPr>
              <w:jc w:val="center"/>
              <w:rPr>
                <w:sz w:val="18"/>
                <w:szCs w:val="18"/>
              </w:rPr>
            </w:pPr>
            <w:r w:rsidRPr="000B5D63">
              <w:rPr>
                <w:sz w:val="18"/>
                <w:szCs w:val="18"/>
              </w:rPr>
              <w:t>11/16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185DAEA" w14:textId="77777777" w:rsidR="000B5D63" w:rsidRPr="000B5D63" w:rsidRDefault="000B5D63" w:rsidP="00834D69">
            <w:pPr>
              <w:jc w:val="center"/>
              <w:rPr>
                <w:sz w:val="18"/>
                <w:szCs w:val="18"/>
              </w:rPr>
            </w:pPr>
            <w:r w:rsidRPr="000B5D63">
              <w:rPr>
                <w:sz w:val="18"/>
                <w:szCs w:val="18"/>
              </w:rPr>
              <w:t>10/28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72C1773" w14:textId="77777777" w:rsidR="000B5D63" w:rsidRPr="000B5D63" w:rsidRDefault="000B5D63" w:rsidP="00834D69">
            <w:pPr>
              <w:jc w:val="center"/>
              <w:rPr>
                <w:sz w:val="18"/>
                <w:szCs w:val="18"/>
              </w:rPr>
            </w:pPr>
            <w:r w:rsidRPr="000B5D63">
              <w:rPr>
                <w:sz w:val="18"/>
                <w:szCs w:val="18"/>
              </w:rPr>
              <w:t>10/23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18C8BD0" w14:textId="77777777" w:rsidR="000B5D63" w:rsidRPr="000B5D63" w:rsidRDefault="000B5D63" w:rsidP="00834D69">
            <w:pPr>
              <w:jc w:val="center"/>
              <w:rPr>
                <w:sz w:val="18"/>
                <w:szCs w:val="18"/>
              </w:rPr>
            </w:pPr>
            <w:r w:rsidRPr="000B5D63">
              <w:rPr>
                <w:sz w:val="18"/>
                <w:szCs w:val="18"/>
              </w:rPr>
              <w:t>10/19</w:t>
            </w:r>
          </w:p>
        </w:tc>
      </w:tr>
      <w:tr w:rsidR="000B5D63" w:rsidRPr="000B5D63" w14:paraId="4A90F184"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D850F"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09E64BF2"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62FC3EEE" w14:textId="77777777" w:rsidR="000B5D63" w:rsidRPr="000B5D63" w:rsidRDefault="00834D69" w:rsidP="00834D69">
            <w:pPr>
              <w:jc w:val="center"/>
              <w:rPr>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2071D43" w14:textId="77777777" w:rsidR="000B5D63" w:rsidRPr="000B5D63" w:rsidRDefault="000B5D63" w:rsidP="00834D69">
            <w:pPr>
              <w:jc w:val="center"/>
              <w:rPr>
                <w:sz w:val="18"/>
                <w:szCs w:val="18"/>
              </w:rPr>
            </w:pPr>
            <w:r w:rsidRPr="000B5D63">
              <w:rPr>
                <w:sz w:val="18"/>
                <w:szCs w:val="18"/>
              </w:rPr>
              <w:t>06/07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5FA3CEC" w14:textId="77777777" w:rsidR="000B5D63" w:rsidRPr="000B5D63" w:rsidRDefault="000B5D63" w:rsidP="00834D69">
            <w:pPr>
              <w:jc w:val="center"/>
              <w:rPr>
                <w:sz w:val="18"/>
                <w:szCs w:val="18"/>
              </w:rPr>
            </w:pPr>
            <w:r w:rsidRPr="000B5D63">
              <w:rPr>
                <w:sz w:val="18"/>
                <w:szCs w:val="18"/>
              </w:rPr>
              <w:t>06/07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C0022AC" w14:textId="77777777" w:rsidR="000B5D63" w:rsidRPr="000B5D63" w:rsidRDefault="000B5D63" w:rsidP="00834D69">
            <w:pPr>
              <w:jc w:val="center"/>
              <w:rPr>
                <w:sz w:val="18"/>
                <w:szCs w:val="18"/>
              </w:rPr>
            </w:pPr>
            <w:r w:rsidRPr="000B5D63">
              <w:rPr>
                <w:sz w:val="18"/>
                <w:szCs w:val="18"/>
              </w:rPr>
              <w:t>06/01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3EF168" w14:textId="77777777" w:rsidR="000B5D63" w:rsidRPr="000B5D63" w:rsidRDefault="000B5D63" w:rsidP="00834D69">
            <w:pPr>
              <w:jc w:val="center"/>
              <w:rPr>
                <w:sz w:val="18"/>
                <w:szCs w:val="18"/>
              </w:rPr>
            </w:pPr>
            <w:r w:rsidRPr="000B5D63">
              <w:rPr>
                <w:sz w:val="18"/>
                <w:szCs w:val="18"/>
              </w:rPr>
              <w:t>06/01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5C00337" w14:textId="77777777" w:rsidR="000B5D63" w:rsidRPr="000B5D63" w:rsidRDefault="000B5D63" w:rsidP="00834D69">
            <w:pPr>
              <w:jc w:val="center"/>
              <w:rPr>
                <w:sz w:val="18"/>
                <w:szCs w:val="18"/>
              </w:rPr>
            </w:pPr>
            <w:r w:rsidRPr="000B5D63">
              <w:rPr>
                <w:sz w:val="18"/>
                <w:szCs w:val="18"/>
              </w:rPr>
              <w:t>06/08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248260E" w14:textId="77777777" w:rsidR="000B5D63" w:rsidRPr="000B5D63" w:rsidRDefault="000B5D63" w:rsidP="00834D69">
            <w:pPr>
              <w:jc w:val="center"/>
              <w:rPr>
                <w:sz w:val="18"/>
                <w:szCs w:val="18"/>
              </w:rPr>
            </w:pPr>
            <w:r w:rsidRPr="000B5D63">
              <w:rPr>
                <w:sz w:val="18"/>
                <w:szCs w:val="18"/>
              </w:rPr>
              <w:t>10/26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4E8AF17" w14:textId="77777777" w:rsidR="000B5D63" w:rsidRPr="000B5D63" w:rsidRDefault="000B5D63" w:rsidP="00834D69">
            <w:pPr>
              <w:jc w:val="center"/>
              <w:rPr>
                <w:sz w:val="18"/>
                <w:szCs w:val="18"/>
              </w:rPr>
            </w:pPr>
            <w:r w:rsidRPr="000B5D63">
              <w:rPr>
                <w:sz w:val="18"/>
                <w:szCs w:val="18"/>
              </w:rPr>
              <w:t>11/04</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D91F48C" w14:textId="77777777" w:rsidR="000B5D63" w:rsidRPr="000B5D63" w:rsidRDefault="000B5D63" w:rsidP="00834D69">
            <w:pPr>
              <w:jc w:val="center"/>
              <w:rPr>
                <w:sz w:val="18"/>
                <w:szCs w:val="18"/>
              </w:rPr>
            </w:pPr>
            <w:r w:rsidRPr="000B5D63">
              <w:rPr>
                <w:sz w:val="18"/>
                <w:szCs w:val="18"/>
              </w:rPr>
              <w:t>10/23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35F8DFA" w14:textId="77777777" w:rsidR="000B5D63" w:rsidRPr="000B5D63" w:rsidRDefault="000B5D63" w:rsidP="00834D69">
            <w:pPr>
              <w:jc w:val="center"/>
              <w:rPr>
                <w:sz w:val="18"/>
                <w:szCs w:val="18"/>
              </w:rPr>
            </w:pPr>
            <w:r w:rsidRPr="000B5D63">
              <w:rPr>
                <w:sz w:val="18"/>
                <w:szCs w:val="18"/>
              </w:rPr>
              <w:t>10/18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D697F9" w14:textId="77777777" w:rsidR="000B5D63" w:rsidRPr="000B5D63" w:rsidRDefault="000B5D63" w:rsidP="00834D69">
            <w:pPr>
              <w:jc w:val="center"/>
              <w:rPr>
                <w:sz w:val="18"/>
                <w:szCs w:val="18"/>
              </w:rPr>
            </w:pPr>
            <w:r w:rsidRPr="000B5D63">
              <w:rPr>
                <w:sz w:val="18"/>
                <w:szCs w:val="18"/>
              </w:rPr>
              <w:t>10/17</w:t>
            </w:r>
          </w:p>
        </w:tc>
      </w:tr>
      <w:tr w:rsidR="000B5D63" w:rsidRPr="000B5D63" w14:paraId="0C7E9EBA" w14:textId="77777777" w:rsidTr="00834D69">
        <w:trPr>
          <w:trHeight w:val="74"/>
          <w:jc w:val="center"/>
        </w:trPr>
        <w:tc>
          <w:tcPr>
            <w:tcW w:w="223" w:type="pct"/>
            <w:vMerge w:val="restart"/>
            <w:tcBorders>
              <w:top w:val="single" w:sz="4" w:space="0" w:color="auto"/>
              <w:left w:val="single" w:sz="4" w:space="0" w:color="auto"/>
              <w:bottom w:val="single" w:sz="4" w:space="0" w:color="auto"/>
              <w:right w:val="single" w:sz="4" w:space="0" w:color="auto"/>
            </w:tcBorders>
            <w:vAlign w:val="center"/>
            <w:hideMark/>
          </w:tcPr>
          <w:p w14:paraId="358E286D" w14:textId="77777777" w:rsidR="000B5D63" w:rsidRPr="000B5D63" w:rsidRDefault="000B5D63" w:rsidP="00834D69">
            <w:pPr>
              <w:jc w:val="center"/>
              <w:rPr>
                <w:sz w:val="18"/>
                <w:szCs w:val="18"/>
              </w:rPr>
            </w:pPr>
            <w:r w:rsidRPr="000B5D63">
              <w:rPr>
                <w:sz w:val="18"/>
                <w:szCs w:val="18"/>
              </w:rPr>
              <w:t>27</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29B19E6A" w14:textId="77777777" w:rsidR="000B5D63" w:rsidRPr="000B5D63" w:rsidRDefault="000B5D63" w:rsidP="00834D69">
            <w:pPr>
              <w:jc w:val="center"/>
              <w:rPr>
                <w:sz w:val="18"/>
                <w:szCs w:val="18"/>
              </w:rPr>
            </w:pPr>
            <w:proofErr w:type="spellStart"/>
            <w:r w:rsidRPr="000B5D63">
              <w:rPr>
                <w:sz w:val="18"/>
                <w:szCs w:val="18"/>
              </w:rPr>
              <w:t>Inarijarvi</w:t>
            </w:r>
            <w:proofErr w:type="spellEnd"/>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E17008E" w14:textId="77777777" w:rsidR="000B5D63" w:rsidRPr="000B5D63" w:rsidRDefault="000B5D63" w:rsidP="00834D69">
            <w:pPr>
              <w:jc w:val="center"/>
              <w:rPr>
                <w:sz w:val="18"/>
                <w:szCs w:val="18"/>
              </w:rPr>
            </w:pPr>
            <w:r w:rsidRPr="000B5D63">
              <w:rPr>
                <w:sz w:val="18"/>
                <w:szCs w:val="18"/>
              </w:rPr>
              <w:t>OBS</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37D1C54" w14:textId="77777777" w:rsidR="000B5D63" w:rsidRPr="000B5D63" w:rsidRDefault="000B5D63" w:rsidP="00834D69">
            <w:pPr>
              <w:jc w:val="center"/>
              <w:rPr>
                <w:sz w:val="18"/>
                <w:szCs w:val="18"/>
              </w:rPr>
            </w:pPr>
            <w:r w:rsidRPr="000B5D63">
              <w:rPr>
                <w:sz w:val="18"/>
                <w:szCs w:val="18"/>
              </w:rPr>
              <w:t>06/03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1B4AD11" w14:textId="77777777" w:rsidR="000B5D63" w:rsidRPr="000B5D63" w:rsidRDefault="000B5D63" w:rsidP="00834D69">
            <w:pPr>
              <w:jc w:val="center"/>
              <w:rPr>
                <w:sz w:val="18"/>
                <w:szCs w:val="18"/>
              </w:rPr>
            </w:pPr>
            <w:r w:rsidRPr="000B5D63">
              <w:rPr>
                <w:sz w:val="18"/>
                <w:szCs w:val="18"/>
              </w:rPr>
              <w:t>06/03</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B60240B" w14:textId="77777777" w:rsidR="000B5D63" w:rsidRPr="000B5D63" w:rsidRDefault="000B5D63" w:rsidP="00834D69">
            <w:pPr>
              <w:jc w:val="center"/>
              <w:rPr>
                <w:sz w:val="18"/>
                <w:szCs w:val="18"/>
              </w:rPr>
            </w:pPr>
            <w:r w:rsidRPr="000B5D63">
              <w:rPr>
                <w:sz w:val="18"/>
                <w:szCs w:val="18"/>
              </w:rPr>
              <w:t>05/31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2537CAF" w14:textId="77777777" w:rsidR="000B5D63" w:rsidRPr="000B5D63" w:rsidRDefault="000B5D63" w:rsidP="00834D69">
            <w:pPr>
              <w:jc w:val="center"/>
              <w:rPr>
                <w:sz w:val="18"/>
                <w:szCs w:val="18"/>
              </w:rPr>
            </w:pPr>
            <w:r w:rsidRPr="000B5D63">
              <w:rPr>
                <w:sz w:val="18"/>
                <w:szCs w:val="18"/>
              </w:rPr>
              <w:t>05/25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7E3125F" w14:textId="77777777" w:rsidR="000B5D63" w:rsidRPr="000B5D63" w:rsidRDefault="000B5D63" w:rsidP="00834D69">
            <w:pPr>
              <w:jc w:val="center"/>
              <w:rPr>
                <w:sz w:val="18"/>
                <w:szCs w:val="18"/>
              </w:rPr>
            </w:pPr>
            <w:r w:rsidRPr="000B5D63">
              <w:rPr>
                <w:sz w:val="18"/>
                <w:szCs w:val="18"/>
              </w:rPr>
              <w:t>06/02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D44CDAE" w14:textId="77777777" w:rsidR="000B5D63" w:rsidRPr="000B5D63" w:rsidRDefault="000B5D63" w:rsidP="00834D69">
            <w:pPr>
              <w:jc w:val="center"/>
              <w:rPr>
                <w:sz w:val="18"/>
                <w:szCs w:val="18"/>
              </w:rPr>
            </w:pPr>
            <w:r w:rsidRPr="000B5D63">
              <w:rPr>
                <w:sz w:val="18"/>
                <w:szCs w:val="18"/>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3938020" w14:textId="77777777" w:rsidR="000B5D63" w:rsidRPr="000B5D63" w:rsidRDefault="000B5D63" w:rsidP="00834D69">
            <w:pPr>
              <w:jc w:val="center"/>
              <w:rPr>
                <w:sz w:val="18"/>
                <w:szCs w:val="18"/>
              </w:rPr>
            </w:pPr>
            <w:r w:rsidRPr="000B5D63">
              <w:rPr>
                <w:sz w:val="18"/>
                <w:szCs w:val="18"/>
              </w:rPr>
              <w:t>99/99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CA72564" w14:textId="77777777" w:rsidR="000B5D63" w:rsidRPr="000B5D63" w:rsidRDefault="000B5D63" w:rsidP="00834D69">
            <w:pPr>
              <w:jc w:val="center"/>
              <w:rPr>
                <w:sz w:val="18"/>
                <w:szCs w:val="18"/>
              </w:rPr>
            </w:pPr>
            <w:r w:rsidRPr="000B5D63">
              <w:rPr>
                <w:sz w:val="18"/>
                <w:szCs w:val="18"/>
              </w:rPr>
              <w:t>11/26</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3523807" w14:textId="77777777" w:rsidR="000B5D63" w:rsidRPr="000B5D63" w:rsidRDefault="000B5D63" w:rsidP="00834D69">
            <w:pPr>
              <w:jc w:val="center"/>
              <w:rPr>
                <w:sz w:val="18"/>
                <w:szCs w:val="18"/>
              </w:rPr>
            </w:pPr>
            <w:r w:rsidRPr="000B5D63">
              <w:rPr>
                <w:sz w:val="18"/>
                <w:szCs w:val="18"/>
              </w:rPr>
              <w:t>11/27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43C686B" w14:textId="77777777" w:rsidR="000B5D63" w:rsidRPr="000B5D63" w:rsidRDefault="000B5D63" w:rsidP="00834D69">
            <w:pPr>
              <w:jc w:val="center"/>
              <w:rPr>
                <w:sz w:val="18"/>
                <w:szCs w:val="18"/>
              </w:rPr>
            </w:pPr>
            <w:r w:rsidRPr="000B5D63">
              <w:rPr>
                <w:sz w:val="18"/>
                <w:szCs w:val="18"/>
              </w:rPr>
              <w:t>11/13</w:t>
            </w:r>
          </w:p>
        </w:tc>
      </w:tr>
      <w:tr w:rsidR="000B5D63" w:rsidRPr="000B5D63" w14:paraId="39A2B5F2"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BEE7B"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2918C545"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3654A0CA" w14:textId="77777777" w:rsidR="000B5D63" w:rsidRPr="000B5D63" w:rsidRDefault="00834D69" w:rsidP="00834D69">
            <w:pPr>
              <w:jc w:val="center"/>
              <w:rPr>
                <w:sz w:val="18"/>
                <w:szCs w:val="18"/>
              </w:rPr>
            </w:pPr>
            <w:r w:rsidRPr="00834D69">
              <w:rPr>
                <w:i/>
                <w:sz w:val="18"/>
                <w:szCs w:val="18"/>
              </w:rPr>
              <w:t>GTZP</w:t>
            </w:r>
            <w:r w:rsidRPr="00834D69">
              <w:rPr>
                <w:i/>
                <w:sz w:val="18"/>
                <w:szCs w:val="18"/>
                <w:vertAlign w:val="subscript"/>
              </w:rPr>
              <w:t>OPR</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7A92C1D" w14:textId="77777777" w:rsidR="000B5D63" w:rsidRPr="000B5D63" w:rsidRDefault="000B5D63" w:rsidP="00834D69">
            <w:pPr>
              <w:jc w:val="center"/>
              <w:rPr>
                <w:sz w:val="18"/>
                <w:szCs w:val="18"/>
              </w:rPr>
            </w:pPr>
            <w:r w:rsidRPr="000B5D63">
              <w:rPr>
                <w:sz w:val="18"/>
                <w:szCs w:val="18"/>
              </w:rPr>
              <w:t>06/09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600E405B" w14:textId="77777777" w:rsidR="000B5D63" w:rsidRPr="000B5D63" w:rsidRDefault="000B5D63" w:rsidP="00834D69">
            <w:pPr>
              <w:jc w:val="center"/>
              <w:rPr>
                <w:sz w:val="18"/>
                <w:szCs w:val="18"/>
              </w:rPr>
            </w:pPr>
            <w:r w:rsidRPr="000B5D63">
              <w:rPr>
                <w:sz w:val="18"/>
                <w:szCs w:val="18"/>
              </w:rPr>
              <w:t>06/08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C7CB83" w14:textId="77777777" w:rsidR="000B5D63" w:rsidRPr="000B5D63" w:rsidRDefault="000B5D63" w:rsidP="00834D69">
            <w:pPr>
              <w:jc w:val="center"/>
              <w:rPr>
                <w:sz w:val="18"/>
                <w:szCs w:val="18"/>
              </w:rPr>
            </w:pPr>
            <w:r w:rsidRPr="000B5D63">
              <w:rPr>
                <w:sz w:val="18"/>
                <w:szCs w:val="18"/>
              </w:rPr>
              <w:t>06/05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4D71C03" w14:textId="77777777" w:rsidR="000B5D63" w:rsidRPr="000B5D63" w:rsidRDefault="000B5D63" w:rsidP="00834D69">
            <w:pPr>
              <w:jc w:val="center"/>
              <w:rPr>
                <w:sz w:val="18"/>
                <w:szCs w:val="18"/>
              </w:rPr>
            </w:pPr>
            <w:r w:rsidRPr="000B5D63">
              <w:rPr>
                <w:sz w:val="18"/>
                <w:szCs w:val="18"/>
              </w:rPr>
              <w:t>06/02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B5A5424" w14:textId="77777777" w:rsidR="000B5D63" w:rsidRPr="000B5D63" w:rsidRDefault="000B5D63" w:rsidP="00834D69">
            <w:pPr>
              <w:jc w:val="center"/>
              <w:rPr>
                <w:sz w:val="18"/>
                <w:szCs w:val="18"/>
              </w:rPr>
            </w:pPr>
            <w:r w:rsidRPr="000B5D63">
              <w:rPr>
                <w:sz w:val="18"/>
                <w:szCs w:val="18"/>
              </w:rPr>
              <w:t>06/07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35AB3A1" w14:textId="77777777" w:rsidR="000B5D63" w:rsidRPr="000B5D63" w:rsidRDefault="000B5D63" w:rsidP="00834D69">
            <w:pPr>
              <w:jc w:val="center"/>
              <w:rPr>
                <w:sz w:val="18"/>
                <w:szCs w:val="18"/>
              </w:rPr>
            </w:pPr>
            <w:r w:rsidRPr="000B5D63">
              <w:rPr>
                <w:sz w:val="18"/>
                <w:szCs w:val="18"/>
              </w:rPr>
              <w:t>11/07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9AA1D6C"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E37B4D8"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0A2178A5" w14:textId="77777777" w:rsidR="000B5D63" w:rsidRPr="000B5D63" w:rsidRDefault="000B5D63" w:rsidP="00834D69">
            <w:pPr>
              <w:jc w:val="center"/>
              <w:rPr>
                <w:sz w:val="18"/>
                <w:szCs w:val="18"/>
              </w:rPr>
            </w:pPr>
            <w:r w:rsidRPr="000B5D63">
              <w:rPr>
                <w:sz w:val="18"/>
                <w:szCs w:val="18"/>
              </w:rPr>
              <w:t>11/09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11E11EE" w14:textId="77777777" w:rsidR="000B5D63" w:rsidRPr="000B5D63" w:rsidRDefault="000B5D63" w:rsidP="00834D69">
            <w:pPr>
              <w:jc w:val="center"/>
              <w:rPr>
                <w:sz w:val="18"/>
                <w:szCs w:val="18"/>
              </w:rPr>
            </w:pPr>
            <w:r w:rsidRPr="000B5D63">
              <w:rPr>
                <w:sz w:val="18"/>
                <w:szCs w:val="18"/>
              </w:rPr>
              <w:t>11/02</w:t>
            </w:r>
          </w:p>
        </w:tc>
      </w:tr>
      <w:tr w:rsidR="000B5D63" w:rsidRPr="000B5D63" w14:paraId="6C16CBBE" w14:textId="77777777" w:rsidTr="00834D69">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2AE0A1" w14:textId="77777777" w:rsidR="000B5D63" w:rsidRPr="000B5D63" w:rsidRDefault="000B5D63" w:rsidP="00834D69">
            <w:pPr>
              <w:jc w:val="center"/>
              <w:rPr>
                <w:sz w:val="18"/>
                <w:szCs w:val="18"/>
              </w:rPr>
            </w:pPr>
          </w:p>
        </w:tc>
        <w:tc>
          <w:tcPr>
            <w:tcW w:w="525" w:type="pct"/>
            <w:vMerge/>
            <w:tcBorders>
              <w:top w:val="single" w:sz="4" w:space="0" w:color="auto"/>
              <w:left w:val="single" w:sz="4" w:space="0" w:color="auto"/>
              <w:bottom w:val="single" w:sz="4" w:space="0" w:color="auto"/>
              <w:right w:val="single" w:sz="4" w:space="0" w:color="auto"/>
            </w:tcBorders>
            <w:vAlign w:val="center"/>
            <w:hideMark/>
          </w:tcPr>
          <w:p w14:paraId="31F8408E" w14:textId="77777777" w:rsidR="000B5D63" w:rsidRPr="000B5D63" w:rsidRDefault="000B5D63" w:rsidP="00834D69">
            <w:pPr>
              <w:jc w:val="center"/>
              <w:rPr>
                <w:sz w:val="18"/>
                <w:szCs w:val="18"/>
              </w:rPr>
            </w:pPr>
          </w:p>
        </w:tc>
        <w:tc>
          <w:tcPr>
            <w:tcW w:w="460" w:type="pct"/>
            <w:tcBorders>
              <w:top w:val="single" w:sz="4" w:space="0" w:color="auto"/>
              <w:left w:val="single" w:sz="4" w:space="0" w:color="auto"/>
              <w:bottom w:val="single" w:sz="4" w:space="0" w:color="auto"/>
              <w:right w:val="single" w:sz="4" w:space="0" w:color="auto"/>
            </w:tcBorders>
            <w:noWrap/>
            <w:vAlign w:val="bottom"/>
            <w:hideMark/>
          </w:tcPr>
          <w:p w14:paraId="1BD146AE" w14:textId="77777777" w:rsidR="000B5D63" w:rsidRPr="00834D69" w:rsidRDefault="00834D69" w:rsidP="00834D69">
            <w:pPr>
              <w:jc w:val="center"/>
              <w:rPr>
                <w:i/>
                <w:sz w:val="18"/>
                <w:szCs w:val="18"/>
              </w:rPr>
            </w:pPr>
            <w:r w:rsidRPr="00834D69">
              <w:rPr>
                <w:i/>
                <w:sz w:val="18"/>
                <w:szCs w:val="18"/>
              </w:rPr>
              <w:t>GTZL</w:t>
            </w:r>
            <w:r w:rsidRPr="00834D69">
              <w:rPr>
                <w:i/>
                <w:sz w:val="18"/>
                <w:szCs w:val="18"/>
                <w:vertAlign w:val="subscript"/>
              </w:rPr>
              <w:t>NEW</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6913270" w14:textId="77777777" w:rsidR="000B5D63" w:rsidRPr="000B5D63" w:rsidRDefault="000B5D63" w:rsidP="00834D69">
            <w:pPr>
              <w:jc w:val="center"/>
              <w:rPr>
                <w:sz w:val="18"/>
                <w:szCs w:val="18"/>
              </w:rPr>
            </w:pPr>
            <w:r w:rsidRPr="000B5D63">
              <w:rPr>
                <w:sz w:val="18"/>
                <w:szCs w:val="18"/>
              </w:rPr>
              <w:t>06/09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B48D97D" w14:textId="77777777" w:rsidR="000B5D63" w:rsidRPr="000B5D63" w:rsidRDefault="000B5D63" w:rsidP="00834D69">
            <w:pPr>
              <w:jc w:val="center"/>
              <w:rPr>
                <w:sz w:val="18"/>
                <w:szCs w:val="18"/>
              </w:rPr>
            </w:pPr>
            <w:r w:rsidRPr="000B5D63">
              <w:rPr>
                <w:sz w:val="18"/>
                <w:szCs w:val="18"/>
              </w:rPr>
              <w:t>06/08</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44CC7257" w14:textId="77777777" w:rsidR="000B5D63" w:rsidRPr="000B5D63" w:rsidRDefault="000B5D63" w:rsidP="00834D69">
            <w:pPr>
              <w:jc w:val="center"/>
              <w:rPr>
                <w:sz w:val="18"/>
                <w:szCs w:val="18"/>
              </w:rPr>
            </w:pPr>
            <w:r w:rsidRPr="000B5D63">
              <w:rPr>
                <w:sz w:val="18"/>
                <w:szCs w:val="18"/>
              </w:rPr>
              <w:t>06/05</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724B5CF4" w14:textId="77777777" w:rsidR="000B5D63" w:rsidRPr="000B5D63" w:rsidRDefault="000B5D63" w:rsidP="00834D69">
            <w:pPr>
              <w:jc w:val="center"/>
              <w:rPr>
                <w:sz w:val="18"/>
                <w:szCs w:val="18"/>
              </w:rPr>
            </w:pPr>
            <w:r w:rsidRPr="000B5D63">
              <w:rPr>
                <w:sz w:val="18"/>
                <w:szCs w:val="18"/>
              </w:rPr>
              <w:t>06/02</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039E551" w14:textId="77777777" w:rsidR="000B5D63" w:rsidRPr="000B5D63" w:rsidRDefault="000B5D63" w:rsidP="00834D69">
            <w:pPr>
              <w:jc w:val="center"/>
              <w:rPr>
                <w:sz w:val="18"/>
                <w:szCs w:val="18"/>
              </w:rPr>
            </w:pPr>
            <w:r w:rsidRPr="000B5D63">
              <w:rPr>
                <w:sz w:val="18"/>
                <w:szCs w:val="18"/>
              </w:rPr>
              <w:t>06/07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581F24D3" w14:textId="77777777" w:rsidR="000B5D63" w:rsidRPr="000B5D63" w:rsidRDefault="000B5D63" w:rsidP="00834D69">
            <w:pPr>
              <w:jc w:val="center"/>
              <w:rPr>
                <w:sz w:val="18"/>
                <w:szCs w:val="18"/>
              </w:rPr>
            </w:pPr>
            <w:r w:rsidRPr="000B5D63">
              <w:rPr>
                <w:sz w:val="18"/>
                <w:szCs w:val="18"/>
              </w:rPr>
              <w:t>11/07</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3DD488AC" w14:textId="77777777" w:rsidR="000B5D63" w:rsidRPr="000B5D63" w:rsidRDefault="000B5D63" w:rsidP="00834D69">
            <w:pPr>
              <w:jc w:val="center"/>
              <w:rPr>
                <w:sz w:val="18"/>
                <w:szCs w:val="18"/>
              </w:rPr>
            </w:pPr>
            <w:r w:rsidRPr="000B5D63">
              <w:rPr>
                <w:sz w:val="18"/>
                <w:szCs w:val="18"/>
              </w:rPr>
              <w:t>11/21</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8BF60B" w14:textId="77777777" w:rsidR="000B5D63" w:rsidRPr="000B5D63" w:rsidRDefault="000B5D63" w:rsidP="00834D69">
            <w:pPr>
              <w:jc w:val="center"/>
              <w:rPr>
                <w:sz w:val="18"/>
                <w:szCs w:val="18"/>
              </w:rPr>
            </w:pPr>
            <w:r w:rsidRPr="000B5D63">
              <w:rPr>
                <w:sz w:val="18"/>
                <w:szCs w:val="18"/>
              </w:rPr>
              <w:t>11/10</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1D6AC962" w14:textId="77777777" w:rsidR="000B5D63" w:rsidRPr="000B5D63" w:rsidRDefault="000B5D63" w:rsidP="00834D69">
            <w:pPr>
              <w:jc w:val="center"/>
              <w:rPr>
                <w:sz w:val="18"/>
                <w:szCs w:val="18"/>
              </w:rPr>
            </w:pPr>
            <w:r w:rsidRPr="000B5D63">
              <w:rPr>
                <w:sz w:val="18"/>
                <w:szCs w:val="18"/>
              </w:rPr>
              <w:t>11/09</w:t>
            </w:r>
          </w:p>
        </w:tc>
        <w:tc>
          <w:tcPr>
            <w:tcW w:w="379" w:type="pct"/>
            <w:tcBorders>
              <w:top w:val="single" w:sz="4" w:space="0" w:color="auto"/>
              <w:left w:val="single" w:sz="4" w:space="0" w:color="auto"/>
              <w:bottom w:val="single" w:sz="4" w:space="0" w:color="auto"/>
              <w:right w:val="single" w:sz="4" w:space="0" w:color="auto"/>
            </w:tcBorders>
            <w:noWrap/>
            <w:vAlign w:val="bottom"/>
            <w:hideMark/>
          </w:tcPr>
          <w:p w14:paraId="24BC6FB9" w14:textId="77777777" w:rsidR="000B5D63" w:rsidRPr="000B5D63" w:rsidRDefault="000B5D63" w:rsidP="00834D69">
            <w:pPr>
              <w:jc w:val="center"/>
              <w:rPr>
                <w:sz w:val="18"/>
                <w:szCs w:val="18"/>
              </w:rPr>
            </w:pPr>
            <w:r w:rsidRPr="000B5D63">
              <w:rPr>
                <w:sz w:val="18"/>
                <w:szCs w:val="18"/>
              </w:rPr>
              <w:t>11/02</w:t>
            </w:r>
          </w:p>
        </w:tc>
      </w:tr>
    </w:tbl>
    <w:p w14:paraId="4193396D" w14:textId="77777777" w:rsidR="000B5D63" w:rsidRDefault="000B5D63" w:rsidP="003D5288"/>
    <w:p w14:paraId="480ED8BF" w14:textId="77777777" w:rsidR="007A30F6" w:rsidRDefault="007A30F6">
      <w:pPr>
        <w:spacing w:line="240" w:lineRule="auto"/>
        <w:jc w:val="left"/>
      </w:pPr>
      <w:r>
        <w:br w:type="page"/>
      </w:r>
    </w:p>
    <w:p w14:paraId="7C9E0288" w14:textId="52452C30" w:rsidR="000B5D63" w:rsidRPr="008A6730" w:rsidRDefault="008A6730" w:rsidP="002B605A">
      <w:pPr>
        <w:pStyle w:val="Caption"/>
      </w:pPr>
      <w:r w:rsidRPr="008A6730">
        <w:lastRenderedPageBreak/>
        <w:t>Table 5</w:t>
      </w:r>
      <w:r>
        <w:t>:</w:t>
      </w:r>
      <w:r w:rsidRPr="008A6730">
        <w:t xml:space="preserve"> </w:t>
      </w:r>
      <w:r w:rsidR="00DD7196" w:rsidRPr="00A03710">
        <w:t>Location</w:t>
      </w:r>
      <w:r w:rsidR="00DD131E">
        <w:t>s</w:t>
      </w:r>
      <w:r w:rsidR="00DD7196" w:rsidRPr="00A03710">
        <w:t xml:space="preserve"> </w:t>
      </w:r>
      <w:r w:rsidR="00DD7196">
        <w:t xml:space="preserve">of </w:t>
      </w:r>
      <w:r w:rsidR="00F10092">
        <w:t xml:space="preserve">in-situ water surface temperature and </w:t>
      </w:r>
      <w:r w:rsidR="005D6826">
        <w:t>ice formation/disappearance</w:t>
      </w:r>
      <w:r w:rsidR="00DD7196">
        <w:t xml:space="preserve"> measurement points and distance between them for</w:t>
      </w:r>
      <w:r w:rsidR="00DD7196" w:rsidRPr="00A03710">
        <w:t xml:space="preserve"> </w:t>
      </w:r>
      <w:r w:rsidR="00DD7196" w:rsidRPr="00D70426">
        <w:t xml:space="preserve">27 </w:t>
      </w:r>
      <w:r w:rsidR="00DD7196">
        <w:t>verification sites; latitude and longitude in degrees, distance in km</w:t>
      </w:r>
    </w:p>
    <w:tbl>
      <w:tblPr>
        <w:tblW w:w="5000" w:type="pct"/>
        <w:tblLook w:val="04A0" w:firstRow="1" w:lastRow="0" w:firstColumn="1" w:lastColumn="0" w:noHBand="0" w:noVBand="1"/>
      </w:tblPr>
      <w:tblGrid>
        <w:gridCol w:w="1158"/>
        <w:gridCol w:w="845"/>
        <w:gridCol w:w="996"/>
        <w:gridCol w:w="1634"/>
        <w:gridCol w:w="844"/>
        <w:gridCol w:w="996"/>
        <w:gridCol w:w="2167"/>
        <w:gridCol w:w="1385"/>
      </w:tblGrid>
      <w:tr w:rsidR="008A6730" w:rsidRPr="008A6730" w14:paraId="06FD552F" w14:textId="77777777" w:rsidTr="008A6730">
        <w:trPr>
          <w:trHeight w:val="300"/>
        </w:trPr>
        <w:tc>
          <w:tcPr>
            <w:tcW w:w="577" w:type="pct"/>
            <w:vMerge w:val="restart"/>
            <w:tcBorders>
              <w:top w:val="single" w:sz="4" w:space="0" w:color="auto"/>
              <w:left w:val="single" w:sz="4" w:space="0" w:color="auto"/>
              <w:bottom w:val="single" w:sz="4" w:space="0" w:color="auto"/>
              <w:right w:val="single" w:sz="4" w:space="0" w:color="auto"/>
            </w:tcBorders>
            <w:vAlign w:val="center"/>
            <w:hideMark/>
          </w:tcPr>
          <w:p w14:paraId="54D411DE" w14:textId="77777777" w:rsidR="008A6730" w:rsidRPr="008A6730" w:rsidRDefault="008A6730" w:rsidP="008A6730">
            <w:pPr>
              <w:rPr>
                <w:sz w:val="18"/>
                <w:szCs w:val="18"/>
              </w:rPr>
            </w:pPr>
            <w:r w:rsidRPr="008A6730">
              <w:rPr>
                <w:sz w:val="18"/>
                <w:szCs w:val="18"/>
              </w:rPr>
              <w:t>Lake name</w:t>
            </w:r>
          </w:p>
        </w:tc>
        <w:tc>
          <w:tcPr>
            <w:tcW w:w="3732" w:type="pct"/>
            <w:gridSpan w:val="6"/>
            <w:tcBorders>
              <w:top w:val="single" w:sz="4" w:space="0" w:color="auto"/>
              <w:left w:val="nil"/>
              <w:bottom w:val="single" w:sz="4" w:space="0" w:color="auto"/>
              <w:right w:val="single" w:sz="4" w:space="0" w:color="auto"/>
            </w:tcBorders>
            <w:noWrap/>
            <w:vAlign w:val="bottom"/>
            <w:hideMark/>
          </w:tcPr>
          <w:p w14:paraId="66BE523B" w14:textId="77777777" w:rsidR="008A6730" w:rsidRPr="008A6730" w:rsidRDefault="008A6730" w:rsidP="008A6730">
            <w:pPr>
              <w:jc w:val="center"/>
              <w:rPr>
                <w:sz w:val="18"/>
                <w:szCs w:val="18"/>
              </w:rPr>
            </w:pPr>
            <w:r w:rsidRPr="008A6730">
              <w:rPr>
                <w:sz w:val="18"/>
                <w:szCs w:val="18"/>
              </w:rPr>
              <w:t xml:space="preserve">Measurement location (ML) coordinates, </w:t>
            </w:r>
            <w:proofErr w:type="spellStart"/>
            <w:r w:rsidRPr="008A6730">
              <w:rPr>
                <w:sz w:val="18"/>
                <w:szCs w:val="18"/>
              </w:rPr>
              <w:t>deg</w:t>
            </w:r>
            <w:proofErr w:type="spellEnd"/>
          </w:p>
        </w:tc>
        <w:tc>
          <w:tcPr>
            <w:tcW w:w="691" w:type="pct"/>
            <w:vMerge w:val="restart"/>
            <w:tcBorders>
              <w:top w:val="single" w:sz="4" w:space="0" w:color="auto"/>
              <w:left w:val="single" w:sz="4" w:space="0" w:color="auto"/>
              <w:bottom w:val="single" w:sz="4" w:space="0" w:color="auto"/>
              <w:right w:val="single" w:sz="4" w:space="0" w:color="auto"/>
            </w:tcBorders>
            <w:vAlign w:val="bottom"/>
            <w:hideMark/>
          </w:tcPr>
          <w:p w14:paraId="2E658072" w14:textId="72F0BEAC" w:rsidR="008A6730" w:rsidRPr="008A6730" w:rsidRDefault="008A6730" w:rsidP="008A6730">
            <w:pPr>
              <w:jc w:val="center"/>
              <w:rPr>
                <w:sz w:val="18"/>
                <w:szCs w:val="18"/>
              </w:rPr>
            </w:pPr>
            <w:r w:rsidRPr="008A6730">
              <w:rPr>
                <w:sz w:val="18"/>
                <w:szCs w:val="18"/>
              </w:rPr>
              <w:t xml:space="preserve">Distance between </w:t>
            </w:r>
            <w:r w:rsidR="00DD131E">
              <w:rPr>
                <w:sz w:val="18"/>
                <w:szCs w:val="18"/>
              </w:rPr>
              <w:t>WS</w:t>
            </w:r>
            <w:r w:rsidRPr="008A6730">
              <w:rPr>
                <w:sz w:val="18"/>
                <w:szCs w:val="18"/>
              </w:rPr>
              <w:t>T and ice ML, km</w:t>
            </w:r>
          </w:p>
        </w:tc>
      </w:tr>
      <w:tr w:rsidR="008A6730" w:rsidRPr="008A6730" w14:paraId="27DABCBE" w14:textId="77777777" w:rsidTr="008A6730">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B98F4A" w14:textId="77777777" w:rsidR="008A6730" w:rsidRPr="008A6730" w:rsidRDefault="008A6730" w:rsidP="008A6730">
            <w:pPr>
              <w:rPr>
                <w:sz w:val="18"/>
                <w:szCs w:val="18"/>
              </w:rPr>
            </w:pPr>
          </w:p>
        </w:tc>
        <w:tc>
          <w:tcPr>
            <w:tcW w:w="1733" w:type="pct"/>
            <w:gridSpan w:val="3"/>
            <w:tcBorders>
              <w:top w:val="single" w:sz="4" w:space="0" w:color="auto"/>
              <w:left w:val="nil"/>
              <w:bottom w:val="single" w:sz="4" w:space="0" w:color="auto"/>
              <w:right w:val="single" w:sz="4" w:space="0" w:color="auto"/>
            </w:tcBorders>
            <w:vAlign w:val="center"/>
            <w:hideMark/>
          </w:tcPr>
          <w:p w14:paraId="4CBAF1F5" w14:textId="5F30C891" w:rsidR="008A6730" w:rsidRPr="00DD131E" w:rsidRDefault="00DD131E" w:rsidP="008A6730">
            <w:pPr>
              <w:jc w:val="center"/>
              <w:rPr>
                <w:sz w:val="18"/>
                <w:szCs w:val="18"/>
              </w:rPr>
            </w:pPr>
            <w:r>
              <w:rPr>
                <w:sz w:val="18"/>
                <w:szCs w:val="18"/>
              </w:rPr>
              <w:t>W</w:t>
            </w:r>
            <w:r w:rsidRPr="00DD131E">
              <w:rPr>
                <w:sz w:val="18"/>
                <w:szCs w:val="18"/>
              </w:rPr>
              <w:t>ater surface temperature</w:t>
            </w:r>
            <w:r>
              <w:rPr>
                <w:sz w:val="18"/>
                <w:szCs w:val="18"/>
              </w:rPr>
              <w:t xml:space="preserve"> (WST)</w:t>
            </w:r>
          </w:p>
        </w:tc>
        <w:tc>
          <w:tcPr>
            <w:tcW w:w="1999" w:type="pct"/>
            <w:gridSpan w:val="3"/>
            <w:tcBorders>
              <w:top w:val="single" w:sz="4" w:space="0" w:color="auto"/>
              <w:left w:val="nil"/>
              <w:bottom w:val="single" w:sz="4" w:space="0" w:color="auto"/>
              <w:right w:val="single" w:sz="4" w:space="0" w:color="auto"/>
            </w:tcBorders>
            <w:vAlign w:val="center"/>
            <w:hideMark/>
          </w:tcPr>
          <w:p w14:paraId="3AE1294F" w14:textId="77777777" w:rsidR="008A6730" w:rsidRPr="008A6730" w:rsidRDefault="008A6730" w:rsidP="008A6730">
            <w:pPr>
              <w:jc w:val="center"/>
              <w:rPr>
                <w:sz w:val="18"/>
                <w:szCs w:val="18"/>
              </w:rPr>
            </w:pPr>
            <w:r w:rsidRPr="008A6730">
              <w:rPr>
                <w:sz w:val="18"/>
                <w:szCs w:val="18"/>
              </w:rPr>
              <w:t>Ice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A855A" w14:textId="77777777" w:rsidR="008A6730" w:rsidRPr="008A6730" w:rsidRDefault="008A6730" w:rsidP="008A6730">
            <w:pPr>
              <w:rPr>
                <w:sz w:val="18"/>
                <w:szCs w:val="18"/>
              </w:rPr>
            </w:pPr>
          </w:p>
        </w:tc>
      </w:tr>
      <w:tr w:rsidR="008A6730" w:rsidRPr="008A6730" w14:paraId="26B350B6" w14:textId="77777777" w:rsidTr="008A6730">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877FFF" w14:textId="77777777" w:rsidR="008A6730" w:rsidRPr="008A6730" w:rsidRDefault="008A6730" w:rsidP="008A6730">
            <w:pPr>
              <w:rPr>
                <w:sz w:val="18"/>
                <w:szCs w:val="18"/>
              </w:rPr>
            </w:pPr>
          </w:p>
        </w:tc>
        <w:tc>
          <w:tcPr>
            <w:tcW w:w="421" w:type="pct"/>
            <w:tcBorders>
              <w:top w:val="nil"/>
              <w:left w:val="nil"/>
              <w:bottom w:val="single" w:sz="4" w:space="0" w:color="auto"/>
              <w:right w:val="single" w:sz="4" w:space="0" w:color="auto"/>
            </w:tcBorders>
            <w:vAlign w:val="center"/>
            <w:hideMark/>
          </w:tcPr>
          <w:p w14:paraId="22460B3E" w14:textId="77777777" w:rsidR="008A6730" w:rsidRPr="008A6730" w:rsidRDefault="008A6730" w:rsidP="008A6730">
            <w:pPr>
              <w:jc w:val="center"/>
              <w:rPr>
                <w:sz w:val="18"/>
                <w:szCs w:val="18"/>
              </w:rPr>
            </w:pPr>
            <w:r w:rsidRPr="008A6730">
              <w:rPr>
                <w:sz w:val="18"/>
                <w:szCs w:val="18"/>
              </w:rPr>
              <w:t>Latitude</w:t>
            </w:r>
          </w:p>
        </w:tc>
        <w:tc>
          <w:tcPr>
            <w:tcW w:w="497" w:type="pct"/>
            <w:tcBorders>
              <w:top w:val="nil"/>
              <w:left w:val="nil"/>
              <w:bottom w:val="single" w:sz="4" w:space="0" w:color="auto"/>
              <w:right w:val="single" w:sz="4" w:space="0" w:color="auto"/>
            </w:tcBorders>
            <w:vAlign w:val="center"/>
            <w:hideMark/>
          </w:tcPr>
          <w:p w14:paraId="742A0670" w14:textId="77777777" w:rsidR="008A6730" w:rsidRPr="008A6730" w:rsidRDefault="008A6730" w:rsidP="008A6730">
            <w:pPr>
              <w:jc w:val="center"/>
              <w:rPr>
                <w:sz w:val="18"/>
                <w:szCs w:val="18"/>
              </w:rPr>
            </w:pPr>
            <w:r w:rsidRPr="008A6730">
              <w:rPr>
                <w:sz w:val="18"/>
                <w:szCs w:val="18"/>
              </w:rPr>
              <w:t>Longitude</w:t>
            </w:r>
          </w:p>
        </w:tc>
        <w:tc>
          <w:tcPr>
            <w:tcW w:w="815" w:type="pct"/>
            <w:tcBorders>
              <w:top w:val="nil"/>
              <w:left w:val="nil"/>
              <w:bottom w:val="single" w:sz="4" w:space="0" w:color="auto"/>
              <w:right w:val="single" w:sz="4" w:space="0" w:color="auto"/>
            </w:tcBorders>
            <w:vAlign w:val="center"/>
            <w:hideMark/>
          </w:tcPr>
          <w:p w14:paraId="0B45EA61" w14:textId="77777777" w:rsidR="008A6730" w:rsidRPr="008A6730" w:rsidRDefault="008A6730" w:rsidP="008A6730">
            <w:pPr>
              <w:jc w:val="center"/>
              <w:rPr>
                <w:sz w:val="18"/>
                <w:szCs w:val="18"/>
              </w:rPr>
            </w:pPr>
            <w:r w:rsidRPr="008A6730">
              <w:rPr>
                <w:sz w:val="18"/>
                <w:szCs w:val="18"/>
              </w:rPr>
              <w:t>Note</w:t>
            </w:r>
          </w:p>
        </w:tc>
        <w:tc>
          <w:tcPr>
            <w:tcW w:w="421" w:type="pct"/>
            <w:tcBorders>
              <w:top w:val="nil"/>
              <w:left w:val="nil"/>
              <w:bottom w:val="single" w:sz="4" w:space="0" w:color="auto"/>
              <w:right w:val="single" w:sz="4" w:space="0" w:color="auto"/>
            </w:tcBorders>
            <w:vAlign w:val="center"/>
            <w:hideMark/>
          </w:tcPr>
          <w:p w14:paraId="143D501A" w14:textId="77777777" w:rsidR="008A6730" w:rsidRPr="008A6730" w:rsidRDefault="008A6730" w:rsidP="008A6730">
            <w:pPr>
              <w:jc w:val="center"/>
              <w:rPr>
                <w:sz w:val="18"/>
                <w:szCs w:val="18"/>
              </w:rPr>
            </w:pPr>
            <w:r w:rsidRPr="008A6730">
              <w:rPr>
                <w:sz w:val="18"/>
                <w:szCs w:val="18"/>
              </w:rPr>
              <w:t>Latitude</w:t>
            </w:r>
          </w:p>
        </w:tc>
        <w:tc>
          <w:tcPr>
            <w:tcW w:w="497" w:type="pct"/>
            <w:tcBorders>
              <w:top w:val="nil"/>
              <w:left w:val="nil"/>
              <w:bottom w:val="single" w:sz="4" w:space="0" w:color="auto"/>
              <w:right w:val="single" w:sz="4" w:space="0" w:color="auto"/>
            </w:tcBorders>
            <w:vAlign w:val="center"/>
            <w:hideMark/>
          </w:tcPr>
          <w:p w14:paraId="0F36A627" w14:textId="77777777" w:rsidR="008A6730" w:rsidRPr="008A6730" w:rsidRDefault="008A6730" w:rsidP="008A6730">
            <w:pPr>
              <w:jc w:val="center"/>
              <w:rPr>
                <w:sz w:val="18"/>
                <w:szCs w:val="18"/>
              </w:rPr>
            </w:pPr>
            <w:r w:rsidRPr="008A6730">
              <w:rPr>
                <w:sz w:val="18"/>
                <w:szCs w:val="18"/>
              </w:rPr>
              <w:t>Longitude</w:t>
            </w:r>
          </w:p>
        </w:tc>
        <w:tc>
          <w:tcPr>
            <w:tcW w:w="1081" w:type="pct"/>
            <w:tcBorders>
              <w:top w:val="nil"/>
              <w:left w:val="nil"/>
              <w:bottom w:val="single" w:sz="4" w:space="0" w:color="auto"/>
              <w:right w:val="single" w:sz="4" w:space="0" w:color="auto"/>
            </w:tcBorders>
            <w:vAlign w:val="center"/>
            <w:hideMark/>
          </w:tcPr>
          <w:p w14:paraId="3E90DC31" w14:textId="77777777" w:rsidR="008A6730" w:rsidRPr="008A6730" w:rsidRDefault="008A6730" w:rsidP="008A6730">
            <w:pPr>
              <w:jc w:val="center"/>
              <w:rPr>
                <w:sz w:val="18"/>
                <w:szCs w:val="18"/>
              </w:rPr>
            </w:pPr>
            <w:r w:rsidRPr="008A6730">
              <w:rPr>
                <w:sz w:val="18"/>
                <w:szCs w:val="18"/>
              </w:rPr>
              <w:t>Note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C1C37" w14:textId="77777777" w:rsidR="008A6730" w:rsidRPr="008A6730" w:rsidRDefault="008A6730" w:rsidP="008A6730">
            <w:pPr>
              <w:rPr>
                <w:sz w:val="18"/>
                <w:szCs w:val="18"/>
              </w:rPr>
            </w:pPr>
          </w:p>
        </w:tc>
      </w:tr>
      <w:tr w:rsidR="008A6730" w:rsidRPr="008A6730" w14:paraId="251E83FD"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482C0AB7" w14:textId="77777777" w:rsidR="008A6730" w:rsidRPr="008A6730" w:rsidRDefault="008A6730" w:rsidP="008A6730">
            <w:pPr>
              <w:rPr>
                <w:sz w:val="18"/>
                <w:szCs w:val="18"/>
              </w:rPr>
            </w:pPr>
            <w:proofErr w:type="spellStart"/>
            <w:r w:rsidRPr="008A6730">
              <w:rPr>
                <w:sz w:val="18"/>
                <w:szCs w:val="18"/>
              </w:rPr>
              <w:t>Pielinen</w:t>
            </w:r>
            <w:proofErr w:type="spellEnd"/>
          </w:p>
        </w:tc>
        <w:tc>
          <w:tcPr>
            <w:tcW w:w="421" w:type="pct"/>
            <w:tcBorders>
              <w:top w:val="nil"/>
              <w:left w:val="nil"/>
              <w:bottom w:val="single" w:sz="4" w:space="0" w:color="auto"/>
              <w:right w:val="single" w:sz="4" w:space="0" w:color="auto"/>
            </w:tcBorders>
            <w:vAlign w:val="center"/>
            <w:hideMark/>
          </w:tcPr>
          <w:p w14:paraId="5CA3FBF3" w14:textId="77777777" w:rsidR="008A6730" w:rsidRPr="008A6730" w:rsidRDefault="008A6730" w:rsidP="008A6730">
            <w:pPr>
              <w:rPr>
                <w:sz w:val="18"/>
                <w:szCs w:val="18"/>
              </w:rPr>
            </w:pPr>
            <w:r w:rsidRPr="008A6730">
              <w:rPr>
                <w:sz w:val="18"/>
                <w:szCs w:val="18"/>
              </w:rPr>
              <w:t>63.2705</w:t>
            </w:r>
          </w:p>
        </w:tc>
        <w:tc>
          <w:tcPr>
            <w:tcW w:w="497" w:type="pct"/>
            <w:tcBorders>
              <w:top w:val="nil"/>
              <w:left w:val="nil"/>
              <w:bottom w:val="single" w:sz="4" w:space="0" w:color="auto"/>
              <w:right w:val="single" w:sz="4" w:space="0" w:color="auto"/>
            </w:tcBorders>
            <w:vAlign w:val="center"/>
            <w:hideMark/>
          </w:tcPr>
          <w:p w14:paraId="1A058195" w14:textId="77777777" w:rsidR="008A6730" w:rsidRPr="008A6730" w:rsidRDefault="008A6730" w:rsidP="008A6730">
            <w:pPr>
              <w:rPr>
                <w:sz w:val="18"/>
                <w:szCs w:val="18"/>
              </w:rPr>
            </w:pPr>
            <w:r w:rsidRPr="008A6730">
              <w:rPr>
                <w:sz w:val="18"/>
                <w:szCs w:val="18"/>
              </w:rPr>
              <w:t>29.6067</w:t>
            </w:r>
          </w:p>
        </w:tc>
        <w:tc>
          <w:tcPr>
            <w:tcW w:w="815" w:type="pct"/>
            <w:tcBorders>
              <w:top w:val="nil"/>
              <w:left w:val="nil"/>
              <w:bottom w:val="single" w:sz="4" w:space="0" w:color="auto"/>
              <w:right w:val="single" w:sz="4" w:space="0" w:color="auto"/>
            </w:tcBorders>
            <w:vAlign w:val="center"/>
            <w:hideMark/>
          </w:tcPr>
          <w:p w14:paraId="6048DE9C"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6690EA53" w14:textId="77777777" w:rsidR="008A6730" w:rsidRPr="008A6730" w:rsidRDefault="008A6730" w:rsidP="008A6730">
            <w:pPr>
              <w:rPr>
                <w:sz w:val="18"/>
                <w:szCs w:val="18"/>
              </w:rPr>
            </w:pPr>
            <w:r w:rsidRPr="008A6730">
              <w:rPr>
                <w:sz w:val="18"/>
                <w:szCs w:val="18"/>
              </w:rPr>
              <w:t>63.5418</w:t>
            </w:r>
          </w:p>
        </w:tc>
        <w:tc>
          <w:tcPr>
            <w:tcW w:w="497" w:type="pct"/>
            <w:tcBorders>
              <w:top w:val="nil"/>
              <w:left w:val="nil"/>
              <w:bottom w:val="single" w:sz="4" w:space="0" w:color="auto"/>
              <w:right w:val="single" w:sz="4" w:space="0" w:color="auto"/>
            </w:tcBorders>
            <w:noWrap/>
            <w:vAlign w:val="bottom"/>
            <w:hideMark/>
          </w:tcPr>
          <w:p w14:paraId="607A6251" w14:textId="77777777" w:rsidR="008A6730" w:rsidRPr="008A6730" w:rsidRDefault="008A6730" w:rsidP="008A6730">
            <w:pPr>
              <w:rPr>
                <w:sz w:val="18"/>
                <w:szCs w:val="18"/>
              </w:rPr>
            </w:pPr>
            <w:r w:rsidRPr="008A6730">
              <w:rPr>
                <w:sz w:val="18"/>
                <w:szCs w:val="18"/>
              </w:rPr>
              <w:t>29.1314</w:t>
            </w:r>
          </w:p>
        </w:tc>
        <w:tc>
          <w:tcPr>
            <w:tcW w:w="1081" w:type="pct"/>
            <w:tcBorders>
              <w:top w:val="nil"/>
              <w:left w:val="nil"/>
              <w:bottom w:val="single" w:sz="4" w:space="0" w:color="auto"/>
              <w:right w:val="single" w:sz="4" w:space="0" w:color="auto"/>
            </w:tcBorders>
            <w:noWrap/>
            <w:vAlign w:val="center"/>
            <w:hideMark/>
          </w:tcPr>
          <w:p w14:paraId="521ABA68"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666E00B8" w14:textId="77777777" w:rsidR="008A6730" w:rsidRPr="008A6730" w:rsidRDefault="008A6730" w:rsidP="008A6730">
            <w:pPr>
              <w:rPr>
                <w:sz w:val="18"/>
                <w:szCs w:val="18"/>
              </w:rPr>
            </w:pPr>
            <w:r w:rsidRPr="008A6730">
              <w:rPr>
                <w:sz w:val="18"/>
                <w:szCs w:val="18"/>
              </w:rPr>
              <w:t>38.45</w:t>
            </w:r>
          </w:p>
        </w:tc>
      </w:tr>
      <w:tr w:rsidR="008A6730" w:rsidRPr="008A6730" w14:paraId="144E95DA"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1EBA3F07" w14:textId="77777777" w:rsidR="008A6730" w:rsidRPr="008A6730" w:rsidRDefault="008A6730" w:rsidP="008A6730">
            <w:pPr>
              <w:rPr>
                <w:sz w:val="18"/>
                <w:szCs w:val="18"/>
              </w:rPr>
            </w:pPr>
            <w:proofErr w:type="spellStart"/>
            <w:r w:rsidRPr="008A6730">
              <w:rPr>
                <w:sz w:val="18"/>
                <w:szCs w:val="18"/>
              </w:rPr>
              <w:t>Kallavesi</w:t>
            </w:r>
            <w:proofErr w:type="spellEnd"/>
          </w:p>
        </w:tc>
        <w:tc>
          <w:tcPr>
            <w:tcW w:w="421" w:type="pct"/>
            <w:tcBorders>
              <w:top w:val="nil"/>
              <w:left w:val="nil"/>
              <w:bottom w:val="single" w:sz="4" w:space="0" w:color="auto"/>
              <w:right w:val="single" w:sz="4" w:space="0" w:color="auto"/>
            </w:tcBorders>
            <w:vAlign w:val="center"/>
            <w:hideMark/>
          </w:tcPr>
          <w:p w14:paraId="6A10B945" w14:textId="77777777" w:rsidR="008A6730" w:rsidRPr="008A6730" w:rsidRDefault="008A6730" w:rsidP="008A6730">
            <w:pPr>
              <w:rPr>
                <w:sz w:val="18"/>
                <w:szCs w:val="18"/>
              </w:rPr>
            </w:pPr>
            <w:r w:rsidRPr="008A6730">
              <w:rPr>
                <w:sz w:val="18"/>
                <w:szCs w:val="18"/>
              </w:rPr>
              <w:t>62.7616</w:t>
            </w:r>
          </w:p>
        </w:tc>
        <w:tc>
          <w:tcPr>
            <w:tcW w:w="497" w:type="pct"/>
            <w:tcBorders>
              <w:top w:val="nil"/>
              <w:left w:val="nil"/>
              <w:bottom w:val="single" w:sz="4" w:space="0" w:color="auto"/>
              <w:right w:val="single" w:sz="4" w:space="0" w:color="auto"/>
            </w:tcBorders>
            <w:vAlign w:val="center"/>
            <w:hideMark/>
          </w:tcPr>
          <w:p w14:paraId="1EA08215" w14:textId="77777777" w:rsidR="008A6730" w:rsidRPr="008A6730" w:rsidRDefault="008A6730" w:rsidP="008A6730">
            <w:pPr>
              <w:rPr>
                <w:sz w:val="18"/>
                <w:szCs w:val="18"/>
              </w:rPr>
            </w:pPr>
            <w:r w:rsidRPr="008A6730">
              <w:rPr>
                <w:sz w:val="18"/>
                <w:szCs w:val="18"/>
              </w:rPr>
              <w:t>27.7826</w:t>
            </w:r>
          </w:p>
        </w:tc>
        <w:tc>
          <w:tcPr>
            <w:tcW w:w="815" w:type="pct"/>
            <w:tcBorders>
              <w:top w:val="nil"/>
              <w:left w:val="nil"/>
              <w:bottom w:val="single" w:sz="4" w:space="0" w:color="auto"/>
              <w:right w:val="single" w:sz="4" w:space="0" w:color="auto"/>
            </w:tcBorders>
            <w:vAlign w:val="center"/>
            <w:hideMark/>
          </w:tcPr>
          <w:p w14:paraId="0EAB1654"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54845EEB" w14:textId="77777777" w:rsidR="008A6730" w:rsidRPr="008A6730" w:rsidRDefault="008A6730" w:rsidP="008A6730">
            <w:pPr>
              <w:rPr>
                <w:sz w:val="18"/>
                <w:szCs w:val="18"/>
              </w:rPr>
            </w:pPr>
            <w:r w:rsidRPr="008A6730">
              <w:rPr>
                <w:sz w:val="18"/>
                <w:szCs w:val="18"/>
              </w:rPr>
              <w:t>62.8993</w:t>
            </w:r>
          </w:p>
        </w:tc>
        <w:tc>
          <w:tcPr>
            <w:tcW w:w="497" w:type="pct"/>
            <w:tcBorders>
              <w:top w:val="nil"/>
              <w:left w:val="nil"/>
              <w:bottom w:val="single" w:sz="4" w:space="0" w:color="auto"/>
              <w:right w:val="single" w:sz="4" w:space="0" w:color="auto"/>
            </w:tcBorders>
            <w:noWrap/>
            <w:vAlign w:val="bottom"/>
            <w:hideMark/>
          </w:tcPr>
          <w:p w14:paraId="753A455E" w14:textId="77777777" w:rsidR="008A6730" w:rsidRPr="008A6730" w:rsidRDefault="008A6730" w:rsidP="008A6730">
            <w:pPr>
              <w:rPr>
                <w:sz w:val="18"/>
                <w:szCs w:val="18"/>
              </w:rPr>
            </w:pPr>
            <w:r w:rsidRPr="008A6730">
              <w:rPr>
                <w:sz w:val="18"/>
                <w:szCs w:val="18"/>
              </w:rPr>
              <w:t>27.7317</w:t>
            </w:r>
          </w:p>
        </w:tc>
        <w:tc>
          <w:tcPr>
            <w:tcW w:w="1081" w:type="pct"/>
            <w:tcBorders>
              <w:top w:val="nil"/>
              <w:left w:val="nil"/>
              <w:bottom w:val="single" w:sz="4" w:space="0" w:color="auto"/>
              <w:right w:val="single" w:sz="4" w:space="0" w:color="auto"/>
            </w:tcBorders>
            <w:noWrap/>
            <w:vAlign w:val="center"/>
            <w:hideMark/>
          </w:tcPr>
          <w:p w14:paraId="57842BD8"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0492F1B0" w14:textId="77777777" w:rsidR="008A6730" w:rsidRPr="008A6730" w:rsidRDefault="008A6730" w:rsidP="008A6730">
            <w:pPr>
              <w:rPr>
                <w:sz w:val="18"/>
                <w:szCs w:val="18"/>
              </w:rPr>
            </w:pPr>
            <w:r w:rsidRPr="008A6730">
              <w:rPr>
                <w:sz w:val="18"/>
                <w:szCs w:val="18"/>
              </w:rPr>
              <w:t>15.56</w:t>
            </w:r>
          </w:p>
        </w:tc>
      </w:tr>
      <w:tr w:rsidR="008A6730" w:rsidRPr="008A6730" w14:paraId="55BFF966"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25D7866B" w14:textId="77777777" w:rsidR="008A6730" w:rsidRPr="008A6730" w:rsidRDefault="008A6730" w:rsidP="008A6730">
            <w:pPr>
              <w:rPr>
                <w:sz w:val="18"/>
                <w:szCs w:val="18"/>
              </w:rPr>
            </w:pPr>
            <w:proofErr w:type="spellStart"/>
            <w:r w:rsidRPr="008A6730">
              <w:rPr>
                <w:sz w:val="18"/>
                <w:szCs w:val="18"/>
              </w:rPr>
              <w:t>Haukivesi</w:t>
            </w:r>
            <w:proofErr w:type="spellEnd"/>
          </w:p>
        </w:tc>
        <w:tc>
          <w:tcPr>
            <w:tcW w:w="421" w:type="pct"/>
            <w:tcBorders>
              <w:top w:val="nil"/>
              <w:left w:val="nil"/>
              <w:bottom w:val="single" w:sz="4" w:space="0" w:color="auto"/>
              <w:right w:val="single" w:sz="4" w:space="0" w:color="auto"/>
            </w:tcBorders>
            <w:vAlign w:val="center"/>
            <w:hideMark/>
          </w:tcPr>
          <w:p w14:paraId="584C6F84" w14:textId="77777777" w:rsidR="008A6730" w:rsidRPr="008A6730" w:rsidRDefault="008A6730" w:rsidP="008A6730">
            <w:pPr>
              <w:rPr>
                <w:sz w:val="18"/>
                <w:szCs w:val="18"/>
              </w:rPr>
            </w:pPr>
            <w:r w:rsidRPr="008A6730">
              <w:rPr>
                <w:sz w:val="18"/>
                <w:szCs w:val="18"/>
              </w:rPr>
              <w:t>62.1083</w:t>
            </w:r>
          </w:p>
        </w:tc>
        <w:tc>
          <w:tcPr>
            <w:tcW w:w="497" w:type="pct"/>
            <w:tcBorders>
              <w:top w:val="nil"/>
              <w:left w:val="nil"/>
              <w:bottom w:val="single" w:sz="4" w:space="0" w:color="auto"/>
              <w:right w:val="single" w:sz="4" w:space="0" w:color="auto"/>
            </w:tcBorders>
            <w:vAlign w:val="center"/>
            <w:hideMark/>
          </w:tcPr>
          <w:p w14:paraId="075F0116" w14:textId="77777777" w:rsidR="008A6730" w:rsidRPr="008A6730" w:rsidRDefault="008A6730" w:rsidP="008A6730">
            <w:pPr>
              <w:rPr>
                <w:sz w:val="18"/>
                <w:szCs w:val="18"/>
              </w:rPr>
            </w:pPr>
            <w:r w:rsidRPr="008A6730">
              <w:rPr>
                <w:sz w:val="18"/>
                <w:szCs w:val="18"/>
              </w:rPr>
              <w:t>28.3887</w:t>
            </w:r>
          </w:p>
        </w:tc>
        <w:tc>
          <w:tcPr>
            <w:tcW w:w="815" w:type="pct"/>
            <w:tcBorders>
              <w:top w:val="nil"/>
              <w:left w:val="nil"/>
              <w:bottom w:val="single" w:sz="4" w:space="0" w:color="auto"/>
              <w:right w:val="single" w:sz="4" w:space="0" w:color="auto"/>
            </w:tcBorders>
            <w:vAlign w:val="center"/>
            <w:hideMark/>
          </w:tcPr>
          <w:p w14:paraId="62B94C35"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79AD7553" w14:textId="77777777" w:rsidR="008A6730" w:rsidRPr="008A6730" w:rsidRDefault="008A6730" w:rsidP="008A6730">
            <w:pPr>
              <w:rPr>
                <w:sz w:val="18"/>
                <w:szCs w:val="18"/>
              </w:rPr>
            </w:pPr>
            <w:r w:rsidRPr="008A6730">
              <w:rPr>
                <w:sz w:val="18"/>
                <w:szCs w:val="18"/>
              </w:rPr>
              <w:t>62.1107</w:t>
            </w:r>
          </w:p>
        </w:tc>
        <w:tc>
          <w:tcPr>
            <w:tcW w:w="497" w:type="pct"/>
            <w:tcBorders>
              <w:top w:val="nil"/>
              <w:left w:val="nil"/>
              <w:bottom w:val="single" w:sz="4" w:space="0" w:color="auto"/>
              <w:right w:val="single" w:sz="4" w:space="0" w:color="auto"/>
            </w:tcBorders>
            <w:noWrap/>
            <w:vAlign w:val="bottom"/>
            <w:hideMark/>
          </w:tcPr>
          <w:p w14:paraId="0E7AFCD2" w14:textId="77777777" w:rsidR="008A6730" w:rsidRPr="008A6730" w:rsidRDefault="008A6730" w:rsidP="008A6730">
            <w:pPr>
              <w:rPr>
                <w:sz w:val="18"/>
                <w:szCs w:val="18"/>
              </w:rPr>
            </w:pPr>
            <w:r w:rsidRPr="008A6730">
              <w:rPr>
                <w:sz w:val="18"/>
                <w:szCs w:val="18"/>
              </w:rPr>
              <w:t>28.6064</w:t>
            </w:r>
          </w:p>
        </w:tc>
        <w:tc>
          <w:tcPr>
            <w:tcW w:w="1081" w:type="pct"/>
            <w:tcBorders>
              <w:top w:val="nil"/>
              <w:left w:val="nil"/>
              <w:bottom w:val="single" w:sz="4" w:space="0" w:color="auto"/>
              <w:right w:val="single" w:sz="4" w:space="0" w:color="auto"/>
            </w:tcBorders>
            <w:noWrap/>
            <w:vAlign w:val="center"/>
            <w:hideMark/>
          </w:tcPr>
          <w:p w14:paraId="1F41CDF2"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3A868598" w14:textId="77777777" w:rsidR="008A6730" w:rsidRPr="008A6730" w:rsidRDefault="008A6730" w:rsidP="008A6730">
            <w:pPr>
              <w:rPr>
                <w:sz w:val="18"/>
                <w:szCs w:val="18"/>
              </w:rPr>
            </w:pPr>
            <w:r w:rsidRPr="008A6730">
              <w:rPr>
                <w:sz w:val="18"/>
                <w:szCs w:val="18"/>
              </w:rPr>
              <w:t>11.37</w:t>
            </w:r>
          </w:p>
        </w:tc>
      </w:tr>
      <w:tr w:rsidR="008A6730" w:rsidRPr="008A6730" w14:paraId="1F0711C6"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40CFAE73" w14:textId="77777777" w:rsidR="008A6730" w:rsidRPr="008A6730" w:rsidRDefault="008A6730" w:rsidP="008A6730">
            <w:pPr>
              <w:rPr>
                <w:sz w:val="18"/>
                <w:szCs w:val="18"/>
              </w:rPr>
            </w:pPr>
            <w:r w:rsidRPr="008A6730">
              <w:rPr>
                <w:sz w:val="18"/>
                <w:szCs w:val="18"/>
              </w:rPr>
              <w:t>Saimaa</w:t>
            </w:r>
          </w:p>
        </w:tc>
        <w:tc>
          <w:tcPr>
            <w:tcW w:w="421" w:type="pct"/>
            <w:tcBorders>
              <w:top w:val="nil"/>
              <w:left w:val="nil"/>
              <w:bottom w:val="single" w:sz="4" w:space="0" w:color="auto"/>
              <w:right w:val="single" w:sz="4" w:space="0" w:color="auto"/>
            </w:tcBorders>
            <w:vAlign w:val="center"/>
            <w:hideMark/>
          </w:tcPr>
          <w:p w14:paraId="7A6436EF" w14:textId="77777777" w:rsidR="008A6730" w:rsidRPr="008A6730" w:rsidRDefault="008A6730" w:rsidP="008A6730">
            <w:pPr>
              <w:rPr>
                <w:sz w:val="18"/>
                <w:szCs w:val="18"/>
              </w:rPr>
            </w:pPr>
            <w:r w:rsidRPr="008A6730">
              <w:rPr>
                <w:sz w:val="18"/>
                <w:szCs w:val="18"/>
              </w:rPr>
              <w:t>61.3377</w:t>
            </w:r>
          </w:p>
        </w:tc>
        <w:tc>
          <w:tcPr>
            <w:tcW w:w="497" w:type="pct"/>
            <w:tcBorders>
              <w:top w:val="nil"/>
              <w:left w:val="nil"/>
              <w:bottom w:val="single" w:sz="4" w:space="0" w:color="auto"/>
              <w:right w:val="single" w:sz="4" w:space="0" w:color="auto"/>
            </w:tcBorders>
            <w:vAlign w:val="center"/>
            <w:hideMark/>
          </w:tcPr>
          <w:p w14:paraId="719C61C3" w14:textId="77777777" w:rsidR="008A6730" w:rsidRPr="008A6730" w:rsidRDefault="008A6730" w:rsidP="008A6730">
            <w:pPr>
              <w:rPr>
                <w:sz w:val="18"/>
                <w:szCs w:val="18"/>
              </w:rPr>
            </w:pPr>
            <w:r w:rsidRPr="008A6730">
              <w:rPr>
                <w:sz w:val="18"/>
                <w:szCs w:val="18"/>
              </w:rPr>
              <w:t>28.1158</w:t>
            </w:r>
          </w:p>
        </w:tc>
        <w:tc>
          <w:tcPr>
            <w:tcW w:w="815" w:type="pct"/>
            <w:tcBorders>
              <w:top w:val="nil"/>
              <w:left w:val="nil"/>
              <w:bottom w:val="single" w:sz="4" w:space="0" w:color="auto"/>
              <w:right w:val="single" w:sz="4" w:space="0" w:color="auto"/>
            </w:tcBorders>
            <w:vAlign w:val="center"/>
            <w:hideMark/>
          </w:tcPr>
          <w:p w14:paraId="175F6842"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422F6D8A" w14:textId="77777777" w:rsidR="008A6730" w:rsidRPr="008A6730" w:rsidRDefault="008A6730" w:rsidP="008A6730">
            <w:pPr>
              <w:rPr>
                <w:sz w:val="18"/>
                <w:szCs w:val="18"/>
              </w:rPr>
            </w:pPr>
            <w:r w:rsidRPr="008A6730">
              <w:rPr>
                <w:sz w:val="18"/>
                <w:szCs w:val="18"/>
              </w:rPr>
              <w:t>61.5008</w:t>
            </w:r>
          </w:p>
        </w:tc>
        <w:tc>
          <w:tcPr>
            <w:tcW w:w="497" w:type="pct"/>
            <w:tcBorders>
              <w:top w:val="nil"/>
              <w:left w:val="nil"/>
              <w:bottom w:val="single" w:sz="4" w:space="0" w:color="auto"/>
              <w:right w:val="single" w:sz="4" w:space="0" w:color="auto"/>
            </w:tcBorders>
            <w:noWrap/>
            <w:vAlign w:val="bottom"/>
            <w:hideMark/>
          </w:tcPr>
          <w:p w14:paraId="308A1E80" w14:textId="77777777" w:rsidR="008A6730" w:rsidRPr="008A6730" w:rsidRDefault="008A6730" w:rsidP="008A6730">
            <w:pPr>
              <w:rPr>
                <w:sz w:val="18"/>
                <w:szCs w:val="18"/>
              </w:rPr>
            </w:pPr>
            <w:r w:rsidRPr="008A6730">
              <w:rPr>
                <w:sz w:val="18"/>
                <w:szCs w:val="18"/>
              </w:rPr>
              <w:t>27.2636</w:t>
            </w:r>
          </w:p>
        </w:tc>
        <w:tc>
          <w:tcPr>
            <w:tcW w:w="1081" w:type="pct"/>
            <w:tcBorders>
              <w:top w:val="nil"/>
              <w:left w:val="nil"/>
              <w:bottom w:val="single" w:sz="4" w:space="0" w:color="auto"/>
              <w:right w:val="single" w:sz="4" w:space="0" w:color="auto"/>
            </w:tcBorders>
            <w:noWrap/>
            <w:vAlign w:val="center"/>
            <w:hideMark/>
          </w:tcPr>
          <w:p w14:paraId="3DC0E666"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2C539EFD" w14:textId="77777777" w:rsidR="008A6730" w:rsidRPr="008A6730" w:rsidRDefault="008A6730" w:rsidP="008A6730">
            <w:pPr>
              <w:rPr>
                <w:sz w:val="18"/>
                <w:szCs w:val="18"/>
              </w:rPr>
            </w:pPr>
            <w:r w:rsidRPr="008A6730">
              <w:rPr>
                <w:sz w:val="18"/>
                <w:szCs w:val="18"/>
              </w:rPr>
              <w:t>49.00</w:t>
            </w:r>
          </w:p>
        </w:tc>
      </w:tr>
      <w:tr w:rsidR="008A6730" w:rsidRPr="008A6730" w14:paraId="18FCDF74"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6D41A5CE" w14:textId="77777777" w:rsidR="008A6730" w:rsidRPr="008A6730" w:rsidRDefault="008A6730" w:rsidP="008A6730">
            <w:pPr>
              <w:rPr>
                <w:sz w:val="18"/>
                <w:szCs w:val="18"/>
              </w:rPr>
            </w:pPr>
            <w:r w:rsidRPr="008A6730">
              <w:rPr>
                <w:sz w:val="18"/>
                <w:szCs w:val="18"/>
              </w:rPr>
              <w:t>Paajarvi1</w:t>
            </w:r>
          </w:p>
        </w:tc>
        <w:tc>
          <w:tcPr>
            <w:tcW w:w="421" w:type="pct"/>
            <w:tcBorders>
              <w:top w:val="nil"/>
              <w:left w:val="nil"/>
              <w:bottom w:val="single" w:sz="4" w:space="0" w:color="auto"/>
              <w:right w:val="single" w:sz="4" w:space="0" w:color="auto"/>
            </w:tcBorders>
            <w:vAlign w:val="center"/>
            <w:hideMark/>
          </w:tcPr>
          <w:p w14:paraId="0A82B79D" w14:textId="77777777" w:rsidR="008A6730" w:rsidRPr="008A6730" w:rsidRDefault="008A6730" w:rsidP="008A6730">
            <w:pPr>
              <w:rPr>
                <w:sz w:val="18"/>
                <w:szCs w:val="18"/>
              </w:rPr>
            </w:pPr>
            <w:r w:rsidRPr="008A6730">
              <w:rPr>
                <w:sz w:val="18"/>
                <w:szCs w:val="18"/>
              </w:rPr>
              <w:t>62.8638</w:t>
            </w:r>
          </w:p>
        </w:tc>
        <w:tc>
          <w:tcPr>
            <w:tcW w:w="497" w:type="pct"/>
            <w:tcBorders>
              <w:top w:val="nil"/>
              <w:left w:val="nil"/>
              <w:bottom w:val="single" w:sz="4" w:space="0" w:color="auto"/>
              <w:right w:val="single" w:sz="4" w:space="0" w:color="auto"/>
            </w:tcBorders>
            <w:vAlign w:val="center"/>
            <w:hideMark/>
          </w:tcPr>
          <w:p w14:paraId="53CACB8A" w14:textId="77777777" w:rsidR="008A6730" w:rsidRPr="008A6730" w:rsidRDefault="008A6730" w:rsidP="008A6730">
            <w:pPr>
              <w:rPr>
                <w:sz w:val="18"/>
                <w:szCs w:val="18"/>
              </w:rPr>
            </w:pPr>
            <w:r w:rsidRPr="008A6730">
              <w:rPr>
                <w:sz w:val="18"/>
                <w:szCs w:val="18"/>
              </w:rPr>
              <w:t>24.7894</w:t>
            </w:r>
          </w:p>
        </w:tc>
        <w:tc>
          <w:tcPr>
            <w:tcW w:w="815" w:type="pct"/>
            <w:tcBorders>
              <w:top w:val="nil"/>
              <w:left w:val="nil"/>
              <w:bottom w:val="single" w:sz="4" w:space="0" w:color="auto"/>
              <w:right w:val="single" w:sz="4" w:space="0" w:color="auto"/>
            </w:tcBorders>
            <w:vAlign w:val="center"/>
            <w:hideMark/>
          </w:tcPr>
          <w:p w14:paraId="25EF4E3E"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68996395" w14:textId="77777777" w:rsidR="008A6730" w:rsidRPr="008A6730" w:rsidRDefault="008A6730" w:rsidP="008A6730">
            <w:pPr>
              <w:rPr>
                <w:sz w:val="18"/>
                <w:szCs w:val="18"/>
              </w:rPr>
            </w:pPr>
            <w:r w:rsidRPr="008A6730">
              <w:rPr>
                <w:sz w:val="18"/>
                <w:szCs w:val="18"/>
              </w:rPr>
              <w:t>62.8474</w:t>
            </w:r>
          </w:p>
        </w:tc>
        <w:tc>
          <w:tcPr>
            <w:tcW w:w="497" w:type="pct"/>
            <w:tcBorders>
              <w:top w:val="nil"/>
              <w:left w:val="nil"/>
              <w:bottom w:val="single" w:sz="4" w:space="0" w:color="auto"/>
              <w:right w:val="single" w:sz="4" w:space="0" w:color="auto"/>
            </w:tcBorders>
            <w:noWrap/>
            <w:vAlign w:val="bottom"/>
            <w:hideMark/>
          </w:tcPr>
          <w:p w14:paraId="5F8E3AC5" w14:textId="77777777" w:rsidR="008A6730" w:rsidRPr="008A6730" w:rsidRDefault="008A6730" w:rsidP="008A6730">
            <w:pPr>
              <w:rPr>
                <w:sz w:val="18"/>
                <w:szCs w:val="18"/>
              </w:rPr>
            </w:pPr>
            <w:r w:rsidRPr="008A6730">
              <w:rPr>
                <w:sz w:val="18"/>
                <w:szCs w:val="18"/>
              </w:rPr>
              <w:t>24.8142</w:t>
            </w:r>
          </w:p>
        </w:tc>
        <w:tc>
          <w:tcPr>
            <w:tcW w:w="1081" w:type="pct"/>
            <w:tcBorders>
              <w:top w:val="nil"/>
              <w:left w:val="nil"/>
              <w:bottom w:val="single" w:sz="4" w:space="0" w:color="auto"/>
              <w:right w:val="single" w:sz="4" w:space="0" w:color="auto"/>
            </w:tcBorders>
            <w:noWrap/>
            <w:vAlign w:val="center"/>
            <w:hideMark/>
          </w:tcPr>
          <w:p w14:paraId="6E718A21" w14:textId="77777777" w:rsidR="008A6730" w:rsidRPr="008A6730" w:rsidRDefault="008A6730" w:rsidP="008A6730">
            <w:pPr>
              <w:rPr>
                <w:sz w:val="18"/>
                <w:szCs w:val="18"/>
              </w:rPr>
            </w:pPr>
            <w:r w:rsidRPr="008A6730">
              <w:rPr>
                <w:sz w:val="18"/>
                <w:szCs w:val="18"/>
              </w:rPr>
              <w:t>close to the lake shore</w:t>
            </w:r>
          </w:p>
        </w:tc>
        <w:tc>
          <w:tcPr>
            <w:tcW w:w="691" w:type="pct"/>
            <w:tcBorders>
              <w:top w:val="nil"/>
              <w:left w:val="nil"/>
              <w:bottom w:val="single" w:sz="4" w:space="0" w:color="auto"/>
              <w:right w:val="single" w:sz="4" w:space="0" w:color="auto"/>
            </w:tcBorders>
            <w:noWrap/>
            <w:vAlign w:val="bottom"/>
            <w:hideMark/>
          </w:tcPr>
          <w:p w14:paraId="14CD09C7" w14:textId="77777777" w:rsidR="008A6730" w:rsidRPr="008A6730" w:rsidRDefault="008A6730" w:rsidP="008A6730">
            <w:pPr>
              <w:rPr>
                <w:sz w:val="18"/>
                <w:szCs w:val="18"/>
              </w:rPr>
            </w:pPr>
            <w:r w:rsidRPr="008A6730">
              <w:rPr>
                <w:sz w:val="18"/>
                <w:szCs w:val="18"/>
              </w:rPr>
              <w:t>2.22</w:t>
            </w:r>
          </w:p>
        </w:tc>
      </w:tr>
      <w:tr w:rsidR="008A6730" w:rsidRPr="008A6730" w14:paraId="4A21C215"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3815158C" w14:textId="77777777" w:rsidR="008A6730" w:rsidRPr="008A6730" w:rsidRDefault="008A6730" w:rsidP="008A6730">
            <w:pPr>
              <w:rPr>
                <w:sz w:val="18"/>
                <w:szCs w:val="18"/>
              </w:rPr>
            </w:pPr>
            <w:proofErr w:type="spellStart"/>
            <w:r w:rsidRPr="008A6730">
              <w:rPr>
                <w:sz w:val="18"/>
                <w:szCs w:val="18"/>
              </w:rPr>
              <w:t>Nilakka</w:t>
            </w:r>
            <w:proofErr w:type="spellEnd"/>
          </w:p>
        </w:tc>
        <w:tc>
          <w:tcPr>
            <w:tcW w:w="421" w:type="pct"/>
            <w:tcBorders>
              <w:top w:val="nil"/>
              <w:left w:val="nil"/>
              <w:bottom w:val="single" w:sz="4" w:space="0" w:color="auto"/>
              <w:right w:val="single" w:sz="4" w:space="0" w:color="auto"/>
            </w:tcBorders>
            <w:vAlign w:val="center"/>
            <w:hideMark/>
          </w:tcPr>
          <w:p w14:paraId="1BE85C60" w14:textId="77777777" w:rsidR="008A6730" w:rsidRPr="008A6730" w:rsidRDefault="008A6730" w:rsidP="008A6730">
            <w:pPr>
              <w:rPr>
                <w:sz w:val="18"/>
                <w:szCs w:val="18"/>
              </w:rPr>
            </w:pPr>
            <w:r w:rsidRPr="008A6730">
              <w:rPr>
                <w:sz w:val="18"/>
                <w:szCs w:val="18"/>
              </w:rPr>
              <w:t>63.1146</w:t>
            </w:r>
          </w:p>
        </w:tc>
        <w:tc>
          <w:tcPr>
            <w:tcW w:w="497" w:type="pct"/>
            <w:tcBorders>
              <w:top w:val="nil"/>
              <w:left w:val="nil"/>
              <w:bottom w:val="single" w:sz="4" w:space="0" w:color="auto"/>
              <w:right w:val="single" w:sz="4" w:space="0" w:color="auto"/>
            </w:tcBorders>
            <w:vAlign w:val="center"/>
            <w:hideMark/>
          </w:tcPr>
          <w:p w14:paraId="3C2C9169" w14:textId="77777777" w:rsidR="008A6730" w:rsidRPr="008A6730" w:rsidRDefault="008A6730" w:rsidP="008A6730">
            <w:pPr>
              <w:rPr>
                <w:sz w:val="18"/>
                <w:szCs w:val="18"/>
              </w:rPr>
            </w:pPr>
            <w:r w:rsidRPr="008A6730">
              <w:rPr>
                <w:sz w:val="18"/>
                <w:szCs w:val="18"/>
              </w:rPr>
              <w:t>26.5268</w:t>
            </w:r>
          </w:p>
        </w:tc>
        <w:tc>
          <w:tcPr>
            <w:tcW w:w="815" w:type="pct"/>
            <w:tcBorders>
              <w:top w:val="nil"/>
              <w:left w:val="nil"/>
              <w:bottom w:val="single" w:sz="4" w:space="0" w:color="auto"/>
              <w:right w:val="single" w:sz="4" w:space="0" w:color="auto"/>
            </w:tcBorders>
            <w:vAlign w:val="center"/>
            <w:hideMark/>
          </w:tcPr>
          <w:p w14:paraId="14D34E60"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09727B91" w14:textId="77777777" w:rsidR="008A6730" w:rsidRPr="008A6730" w:rsidRDefault="008A6730" w:rsidP="008A6730">
            <w:pPr>
              <w:rPr>
                <w:sz w:val="18"/>
                <w:szCs w:val="18"/>
              </w:rPr>
            </w:pPr>
            <w:r w:rsidRPr="008A6730">
              <w:rPr>
                <w:sz w:val="18"/>
                <w:szCs w:val="18"/>
              </w:rPr>
              <w:t>63.1993</w:t>
            </w:r>
          </w:p>
        </w:tc>
        <w:tc>
          <w:tcPr>
            <w:tcW w:w="497" w:type="pct"/>
            <w:tcBorders>
              <w:top w:val="nil"/>
              <w:left w:val="nil"/>
              <w:bottom w:val="single" w:sz="4" w:space="0" w:color="auto"/>
              <w:right w:val="single" w:sz="4" w:space="0" w:color="auto"/>
            </w:tcBorders>
            <w:noWrap/>
            <w:vAlign w:val="bottom"/>
            <w:hideMark/>
          </w:tcPr>
          <w:p w14:paraId="07FB101E" w14:textId="77777777" w:rsidR="008A6730" w:rsidRPr="008A6730" w:rsidRDefault="008A6730" w:rsidP="008A6730">
            <w:pPr>
              <w:rPr>
                <w:sz w:val="18"/>
                <w:szCs w:val="18"/>
              </w:rPr>
            </w:pPr>
            <w:r w:rsidRPr="008A6730">
              <w:rPr>
                <w:sz w:val="18"/>
                <w:szCs w:val="18"/>
              </w:rPr>
              <w:t>26.6696</w:t>
            </w:r>
          </w:p>
        </w:tc>
        <w:tc>
          <w:tcPr>
            <w:tcW w:w="1081" w:type="pct"/>
            <w:tcBorders>
              <w:top w:val="nil"/>
              <w:left w:val="nil"/>
              <w:bottom w:val="single" w:sz="4" w:space="0" w:color="auto"/>
              <w:right w:val="single" w:sz="4" w:space="0" w:color="auto"/>
            </w:tcBorders>
            <w:noWrap/>
            <w:vAlign w:val="center"/>
            <w:hideMark/>
          </w:tcPr>
          <w:p w14:paraId="45A60958"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0DC14286" w14:textId="77777777" w:rsidR="008A6730" w:rsidRPr="008A6730" w:rsidRDefault="008A6730" w:rsidP="008A6730">
            <w:pPr>
              <w:rPr>
                <w:sz w:val="18"/>
                <w:szCs w:val="18"/>
              </w:rPr>
            </w:pPr>
            <w:r w:rsidRPr="008A6730">
              <w:rPr>
                <w:sz w:val="18"/>
                <w:szCs w:val="18"/>
              </w:rPr>
              <w:t>11.87</w:t>
            </w:r>
          </w:p>
        </w:tc>
      </w:tr>
      <w:tr w:rsidR="008A6730" w:rsidRPr="008A6730" w14:paraId="25BE15BC"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0C1F6A56" w14:textId="77777777" w:rsidR="008A6730" w:rsidRPr="008A6730" w:rsidRDefault="008A6730" w:rsidP="008A6730">
            <w:pPr>
              <w:rPr>
                <w:sz w:val="18"/>
                <w:szCs w:val="18"/>
              </w:rPr>
            </w:pPr>
            <w:proofErr w:type="spellStart"/>
            <w:r w:rsidRPr="008A6730">
              <w:rPr>
                <w:sz w:val="18"/>
                <w:szCs w:val="18"/>
              </w:rPr>
              <w:t>Konnevesi</w:t>
            </w:r>
            <w:proofErr w:type="spellEnd"/>
          </w:p>
        </w:tc>
        <w:tc>
          <w:tcPr>
            <w:tcW w:w="421" w:type="pct"/>
            <w:tcBorders>
              <w:top w:val="nil"/>
              <w:left w:val="nil"/>
              <w:bottom w:val="single" w:sz="4" w:space="0" w:color="auto"/>
              <w:right w:val="single" w:sz="4" w:space="0" w:color="auto"/>
            </w:tcBorders>
            <w:vAlign w:val="center"/>
            <w:hideMark/>
          </w:tcPr>
          <w:p w14:paraId="2C3F1C64" w14:textId="77777777" w:rsidR="008A6730" w:rsidRPr="008A6730" w:rsidRDefault="008A6730" w:rsidP="008A6730">
            <w:pPr>
              <w:rPr>
                <w:sz w:val="18"/>
                <w:szCs w:val="18"/>
              </w:rPr>
            </w:pPr>
            <w:r w:rsidRPr="008A6730">
              <w:rPr>
                <w:sz w:val="18"/>
                <w:szCs w:val="18"/>
              </w:rPr>
              <w:t>62.6326</w:t>
            </w:r>
          </w:p>
        </w:tc>
        <w:tc>
          <w:tcPr>
            <w:tcW w:w="497" w:type="pct"/>
            <w:tcBorders>
              <w:top w:val="nil"/>
              <w:left w:val="nil"/>
              <w:bottom w:val="single" w:sz="4" w:space="0" w:color="auto"/>
              <w:right w:val="single" w:sz="4" w:space="0" w:color="auto"/>
            </w:tcBorders>
            <w:vAlign w:val="center"/>
            <w:hideMark/>
          </w:tcPr>
          <w:p w14:paraId="0C30F62F" w14:textId="77777777" w:rsidR="008A6730" w:rsidRPr="008A6730" w:rsidRDefault="008A6730" w:rsidP="008A6730">
            <w:pPr>
              <w:rPr>
                <w:sz w:val="18"/>
                <w:szCs w:val="18"/>
              </w:rPr>
            </w:pPr>
            <w:r w:rsidRPr="008A6730">
              <w:rPr>
                <w:sz w:val="18"/>
                <w:szCs w:val="18"/>
              </w:rPr>
              <w:t>26.6046</w:t>
            </w:r>
          </w:p>
        </w:tc>
        <w:tc>
          <w:tcPr>
            <w:tcW w:w="815" w:type="pct"/>
            <w:tcBorders>
              <w:top w:val="nil"/>
              <w:left w:val="nil"/>
              <w:bottom w:val="single" w:sz="4" w:space="0" w:color="auto"/>
              <w:right w:val="single" w:sz="4" w:space="0" w:color="auto"/>
            </w:tcBorders>
            <w:vAlign w:val="center"/>
            <w:hideMark/>
          </w:tcPr>
          <w:p w14:paraId="4D6111FC"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1FFBD122" w14:textId="77777777" w:rsidR="008A6730" w:rsidRPr="008A6730" w:rsidRDefault="008A6730" w:rsidP="008A6730">
            <w:pPr>
              <w:rPr>
                <w:sz w:val="18"/>
                <w:szCs w:val="18"/>
              </w:rPr>
            </w:pPr>
            <w:r w:rsidRPr="008A6730">
              <w:rPr>
                <w:sz w:val="18"/>
                <w:szCs w:val="18"/>
              </w:rPr>
              <w:t>62.6166</w:t>
            </w:r>
          </w:p>
        </w:tc>
        <w:tc>
          <w:tcPr>
            <w:tcW w:w="497" w:type="pct"/>
            <w:tcBorders>
              <w:top w:val="nil"/>
              <w:left w:val="nil"/>
              <w:bottom w:val="single" w:sz="4" w:space="0" w:color="auto"/>
              <w:right w:val="single" w:sz="4" w:space="0" w:color="auto"/>
            </w:tcBorders>
            <w:noWrap/>
            <w:vAlign w:val="bottom"/>
            <w:hideMark/>
          </w:tcPr>
          <w:p w14:paraId="1A92BE00" w14:textId="77777777" w:rsidR="008A6730" w:rsidRPr="008A6730" w:rsidRDefault="008A6730" w:rsidP="008A6730">
            <w:pPr>
              <w:rPr>
                <w:sz w:val="18"/>
                <w:szCs w:val="18"/>
              </w:rPr>
            </w:pPr>
            <w:r w:rsidRPr="008A6730">
              <w:rPr>
                <w:sz w:val="18"/>
                <w:szCs w:val="18"/>
              </w:rPr>
              <w:t>26.3492</w:t>
            </w:r>
          </w:p>
        </w:tc>
        <w:tc>
          <w:tcPr>
            <w:tcW w:w="1081" w:type="pct"/>
            <w:tcBorders>
              <w:top w:val="nil"/>
              <w:left w:val="nil"/>
              <w:bottom w:val="single" w:sz="4" w:space="0" w:color="auto"/>
              <w:right w:val="single" w:sz="4" w:space="0" w:color="auto"/>
            </w:tcBorders>
            <w:noWrap/>
            <w:vAlign w:val="center"/>
            <w:hideMark/>
          </w:tcPr>
          <w:p w14:paraId="0A8FC5C4"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48A2B9C8" w14:textId="77777777" w:rsidR="008A6730" w:rsidRPr="008A6730" w:rsidRDefault="008A6730" w:rsidP="008A6730">
            <w:pPr>
              <w:rPr>
                <w:sz w:val="18"/>
                <w:szCs w:val="18"/>
              </w:rPr>
            </w:pPr>
            <w:r w:rsidRPr="008A6730">
              <w:rPr>
                <w:sz w:val="18"/>
                <w:szCs w:val="18"/>
              </w:rPr>
              <w:t>13.23</w:t>
            </w:r>
          </w:p>
        </w:tc>
      </w:tr>
      <w:tr w:rsidR="008A6730" w:rsidRPr="008A6730" w14:paraId="347891E8"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08548C3E" w14:textId="77777777" w:rsidR="008A6730" w:rsidRPr="008A6730" w:rsidRDefault="008A6730" w:rsidP="008A6730">
            <w:pPr>
              <w:rPr>
                <w:sz w:val="18"/>
                <w:szCs w:val="18"/>
              </w:rPr>
            </w:pPr>
            <w:proofErr w:type="spellStart"/>
            <w:r w:rsidRPr="008A6730">
              <w:rPr>
                <w:sz w:val="18"/>
                <w:szCs w:val="18"/>
              </w:rPr>
              <w:t>Jaasjarvi</w:t>
            </w:r>
            <w:proofErr w:type="spellEnd"/>
          </w:p>
        </w:tc>
        <w:tc>
          <w:tcPr>
            <w:tcW w:w="421" w:type="pct"/>
            <w:tcBorders>
              <w:top w:val="nil"/>
              <w:left w:val="nil"/>
              <w:bottom w:val="single" w:sz="4" w:space="0" w:color="auto"/>
              <w:right w:val="single" w:sz="4" w:space="0" w:color="auto"/>
            </w:tcBorders>
            <w:vAlign w:val="center"/>
            <w:hideMark/>
          </w:tcPr>
          <w:p w14:paraId="2E94C9D1" w14:textId="77777777" w:rsidR="008A6730" w:rsidRPr="008A6730" w:rsidRDefault="008A6730" w:rsidP="008A6730">
            <w:pPr>
              <w:rPr>
                <w:sz w:val="18"/>
                <w:szCs w:val="18"/>
              </w:rPr>
            </w:pPr>
            <w:r w:rsidRPr="008A6730">
              <w:rPr>
                <w:sz w:val="18"/>
                <w:szCs w:val="18"/>
              </w:rPr>
              <w:t>61.6310</w:t>
            </w:r>
          </w:p>
        </w:tc>
        <w:tc>
          <w:tcPr>
            <w:tcW w:w="497" w:type="pct"/>
            <w:tcBorders>
              <w:top w:val="nil"/>
              <w:left w:val="nil"/>
              <w:bottom w:val="single" w:sz="4" w:space="0" w:color="auto"/>
              <w:right w:val="single" w:sz="4" w:space="0" w:color="auto"/>
            </w:tcBorders>
            <w:vAlign w:val="center"/>
            <w:hideMark/>
          </w:tcPr>
          <w:p w14:paraId="1D0F1F9C" w14:textId="77777777" w:rsidR="008A6730" w:rsidRPr="008A6730" w:rsidRDefault="008A6730" w:rsidP="008A6730">
            <w:pPr>
              <w:rPr>
                <w:sz w:val="18"/>
                <w:szCs w:val="18"/>
              </w:rPr>
            </w:pPr>
            <w:r w:rsidRPr="008A6730">
              <w:rPr>
                <w:sz w:val="18"/>
                <w:szCs w:val="18"/>
              </w:rPr>
              <w:t>26.1351</w:t>
            </w:r>
          </w:p>
        </w:tc>
        <w:tc>
          <w:tcPr>
            <w:tcW w:w="815" w:type="pct"/>
            <w:tcBorders>
              <w:top w:val="nil"/>
              <w:left w:val="nil"/>
              <w:bottom w:val="single" w:sz="4" w:space="0" w:color="auto"/>
              <w:right w:val="single" w:sz="4" w:space="0" w:color="auto"/>
            </w:tcBorders>
            <w:vAlign w:val="center"/>
            <w:hideMark/>
          </w:tcPr>
          <w:p w14:paraId="683C5E7D"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6F01D1CD" w14:textId="77777777" w:rsidR="008A6730" w:rsidRPr="008A6730" w:rsidRDefault="008A6730" w:rsidP="008A6730">
            <w:pPr>
              <w:rPr>
                <w:sz w:val="18"/>
                <w:szCs w:val="18"/>
              </w:rPr>
            </w:pPr>
            <w:r w:rsidRPr="008A6730">
              <w:rPr>
                <w:sz w:val="18"/>
                <w:szCs w:val="18"/>
              </w:rPr>
              <w:t>61.5674</w:t>
            </w:r>
          </w:p>
        </w:tc>
        <w:tc>
          <w:tcPr>
            <w:tcW w:w="497" w:type="pct"/>
            <w:tcBorders>
              <w:top w:val="nil"/>
              <w:left w:val="nil"/>
              <w:bottom w:val="single" w:sz="4" w:space="0" w:color="auto"/>
              <w:right w:val="single" w:sz="4" w:space="0" w:color="auto"/>
            </w:tcBorders>
            <w:noWrap/>
            <w:vAlign w:val="bottom"/>
            <w:hideMark/>
          </w:tcPr>
          <w:p w14:paraId="33DA90FF" w14:textId="77777777" w:rsidR="008A6730" w:rsidRPr="008A6730" w:rsidRDefault="008A6730" w:rsidP="008A6730">
            <w:pPr>
              <w:rPr>
                <w:sz w:val="18"/>
                <w:szCs w:val="18"/>
              </w:rPr>
            </w:pPr>
            <w:r w:rsidRPr="008A6730">
              <w:rPr>
                <w:sz w:val="18"/>
                <w:szCs w:val="18"/>
              </w:rPr>
              <w:t>26.0467</w:t>
            </w:r>
          </w:p>
        </w:tc>
        <w:tc>
          <w:tcPr>
            <w:tcW w:w="1081" w:type="pct"/>
            <w:tcBorders>
              <w:top w:val="nil"/>
              <w:left w:val="nil"/>
              <w:bottom w:val="single" w:sz="4" w:space="0" w:color="auto"/>
              <w:right w:val="single" w:sz="4" w:space="0" w:color="auto"/>
            </w:tcBorders>
            <w:noWrap/>
            <w:vAlign w:val="center"/>
            <w:hideMark/>
          </w:tcPr>
          <w:p w14:paraId="62F95349"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11FD10C2" w14:textId="77777777" w:rsidR="008A6730" w:rsidRPr="008A6730" w:rsidRDefault="008A6730" w:rsidP="008A6730">
            <w:pPr>
              <w:rPr>
                <w:sz w:val="18"/>
                <w:szCs w:val="18"/>
              </w:rPr>
            </w:pPr>
            <w:r w:rsidRPr="008A6730">
              <w:rPr>
                <w:sz w:val="18"/>
                <w:szCs w:val="18"/>
              </w:rPr>
              <w:t>8.50</w:t>
            </w:r>
          </w:p>
        </w:tc>
      </w:tr>
      <w:tr w:rsidR="008A6730" w:rsidRPr="008A6730" w14:paraId="22F3D0F6"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10824A4D" w14:textId="77777777" w:rsidR="008A6730" w:rsidRPr="008A6730" w:rsidRDefault="008A6730" w:rsidP="008A6730">
            <w:pPr>
              <w:rPr>
                <w:sz w:val="18"/>
                <w:szCs w:val="18"/>
              </w:rPr>
            </w:pPr>
            <w:proofErr w:type="spellStart"/>
            <w:r w:rsidRPr="008A6730">
              <w:rPr>
                <w:sz w:val="18"/>
                <w:szCs w:val="18"/>
              </w:rPr>
              <w:t>Paijanne</w:t>
            </w:r>
            <w:proofErr w:type="spellEnd"/>
          </w:p>
        </w:tc>
        <w:tc>
          <w:tcPr>
            <w:tcW w:w="421" w:type="pct"/>
            <w:tcBorders>
              <w:top w:val="nil"/>
              <w:left w:val="nil"/>
              <w:bottom w:val="single" w:sz="4" w:space="0" w:color="auto"/>
              <w:right w:val="single" w:sz="4" w:space="0" w:color="auto"/>
            </w:tcBorders>
            <w:vAlign w:val="center"/>
            <w:hideMark/>
          </w:tcPr>
          <w:p w14:paraId="7169175A" w14:textId="77777777" w:rsidR="008A6730" w:rsidRPr="008A6730" w:rsidRDefault="008A6730" w:rsidP="008A6730">
            <w:pPr>
              <w:rPr>
                <w:sz w:val="18"/>
                <w:szCs w:val="18"/>
              </w:rPr>
            </w:pPr>
            <w:r w:rsidRPr="008A6730">
              <w:rPr>
                <w:sz w:val="18"/>
                <w:szCs w:val="18"/>
              </w:rPr>
              <w:t>61.6139</w:t>
            </w:r>
          </w:p>
        </w:tc>
        <w:tc>
          <w:tcPr>
            <w:tcW w:w="497" w:type="pct"/>
            <w:tcBorders>
              <w:top w:val="nil"/>
              <w:left w:val="nil"/>
              <w:bottom w:val="single" w:sz="4" w:space="0" w:color="auto"/>
              <w:right w:val="single" w:sz="4" w:space="0" w:color="auto"/>
            </w:tcBorders>
            <w:vAlign w:val="center"/>
            <w:hideMark/>
          </w:tcPr>
          <w:p w14:paraId="67B1DE6A" w14:textId="77777777" w:rsidR="008A6730" w:rsidRPr="008A6730" w:rsidRDefault="008A6730" w:rsidP="008A6730">
            <w:pPr>
              <w:rPr>
                <w:sz w:val="18"/>
                <w:szCs w:val="18"/>
              </w:rPr>
            </w:pPr>
            <w:r w:rsidRPr="008A6730">
              <w:rPr>
                <w:sz w:val="18"/>
                <w:szCs w:val="18"/>
              </w:rPr>
              <w:t>25.4820</w:t>
            </w:r>
          </w:p>
        </w:tc>
        <w:tc>
          <w:tcPr>
            <w:tcW w:w="815" w:type="pct"/>
            <w:tcBorders>
              <w:top w:val="nil"/>
              <w:left w:val="nil"/>
              <w:bottom w:val="single" w:sz="4" w:space="0" w:color="auto"/>
              <w:right w:val="single" w:sz="4" w:space="0" w:color="auto"/>
            </w:tcBorders>
            <w:vAlign w:val="center"/>
            <w:hideMark/>
          </w:tcPr>
          <w:p w14:paraId="2DAE7920"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19699AB1" w14:textId="77777777" w:rsidR="008A6730" w:rsidRPr="008A6730" w:rsidRDefault="008A6730" w:rsidP="008A6730">
            <w:pPr>
              <w:rPr>
                <w:sz w:val="18"/>
                <w:szCs w:val="18"/>
              </w:rPr>
            </w:pPr>
            <w:r w:rsidRPr="008A6730">
              <w:rPr>
                <w:sz w:val="18"/>
                <w:szCs w:val="18"/>
              </w:rPr>
              <w:t>61.1760</w:t>
            </w:r>
          </w:p>
        </w:tc>
        <w:tc>
          <w:tcPr>
            <w:tcW w:w="497" w:type="pct"/>
            <w:tcBorders>
              <w:top w:val="nil"/>
              <w:left w:val="nil"/>
              <w:bottom w:val="single" w:sz="4" w:space="0" w:color="auto"/>
              <w:right w:val="single" w:sz="4" w:space="0" w:color="auto"/>
            </w:tcBorders>
            <w:noWrap/>
            <w:vAlign w:val="bottom"/>
            <w:hideMark/>
          </w:tcPr>
          <w:p w14:paraId="03603885" w14:textId="77777777" w:rsidR="008A6730" w:rsidRPr="008A6730" w:rsidRDefault="008A6730" w:rsidP="008A6730">
            <w:pPr>
              <w:rPr>
                <w:sz w:val="18"/>
                <w:szCs w:val="18"/>
              </w:rPr>
            </w:pPr>
            <w:r w:rsidRPr="008A6730">
              <w:rPr>
                <w:sz w:val="18"/>
                <w:szCs w:val="18"/>
              </w:rPr>
              <w:t>25.5362</w:t>
            </w:r>
          </w:p>
        </w:tc>
        <w:tc>
          <w:tcPr>
            <w:tcW w:w="1081" w:type="pct"/>
            <w:tcBorders>
              <w:top w:val="nil"/>
              <w:left w:val="nil"/>
              <w:bottom w:val="single" w:sz="4" w:space="0" w:color="auto"/>
              <w:right w:val="single" w:sz="4" w:space="0" w:color="auto"/>
            </w:tcBorders>
            <w:noWrap/>
            <w:vAlign w:val="center"/>
            <w:hideMark/>
          </w:tcPr>
          <w:p w14:paraId="1D64ECFB"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43E42888" w14:textId="77777777" w:rsidR="008A6730" w:rsidRPr="008A6730" w:rsidRDefault="008A6730" w:rsidP="008A6730">
            <w:pPr>
              <w:rPr>
                <w:sz w:val="18"/>
                <w:szCs w:val="18"/>
              </w:rPr>
            </w:pPr>
            <w:r w:rsidRPr="008A6730">
              <w:rPr>
                <w:sz w:val="18"/>
                <w:szCs w:val="18"/>
              </w:rPr>
              <w:t>48.88</w:t>
            </w:r>
          </w:p>
        </w:tc>
      </w:tr>
      <w:tr w:rsidR="008A6730" w:rsidRPr="008A6730" w14:paraId="3F8C8058"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7EA421E3" w14:textId="77777777" w:rsidR="008A6730" w:rsidRPr="008A6730" w:rsidRDefault="008A6730" w:rsidP="008A6730">
            <w:pPr>
              <w:rPr>
                <w:sz w:val="18"/>
                <w:szCs w:val="18"/>
              </w:rPr>
            </w:pPr>
            <w:r w:rsidRPr="008A6730">
              <w:rPr>
                <w:sz w:val="18"/>
                <w:szCs w:val="18"/>
              </w:rPr>
              <w:t>Ala-</w:t>
            </w:r>
            <w:proofErr w:type="spellStart"/>
            <w:r w:rsidRPr="008A6730">
              <w:rPr>
                <w:sz w:val="18"/>
                <w:szCs w:val="18"/>
              </w:rPr>
              <w:t>Rievel</w:t>
            </w:r>
            <w:proofErr w:type="spellEnd"/>
          </w:p>
        </w:tc>
        <w:tc>
          <w:tcPr>
            <w:tcW w:w="421" w:type="pct"/>
            <w:tcBorders>
              <w:top w:val="nil"/>
              <w:left w:val="nil"/>
              <w:bottom w:val="single" w:sz="4" w:space="0" w:color="auto"/>
              <w:right w:val="single" w:sz="4" w:space="0" w:color="auto"/>
            </w:tcBorders>
            <w:vAlign w:val="center"/>
            <w:hideMark/>
          </w:tcPr>
          <w:p w14:paraId="79B50E54" w14:textId="77777777" w:rsidR="008A6730" w:rsidRPr="008A6730" w:rsidRDefault="008A6730" w:rsidP="008A6730">
            <w:pPr>
              <w:rPr>
                <w:sz w:val="18"/>
                <w:szCs w:val="18"/>
              </w:rPr>
            </w:pPr>
            <w:r w:rsidRPr="008A6730">
              <w:rPr>
                <w:sz w:val="18"/>
                <w:szCs w:val="18"/>
              </w:rPr>
              <w:t>61.3035</w:t>
            </w:r>
          </w:p>
        </w:tc>
        <w:tc>
          <w:tcPr>
            <w:tcW w:w="497" w:type="pct"/>
            <w:tcBorders>
              <w:top w:val="nil"/>
              <w:left w:val="nil"/>
              <w:bottom w:val="single" w:sz="4" w:space="0" w:color="auto"/>
              <w:right w:val="single" w:sz="4" w:space="0" w:color="auto"/>
            </w:tcBorders>
            <w:vAlign w:val="center"/>
            <w:hideMark/>
          </w:tcPr>
          <w:p w14:paraId="31F398F0" w14:textId="77777777" w:rsidR="008A6730" w:rsidRPr="008A6730" w:rsidRDefault="008A6730" w:rsidP="008A6730">
            <w:pPr>
              <w:rPr>
                <w:sz w:val="18"/>
                <w:szCs w:val="18"/>
              </w:rPr>
            </w:pPr>
            <w:r w:rsidRPr="008A6730">
              <w:rPr>
                <w:sz w:val="18"/>
                <w:szCs w:val="18"/>
              </w:rPr>
              <w:t>26.1718</w:t>
            </w:r>
          </w:p>
        </w:tc>
        <w:tc>
          <w:tcPr>
            <w:tcW w:w="815" w:type="pct"/>
            <w:tcBorders>
              <w:top w:val="nil"/>
              <w:left w:val="nil"/>
              <w:bottom w:val="single" w:sz="4" w:space="0" w:color="auto"/>
              <w:right w:val="single" w:sz="4" w:space="0" w:color="auto"/>
            </w:tcBorders>
            <w:vAlign w:val="center"/>
            <w:hideMark/>
          </w:tcPr>
          <w:p w14:paraId="693F02BB"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3158AE14" w14:textId="77777777" w:rsidR="008A6730" w:rsidRPr="008A6730" w:rsidRDefault="008A6730" w:rsidP="008A6730">
            <w:pPr>
              <w:rPr>
                <w:sz w:val="18"/>
                <w:szCs w:val="18"/>
              </w:rPr>
            </w:pPr>
            <w:r w:rsidRPr="008A6730">
              <w:rPr>
                <w:sz w:val="18"/>
                <w:szCs w:val="18"/>
              </w:rPr>
              <w:t>61.3358</w:t>
            </w:r>
          </w:p>
        </w:tc>
        <w:tc>
          <w:tcPr>
            <w:tcW w:w="497" w:type="pct"/>
            <w:tcBorders>
              <w:top w:val="nil"/>
              <w:left w:val="nil"/>
              <w:bottom w:val="single" w:sz="4" w:space="0" w:color="auto"/>
              <w:right w:val="single" w:sz="4" w:space="0" w:color="auto"/>
            </w:tcBorders>
            <w:noWrap/>
            <w:vAlign w:val="bottom"/>
            <w:hideMark/>
          </w:tcPr>
          <w:p w14:paraId="321B0F8E" w14:textId="77777777" w:rsidR="008A6730" w:rsidRPr="008A6730" w:rsidRDefault="008A6730" w:rsidP="008A6730">
            <w:pPr>
              <w:rPr>
                <w:sz w:val="18"/>
                <w:szCs w:val="18"/>
              </w:rPr>
            </w:pPr>
            <w:r w:rsidRPr="008A6730">
              <w:rPr>
                <w:sz w:val="18"/>
                <w:szCs w:val="18"/>
              </w:rPr>
              <w:t>26.2012</w:t>
            </w:r>
          </w:p>
        </w:tc>
        <w:tc>
          <w:tcPr>
            <w:tcW w:w="1081" w:type="pct"/>
            <w:tcBorders>
              <w:top w:val="nil"/>
              <w:left w:val="nil"/>
              <w:bottom w:val="single" w:sz="4" w:space="0" w:color="auto"/>
              <w:right w:val="single" w:sz="4" w:space="0" w:color="auto"/>
            </w:tcBorders>
            <w:noWrap/>
            <w:vAlign w:val="center"/>
            <w:hideMark/>
          </w:tcPr>
          <w:p w14:paraId="53308FB4"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0905D36C" w14:textId="77777777" w:rsidR="008A6730" w:rsidRPr="008A6730" w:rsidRDefault="008A6730" w:rsidP="008A6730">
            <w:pPr>
              <w:rPr>
                <w:sz w:val="18"/>
                <w:szCs w:val="18"/>
              </w:rPr>
            </w:pPr>
            <w:r w:rsidRPr="008A6730">
              <w:rPr>
                <w:sz w:val="18"/>
                <w:szCs w:val="18"/>
              </w:rPr>
              <w:t>3.93</w:t>
            </w:r>
          </w:p>
        </w:tc>
      </w:tr>
      <w:tr w:rsidR="008A6730" w:rsidRPr="008A6730" w14:paraId="2D856E2C"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0C248CF5" w14:textId="77777777" w:rsidR="008A6730" w:rsidRPr="008A6730" w:rsidRDefault="008A6730" w:rsidP="008A6730">
            <w:pPr>
              <w:rPr>
                <w:sz w:val="18"/>
                <w:szCs w:val="18"/>
              </w:rPr>
            </w:pPr>
            <w:proofErr w:type="spellStart"/>
            <w:r w:rsidRPr="008A6730">
              <w:rPr>
                <w:sz w:val="18"/>
                <w:szCs w:val="18"/>
              </w:rPr>
              <w:t>Kyyvesi</w:t>
            </w:r>
            <w:proofErr w:type="spellEnd"/>
          </w:p>
        </w:tc>
        <w:tc>
          <w:tcPr>
            <w:tcW w:w="421" w:type="pct"/>
            <w:tcBorders>
              <w:top w:val="nil"/>
              <w:left w:val="nil"/>
              <w:bottom w:val="single" w:sz="4" w:space="0" w:color="auto"/>
              <w:right w:val="single" w:sz="4" w:space="0" w:color="auto"/>
            </w:tcBorders>
            <w:vAlign w:val="center"/>
            <w:hideMark/>
          </w:tcPr>
          <w:p w14:paraId="71405670" w14:textId="77777777" w:rsidR="008A6730" w:rsidRPr="008A6730" w:rsidRDefault="008A6730" w:rsidP="008A6730">
            <w:pPr>
              <w:rPr>
                <w:sz w:val="18"/>
                <w:szCs w:val="18"/>
              </w:rPr>
            </w:pPr>
            <w:r w:rsidRPr="008A6730">
              <w:rPr>
                <w:sz w:val="18"/>
                <w:szCs w:val="18"/>
              </w:rPr>
              <w:t>61.9988</w:t>
            </w:r>
          </w:p>
        </w:tc>
        <w:tc>
          <w:tcPr>
            <w:tcW w:w="497" w:type="pct"/>
            <w:tcBorders>
              <w:top w:val="nil"/>
              <w:left w:val="nil"/>
              <w:bottom w:val="single" w:sz="4" w:space="0" w:color="auto"/>
              <w:right w:val="single" w:sz="4" w:space="0" w:color="auto"/>
            </w:tcBorders>
            <w:vAlign w:val="center"/>
            <w:hideMark/>
          </w:tcPr>
          <w:p w14:paraId="4C40F2CF" w14:textId="77777777" w:rsidR="008A6730" w:rsidRPr="008A6730" w:rsidRDefault="008A6730" w:rsidP="008A6730">
            <w:pPr>
              <w:rPr>
                <w:sz w:val="18"/>
                <w:szCs w:val="18"/>
              </w:rPr>
            </w:pPr>
            <w:r w:rsidRPr="008A6730">
              <w:rPr>
                <w:sz w:val="18"/>
                <w:szCs w:val="18"/>
              </w:rPr>
              <w:t>27.0796</w:t>
            </w:r>
          </w:p>
        </w:tc>
        <w:tc>
          <w:tcPr>
            <w:tcW w:w="815" w:type="pct"/>
            <w:tcBorders>
              <w:top w:val="nil"/>
              <w:left w:val="nil"/>
              <w:bottom w:val="single" w:sz="4" w:space="0" w:color="auto"/>
              <w:right w:val="single" w:sz="4" w:space="0" w:color="auto"/>
            </w:tcBorders>
            <w:vAlign w:val="center"/>
            <w:hideMark/>
          </w:tcPr>
          <w:p w14:paraId="72AFCD3B"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5D614F10" w14:textId="77777777" w:rsidR="008A6730" w:rsidRPr="008A6730" w:rsidRDefault="008A6730" w:rsidP="008A6730">
            <w:pPr>
              <w:rPr>
                <w:sz w:val="18"/>
                <w:szCs w:val="18"/>
              </w:rPr>
            </w:pPr>
            <w:r w:rsidRPr="008A6730">
              <w:rPr>
                <w:sz w:val="18"/>
                <w:szCs w:val="18"/>
              </w:rPr>
              <w:t>62.0127</w:t>
            </w:r>
          </w:p>
        </w:tc>
        <w:tc>
          <w:tcPr>
            <w:tcW w:w="497" w:type="pct"/>
            <w:tcBorders>
              <w:top w:val="nil"/>
              <w:left w:val="nil"/>
              <w:bottom w:val="single" w:sz="4" w:space="0" w:color="auto"/>
              <w:right w:val="single" w:sz="4" w:space="0" w:color="auto"/>
            </w:tcBorders>
            <w:noWrap/>
            <w:vAlign w:val="bottom"/>
            <w:hideMark/>
          </w:tcPr>
          <w:p w14:paraId="7922F1C0" w14:textId="77777777" w:rsidR="008A6730" w:rsidRPr="008A6730" w:rsidRDefault="008A6730" w:rsidP="008A6730">
            <w:pPr>
              <w:rPr>
                <w:sz w:val="18"/>
                <w:szCs w:val="18"/>
              </w:rPr>
            </w:pPr>
            <w:r w:rsidRPr="008A6730">
              <w:rPr>
                <w:sz w:val="18"/>
                <w:szCs w:val="18"/>
              </w:rPr>
              <w:t>27.1895</w:t>
            </w:r>
          </w:p>
        </w:tc>
        <w:tc>
          <w:tcPr>
            <w:tcW w:w="1081" w:type="pct"/>
            <w:tcBorders>
              <w:top w:val="nil"/>
              <w:left w:val="nil"/>
              <w:bottom w:val="single" w:sz="4" w:space="0" w:color="auto"/>
              <w:right w:val="single" w:sz="4" w:space="0" w:color="auto"/>
            </w:tcBorders>
            <w:noWrap/>
            <w:vAlign w:val="center"/>
            <w:hideMark/>
          </w:tcPr>
          <w:p w14:paraId="4CA143E4"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61B66675" w14:textId="77777777" w:rsidR="008A6730" w:rsidRPr="008A6730" w:rsidRDefault="008A6730" w:rsidP="008A6730">
            <w:pPr>
              <w:rPr>
                <w:sz w:val="18"/>
                <w:szCs w:val="18"/>
              </w:rPr>
            </w:pPr>
            <w:r w:rsidRPr="008A6730">
              <w:rPr>
                <w:sz w:val="18"/>
                <w:szCs w:val="18"/>
              </w:rPr>
              <w:t>5.96</w:t>
            </w:r>
          </w:p>
        </w:tc>
      </w:tr>
      <w:tr w:rsidR="008A6730" w:rsidRPr="008A6730" w14:paraId="42958202"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72E05563" w14:textId="77777777" w:rsidR="008A6730" w:rsidRPr="008A6730" w:rsidRDefault="008A6730" w:rsidP="008A6730">
            <w:pPr>
              <w:rPr>
                <w:sz w:val="18"/>
                <w:szCs w:val="18"/>
              </w:rPr>
            </w:pPr>
            <w:proofErr w:type="spellStart"/>
            <w:r w:rsidRPr="008A6730">
              <w:rPr>
                <w:sz w:val="18"/>
                <w:szCs w:val="18"/>
              </w:rPr>
              <w:t>Tuusulanja</w:t>
            </w:r>
            <w:proofErr w:type="spellEnd"/>
          </w:p>
        </w:tc>
        <w:tc>
          <w:tcPr>
            <w:tcW w:w="421" w:type="pct"/>
            <w:tcBorders>
              <w:top w:val="nil"/>
              <w:left w:val="nil"/>
              <w:bottom w:val="single" w:sz="4" w:space="0" w:color="auto"/>
              <w:right w:val="single" w:sz="4" w:space="0" w:color="auto"/>
            </w:tcBorders>
            <w:vAlign w:val="center"/>
            <w:hideMark/>
          </w:tcPr>
          <w:p w14:paraId="2338BB24" w14:textId="77777777" w:rsidR="008A6730" w:rsidRPr="008A6730" w:rsidRDefault="008A6730" w:rsidP="008A6730">
            <w:pPr>
              <w:rPr>
                <w:sz w:val="18"/>
                <w:szCs w:val="18"/>
              </w:rPr>
            </w:pPr>
            <w:r w:rsidRPr="008A6730">
              <w:rPr>
                <w:sz w:val="18"/>
                <w:szCs w:val="18"/>
              </w:rPr>
              <w:t>60.4414</w:t>
            </w:r>
          </w:p>
        </w:tc>
        <w:tc>
          <w:tcPr>
            <w:tcW w:w="497" w:type="pct"/>
            <w:tcBorders>
              <w:top w:val="nil"/>
              <w:left w:val="nil"/>
              <w:bottom w:val="single" w:sz="4" w:space="0" w:color="auto"/>
              <w:right w:val="single" w:sz="4" w:space="0" w:color="auto"/>
            </w:tcBorders>
            <w:vAlign w:val="center"/>
            <w:hideMark/>
          </w:tcPr>
          <w:p w14:paraId="52701770" w14:textId="77777777" w:rsidR="008A6730" w:rsidRPr="008A6730" w:rsidRDefault="008A6730" w:rsidP="008A6730">
            <w:pPr>
              <w:rPr>
                <w:sz w:val="18"/>
                <w:szCs w:val="18"/>
              </w:rPr>
            </w:pPr>
            <w:r w:rsidRPr="008A6730">
              <w:rPr>
                <w:sz w:val="18"/>
                <w:szCs w:val="18"/>
              </w:rPr>
              <w:t>25.0544</w:t>
            </w:r>
          </w:p>
        </w:tc>
        <w:tc>
          <w:tcPr>
            <w:tcW w:w="815" w:type="pct"/>
            <w:tcBorders>
              <w:top w:val="nil"/>
              <w:left w:val="nil"/>
              <w:bottom w:val="single" w:sz="4" w:space="0" w:color="auto"/>
              <w:right w:val="single" w:sz="4" w:space="0" w:color="auto"/>
            </w:tcBorders>
            <w:vAlign w:val="center"/>
            <w:hideMark/>
          </w:tcPr>
          <w:p w14:paraId="314008D8"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00A00231" w14:textId="77777777" w:rsidR="008A6730" w:rsidRPr="008A6730" w:rsidRDefault="008A6730" w:rsidP="008A6730">
            <w:pPr>
              <w:rPr>
                <w:sz w:val="18"/>
                <w:szCs w:val="18"/>
              </w:rPr>
            </w:pPr>
            <w:r w:rsidRPr="008A6730">
              <w:rPr>
                <w:sz w:val="18"/>
                <w:szCs w:val="18"/>
              </w:rPr>
              <w:t>60.4168</w:t>
            </w:r>
          </w:p>
        </w:tc>
        <w:tc>
          <w:tcPr>
            <w:tcW w:w="497" w:type="pct"/>
            <w:tcBorders>
              <w:top w:val="nil"/>
              <w:left w:val="nil"/>
              <w:bottom w:val="single" w:sz="4" w:space="0" w:color="auto"/>
              <w:right w:val="single" w:sz="4" w:space="0" w:color="auto"/>
            </w:tcBorders>
            <w:noWrap/>
            <w:vAlign w:val="bottom"/>
            <w:hideMark/>
          </w:tcPr>
          <w:p w14:paraId="1580BC5D" w14:textId="77777777" w:rsidR="008A6730" w:rsidRPr="008A6730" w:rsidRDefault="008A6730" w:rsidP="008A6730">
            <w:pPr>
              <w:rPr>
                <w:sz w:val="18"/>
                <w:szCs w:val="18"/>
              </w:rPr>
            </w:pPr>
            <w:r w:rsidRPr="008A6730">
              <w:rPr>
                <w:sz w:val="18"/>
                <w:szCs w:val="18"/>
              </w:rPr>
              <w:t>25.0427</w:t>
            </w:r>
          </w:p>
        </w:tc>
        <w:tc>
          <w:tcPr>
            <w:tcW w:w="1081" w:type="pct"/>
            <w:tcBorders>
              <w:top w:val="nil"/>
              <w:left w:val="nil"/>
              <w:bottom w:val="single" w:sz="4" w:space="0" w:color="auto"/>
              <w:right w:val="single" w:sz="4" w:space="0" w:color="auto"/>
            </w:tcBorders>
            <w:noWrap/>
            <w:vAlign w:val="center"/>
            <w:hideMark/>
          </w:tcPr>
          <w:p w14:paraId="06C6F5DC"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19D2AF23" w14:textId="77777777" w:rsidR="008A6730" w:rsidRPr="008A6730" w:rsidRDefault="008A6730" w:rsidP="008A6730">
            <w:pPr>
              <w:rPr>
                <w:sz w:val="18"/>
                <w:szCs w:val="18"/>
              </w:rPr>
            </w:pPr>
            <w:r w:rsidRPr="008A6730">
              <w:rPr>
                <w:sz w:val="18"/>
                <w:szCs w:val="18"/>
              </w:rPr>
              <w:t>2.82</w:t>
            </w:r>
          </w:p>
        </w:tc>
      </w:tr>
      <w:tr w:rsidR="008A6730" w:rsidRPr="008A6730" w14:paraId="5BB78D1D"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7CA94FF7" w14:textId="77777777" w:rsidR="008A6730" w:rsidRPr="008A6730" w:rsidRDefault="008A6730" w:rsidP="008A6730">
            <w:pPr>
              <w:rPr>
                <w:sz w:val="18"/>
                <w:szCs w:val="18"/>
              </w:rPr>
            </w:pPr>
            <w:proofErr w:type="spellStart"/>
            <w:r w:rsidRPr="008A6730">
              <w:rPr>
                <w:sz w:val="18"/>
                <w:szCs w:val="18"/>
              </w:rPr>
              <w:t>Pyhajarvi</w:t>
            </w:r>
            <w:proofErr w:type="spellEnd"/>
          </w:p>
        </w:tc>
        <w:tc>
          <w:tcPr>
            <w:tcW w:w="421" w:type="pct"/>
            <w:tcBorders>
              <w:top w:val="nil"/>
              <w:left w:val="nil"/>
              <w:bottom w:val="single" w:sz="4" w:space="0" w:color="auto"/>
              <w:right w:val="single" w:sz="4" w:space="0" w:color="auto"/>
            </w:tcBorders>
            <w:vAlign w:val="center"/>
            <w:hideMark/>
          </w:tcPr>
          <w:p w14:paraId="066DB8F6" w14:textId="77777777" w:rsidR="008A6730" w:rsidRPr="008A6730" w:rsidRDefault="008A6730" w:rsidP="008A6730">
            <w:pPr>
              <w:rPr>
                <w:sz w:val="18"/>
                <w:szCs w:val="18"/>
              </w:rPr>
            </w:pPr>
            <w:r w:rsidRPr="008A6730">
              <w:rPr>
                <w:sz w:val="18"/>
                <w:szCs w:val="18"/>
              </w:rPr>
              <w:t>61.0011</w:t>
            </w:r>
          </w:p>
        </w:tc>
        <w:tc>
          <w:tcPr>
            <w:tcW w:w="497" w:type="pct"/>
            <w:tcBorders>
              <w:top w:val="nil"/>
              <w:left w:val="nil"/>
              <w:bottom w:val="single" w:sz="4" w:space="0" w:color="auto"/>
              <w:right w:val="single" w:sz="4" w:space="0" w:color="auto"/>
            </w:tcBorders>
            <w:vAlign w:val="center"/>
            <w:hideMark/>
          </w:tcPr>
          <w:p w14:paraId="3A5D5D28" w14:textId="77777777" w:rsidR="008A6730" w:rsidRPr="008A6730" w:rsidRDefault="008A6730" w:rsidP="008A6730">
            <w:pPr>
              <w:rPr>
                <w:sz w:val="18"/>
                <w:szCs w:val="18"/>
              </w:rPr>
            </w:pPr>
            <w:r w:rsidRPr="008A6730">
              <w:rPr>
                <w:sz w:val="18"/>
                <w:szCs w:val="18"/>
              </w:rPr>
              <w:t>22.2913</w:t>
            </w:r>
          </w:p>
        </w:tc>
        <w:tc>
          <w:tcPr>
            <w:tcW w:w="815" w:type="pct"/>
            <w:tcBorders>
              <w:top w:val="nil"/>
              <w:left w:val="nil"/>
              <w:bottom w:val="single" w:sz="4" w:space="0" w:color="auto"/>
              <w:right w:val="single" w:sz="4" w:space="0" w:color="auto"/>
            </w:tcBorders>
            <w:vAlign w:val="center"/>
            <w:hideMark/>
          </w:tcPr>
          <w:p w14:paraId="2ACB8C51"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5DD2CF86" w14:textId="77777777" w:rsidR="008A6730" w:rsidRPr="008A6730" w:rsidRDefault="008A6730" w:rsidP="008A6730">
            <w:pPr>
              <w:rPr>
                <w:sz w:val="18"/>
                <w:szCs w:val="18"/>
              </w:rPr>
            </w:pPr>
            <w:r w:rsidRPr="008A6730">
              <w:rPr>
                <w:sz w:val="18"/>
                <w:szCs w:val="18"/>
              </w:rPr>
              <w:t>61.1015</w:t>
            </w:r>
          </w:p>
        </w:tc>
        <w:tc>
          <w:tcPr>
            <w:tcW w:w="497" w:type="pct"/>
            <w:tcBorders>
              <w:top w:val="nil"/>
              <w:left w:val="nil"/>
              <w:bottom w:val="single" w:sz="4" w:space="0" w:color="auto"/>
              <w:right w:val="single" w:sz="4" w:space="0" w:color="auto"/>
            </w:tcBorders>
            <w:noWrap/>
            <w:vAlign w:val="bottom"/>
            <w:hideMark/>
          </w:tcPr>
          <w:p w14:paraId="7B70282F" w14:textId="77777777" w:rsidR="008A6730" w:rsidRPr="008A6730" w:rsidRDefault="008A6730" w:rsidP="008A6730">
            <w:pPr>
              <w:rPr>
                <w:sz w:val="18"/>
                <w:szCs w:val="18"/>
              </w:rPr>
            </w:pPr>
            <w:r w:rsidRPr="008A6730">
              <w:rPr>
                <w:sz w:val="18"/>
                <w:szCs w:val="18"/>
              </w:rPr>
              <w:t>22.1802</w:t>
            </w:r>
          </w:p>
        </w:tc>
        <w:tc>
          <w:tcPr>
            <w:tcW w:w="1081" w:type="pct"/>
            <w:tcBorders>
              <w:top w:val="nil"/>
              <w:left w:val="nil"/>
              <w:bottom w:val="single" w:sz="4" w:space="0" w:color="auto"/>
              <w:right w:val="single" w:sz="4" w:space="0" w:color="auto"/>
            </w:tcBorders>
            <w:noWrap/>
            <w:vAlign w:val="center"/>
            <w:hideMark/>
          </w:tcPr>
          <w:p w14:paraId="18C2917B"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7B53DFA4" w14:textId="77777777" w:rsidR="008A6730" w:rsidRPr="008A6730" w:rsidRDefault="008A6730" w:rsidP="008A6730">
            <w:pPr>
              <w:rPr>
                <w:sz w:val="18"/>
                <w:szCs w:val="18"/>
              </w:rPr>
            </w:pPr>
            <w:r w:rsidRPr="008A6730">
              <w:rPr>
                <w:sz w:val="18"/>
                <w:szCs w:val="18"/>
              </w:rPr>
              <w:t>12.70</w:t>
            </w:r>
          </w:p>
        </w:tc>
      </w:tr>
      <w:tr w:rsidR="008A6730" w:rsidRPr="008A6730" w14:paraId="0C664A62"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2BAD792A" w14:textId="77777777" w:rsidR="008A6730" w:rsidRPr="008A6730" w:rsidRDefault="008A6730" w:rsidP="008A6730">
            <w:pPr>
              <w:rPr>
                <w:sz w:val="18"/>
                <w:szCs w:val="18"/>
              </w:rPr>
            </w:pPr>
            <w:proofErr w:type="spellStart"/>
            <w:r w:rsidRPr="008A6730">
              <w:rPr>
                <w:sz w:val="18"/>
                <w:szCs w:val="18"/>
              </w:rPr>
              <w:t>Langelmave</w:t>
            </w:r>
            <w:proofErr w:type="spellEnd"/>
          </w:p>
        </w:tc>
        <w:tc>
          <w:tcPr>
            <w:tcW w:w="421" w:type="pct"/>
            <w:tcBorders>
              <w:top w:val="nil"/>
              <w:left w:val="nil"/>
              <w:bottom w:val="single" w:sz="4" w:space="0" w:color="auto"/>
              <w:right w:val="single" w:sz="4" w:space="0" w:color="auto"/>
            </w:tcBorders>
            <w:vAlign w:val="center"/>
            <w:hideMark/>
          </w:tcPr>
          <w:p w14:paraId="390DFBC0" w14:textId="77777777" w:rsidR="008A6730" w:rsidRPr="008A6730" w:rsidRDefault="008A6730" w:rsidP="008A6730">
            <w:pPr>
              <w:rPr>
                <w:sz w:val="18"/>
                <w:szCs w:val="18"/>
              </w:rPr>
            </w:pPr>
            <w:r w:rsidRPr="008A6730">
              <w:rPr>
                <w:sz w:val="18"/>
                <w:szCs w:val="18"/>
              </w:rPr>
              <w:t>61.5353</w:t>
            </w:r>
          </w:p>
        </w:tc>
        <w:tc>
          <w:tcPr>
            <w:tcW w:w="497" w:type="pct"/>
            <w:tcBorders>
              <w:top w:val="nil"/>
              <w:left w:val="nil"/>
              <w:bottom w:val="single" w:sz="4" w:space="0" w:color="auto"/>
              <w:right w:val="single" w:sz="4" w:space="0" w:color="auto"/>
            </w:tcBorders>
            <w:vAlign w:val="center"/>
            <w:hideMark/>
          </w:tcPr>
          <w:p w14:paraId="687FD721" w14:textId="77777777" w:rsidR="008A6730" w:rsidRPr="008A6730" w:rsidRDefault="008A6730" w:rsidP="008A6730">
            <w:pPr>
              <w:rPr>
                <w:sz w:val="18"/>
                <w:szCs w:val="18"/>
              </w:rPr>
            </w:pPr>
            <w:r w:rsidRPr="008A6730">
              <w:rPr>
                <w:sz w:val="18"/>
                <w:szCs w:val="18"/>
              </w:rPr>
              <w:t>24.3705</w:t>
            </w:r>
          </w:p>
        </w:tc>
        <w:tc>
          <w:tcPr>
            <w:tcW w:w="815" w:type="pct"/>
            <w:tcBorders>
              <w:top w:val="nil"/>
              <w:left w:val="nil"/>
              <w:bottom w:val="single" w:sz="4" w:space="0" w:color="auto"/>
              <w:right w:val="single" w:sz="4" w:space="0" w:color="auto"/>
            </w:tcBorders>
            <w:vAlign w:val="center"/>
            <w:hideMark/>
          </w:tcPr>
          <w:p w14:paraId="0B6CF9CA"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6EB763F7" w14:textId="77777777" w:rsidR="008A6730" w:rsidRPr="008A6730" w:rsidRDefault="008A6730" w:rsidP="008A6730">
            <w:pPr>
              <w:rPr>
                <w:sz w:val="18"/>
                <w:szCs w:val="18"/>
              </w:rPr>
            </w:pPr>
            <w:r w:rsidRPr="008A6730">
              <w:rPr>
                <w:sz w:val="18"/>
                <w:szCs w:val="18"/>
              </w:rPr>
              <w:t>61.4180</w:t>
            </w:r>
          </w:p>
        </w:tc>
        <w:tc>
          <w:tcPr>
            <w:tcW w:w="497" w:type="pct"/>
            <w:tcBorders>
              <w:top w:val="nil"/>
              <w:left w:val="nil"/>
              <w:bottom w:val="single" w:sz="4" w:space="0" w:color="auto"/>
              <w:right w:val="single" w:sz="4" w:space="0" w:color="auto"/>
            </w:tcBorders>
            <w:noWrap/>
            <w:vAlign w:val="bottom"/>
            <w:hideMark/>
          </w:tcPr>
          <w:p w14:paraId="0C82F3AB" w14:textId="77777777" w:rsidR="008A6730" w:rsidRPr="008A6730" w:rsidRDefault="008A6730" w:rsidP="008A6730">
            <w:pPr>
              <w:rPr>
                <w:sz w:val="18"/>
                <w:szCs w:val="18"/>
              </w:rPr>
            </w:pPr>
            <w:r w:rsidRPr="008A6730">
              <w:rPr>
                <w:sz w:val="18"/>
                <w:szCs w:val="18"/>
              </w:rPr>
              <w:t>24.1474</w:t>
            </w:r>
          </w:p>
        </w:tc>
        <w:tc>
          <w:tcPr>
            <w:tcW w:w="1081" w:type="pct"/>
            <w:tcBorders>
              <w:top w:val="nil"/>
              <w:left w:val="nil"/>
              <w:bottom w:val="single" w:sz="4" w:space="0" w:color="auto"/>
              <w:right w:val="single" w:sz="4" w:space="0" w:color="auto"/>
            </w:tcBorders>
            <w:noWrap/>
            <w:vAlign w:val="center"/>
            <w:hideMark/>
          </w:tcPr>
          <w:p w14:paraId="16CAA132"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7696A5DF" w14:textId="77777777" w:rsidR="008A6730" w:rsidRPr="008A6730" w:rsidRDefault="008A6730" w:rsidP="008A6730">
            <w:pPr>
              <w:rPr>
                <w:sz w:val="18"/>
                <w:szCs w:val="18"/>
              </w:rPr>
            </w:pPr>
            <w:r w:rsidRPr="008A6730">
              <w:rPr>
                <w:sz w:val="18"/>
                <w:szCs w:val="18"/>
              </w:rPr>
              <w:t>17.67</w:t>
            </w:r>
          </w:p>
        </w:tc>
      </w:tr>
      <w:tr w:rsidR="008A6730" w:rsidRPr="008A6730" w14:paraId="7282EA74"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4B405A82" w14:textId="77777777" w:rsidR="008A6730" w:rsidRPr="008A6730" w:rsidRDefault="008A6730" w:rsidP="008A6730">
            <w:pPr>
              <w:rPr>
                <w:sz w:val="18"/>
                <w:szCs w:val="18"/>
              </w:rPr>
            </w:pPr>
            <w:r w:rsidRPr="008A6730">
              <w:rPr>
                <w:sz w:val="18"/>
                <w:szCs w:val="18"/>
              </w:rPr>
              <w:t>Paajarvi2</w:t>
            </w:r>
          </w:p>
        </w:tc>
        <w:tc>
          <w:tcPr>
            <w:tcW w:w="421" w:type="pct"/>
            <w:tcBorders>
              <w:top w:val="nil"/>
              <w:left w:val="nil"/>
              <w:bottom w:val="single" w:sz="4" w:space="0" w:color="auto"/>
              <w:right w:val="single" w:sz="4" w:space="0" w:color="auto"/>
            </w:tcBorders>
            <w:vAlign w:val="center"/>
            <w:hideMark/>
          </w:tcPr>
          <w:p w14:paraId="7EDCFCF2" w14:textId="77777777" w:rsidR="008A6730" w:rsidRPr="008A6730" w:rsidRDefault="008A6730" w:rsidP="008A6730">
            <w:pPr>
              <w:rPr>
                <w:sz w:val="18"/>
                <w:szCs w:val="18"/>
              </w:rPr>
            </w:pPr>
            <w:r w:rsidRPr="008A6730">
              <w:rPr>
                <w:sz w:val="18"/>
                <w:szCs w:val="18"/>
              </w:rPr>
              <w:t>61.0635</w:t>
            </w:r>
          </w:p>
        </w:tc>
        <w:tc>
          <w:tcPr>
            <w:tcW w:w="497" w:type="pct"/>
            <w:tcBorders>
              <w:top w:val="nil"/>
              <w:left w:val="nil"/>
              <w:bottom w:val="single" w:sz="4" w:space="0" w:color="auto"/>
              <w:right w:val="single" w:sz="4" w:space="0" w:color="auto"/>
            </w:tcBorders>
            <w:vAlign w:val="center"/>
            <w:hideMark/>
          </w:tcPr>
          <w:p w14:paraId="7EE0DA4E" w14:textId="77777777" w:rsidR="008A6730" w:rsidRPr="008A6730" w:rsidRDefault="008A6730" w:rsidP="008A6730">
            <w:pPr>
              <w:rPr>
                <w:sz w:val="18"/>
                <w:szCs w:val="18"/>
              </w:rPr>
            </w:pPr>
            <w:r w:rsidRPr="008A6730">
              <w:rPr>
                <w:sz w:val="18"/>
                <w:szCs w:val="18"/>
              </w:rPr>
              <w:t>25.1325</w:t>
            </w:r>
          </w:p>
        </w:tc>
        <w:tc>
          <w:tcPr>
            <w:tcW w:w="815" w:type="pct"/>
            <w:tcBorders>
              <w:top w:val="nil"/>
              <w:left w:val="nil"/>
              <w:bottom w:val="single" w:sz="4" w:space="0" w:color="auto"/>
              <w:right w:val="single" w:sz="4" w:space="0" w:color="auto"/>
            </w:tcBorders>
            <w:vAlign w:val="center"/>
            <w:hideMark/>
          </w:tcPr>
          <w:p w14:paraId="1323CF0F"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5FCB3B81" w14:textId="77777777" w:rsidR="008A6730" w:rsidRPr="008A6730" w:rsidRDefault="008A6730" w:rsidP="008A6730">
            <w:pPr>
              <w:rPr>
                <w:sz w:val="18"/>
                <w:szCs w:val="18"/>
              </w:rPr>
            </w:pPr>
            <w:r w:rsidRPr="008A6730">
              <w:rPr>
                <w:sz w:val="18"/>
                <w:szCs w:val="18"/>
              </w:rPr>
              <w:t> </w:t>
            </w:r>
          </w:p>
        </w:tc>
        <w:tc>
          <w:tcPr>
            <w:tcW w:w="497" w:type="pct"/>
            <w:tcBorders>
              <w:top w:val="nil"/>
              <w:left w:val="nil"/>
              <w:bottom w:val="single" w:sz="4" w:space="0" w:color="auto"/>
              <w:right w:val="single" w:sz="4" w:space="0" w:color="auto"/>
            </w:tcBorders>
            <w:noWrap/>
            <w:vAlign w:val="bottom"/>
            <w:hideMark/>
          </w:tcPr>
          <w:p w14:paraId="12B6A187" w14:textId="77777777" w:rsidR="008A6730" w:rsidRPr="008A6730" w:rsidRDefault="008A6730" w:rsidP="008A6730">
            <w:pPr>
              <w:rPr>
                <w:sz w:val="18"/>
                <w:szCs w:val="18"/>
              </w:rPr>
            </w:pPr>
            <w:r w:rsidRPr="008A6730">
              <w:rPr>
                <w:sz w:val="18"/>
                <w:szCs w:val="18"/>
              </w:rPr>
              <w:t> </w:t>
            </w:r>
          </w:p>
        </w:tc>
        <w:tc>
          <w:tcPr>
            <w:tcW w:w="1081" w:type="pct"/>
            <w:tcBorders>
              <w:top w:val="nil"/>
              <w:left w:val="nil"/>
              <w:bottom w:val="single" w:sz="4" w:space="0" w:color="auto"/>
              <w:right w:val="single" w:sz="4" w:space="0" w:color="auto"/>
            </w:tcBorders>
            <w:noWrap/>
            <w:vAlign w:val="center"/>
            <w:hideMark/>
          </w:tcPr>
          <w:p w14:paraId="035F6D79" w14:textId="77777777" w:rsidR="008A6730" w:rsidRPr="008A6730" w:rsidRDefault="008A6730" w:rsidP="008A6730">
            <w:pPr>
              <w:rPr>
                <w:sz w:val="18"/>
                <w:szCs w:val="18"/>
              </w:rPr>
            </w:pPr>
            <w:r w:rsidRPr="008A6730">
              <w:rPr>
                <w:sz w:val="18"/>
                <w:szCs w:val="18"/>
              </w:rPr>
              <w:t>no station</w:t>
            </w:r>
          </w:p>
        </w:tc>
        <w:tc>
          <w:tcPr>
            <w:tcW w:w="691" w:type="pct"/>
            <w:tcBorders>
              <w:top w:val="nil"/>
              <w:left w:val="nil"/>
              <w:bottom w:val="single" w:sz="4" w:space="0" w:color="auto"/>
              <w:right w:val="single" w:sz="4" w:space="0" w:color="auto"/>
            </w:tcBorders>
            <w:noWrap/>
            <w:vAlign w:val="bottom"/>
            <w:hideMark/>
          </w:tcPr>
          <w:p w14:paraId="7EF75B9F" w14:textId="77777777" w:rsidR="008A6730" w:rsidRPr="008A6730" w:rsidRDefault="008A6730" w:rsidP="008A6730">
            <w:pPr>
              <w:rPr>
                <w:sz w:val="18"/>
                <w:szCs w:val="18"/>
              </w:rPr>
            </w:pPr>
            <w:r w:rsidRPr="008A6730">
              <w:rPr>
                <w:sz w:val="18"/>
                <w:szCs w:val="18"/>
              </w:rPr>
              <w:t> </w:t>
            </w:r>
          </w:p>
        </w:tc>
      </w:tr>
      <w:tr w:rsidR="008A6730" w:rsidRPr="008A6730" w14:paraId="2CEF418B"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2369628C" w14:textId="77777777" w:rsidR="008A6730" w:rsidRPr="008A6730" w:rsidRDefault="008A6730" w:rsidP="008A6730">
            <w:pPr>
              <w:rPr>
                <w:sz w:val="18"/>
                <w:szCs w:val="18"/>
              </w:rPr>
            </w:pPr>
            <w:proofErr w:type="spellStart"/>
            <w:r w:rsidRPr="008A6730">
              <w:rPr>
                <w:sz w:val="18"/>
                <w:szCs w:val="18"/>
              </w:rPr>
              <w:t>Vaskivesi</w:t>
            </w:r>
            <w:proofErr w:type="spellEnd"/>
          </w:p>
        </w:tc>
        <w:tc>
          <w:tcPr>
            <w:tcW w:w="421" w:type="pct"/>
            <w:tcBorders>
              <w:top w:val="nil"/>
              <w:left w:val="nil"/>
              <w:bottom w:val="single" w:sz="4" w:space="0" w:color="auto"/>
              <w:right w:val="single" w:sz="4" w:space="0" w:color="auto"/>
            </w:tcBorders>
            <w:vAlign w:val="center"/>
            <w:hideMark/>
          </w:tcPr>
          <w:p w14:paraId="1CF658D2" w14:textId="77777777" w:rsidR="008A6730" w:rsidRPr="008A6730" w:rsidRDefault="008A6730" w:rsidP="008A6730">
            <w:pPr>
              <w:rPr>
                <w:sz w:val="18"/>
                <w:szCs w:val="18"/>
              </w:rPr>
            </w:pPr>
            <w:r w:rsidRPr="008A6730">
              <w:rPr>
                <w:sz w:val="18"/>
                <w:szCs w:val="18"/>
              </w:rPr>
              <w:t>62.1416</w:t>
            </w:r>
          </w:p>
        </w:tc>
        <w:tc>
          <w:tcPr>
            <w:tcW w:w="497" w:type="pct"/>
            <w:tcBorders>
              <w:top w:val="nil"/>
              <w:left w:val="nil"/>
              <w:bottom w:val="single" w:sz="4" w:space="0" w:color="auto"/>
              <w:right w:val="single" w:sz="4" w:space="0" w:color="auto"/>
            </w:tcBorders>
            <w:vAlign w:val="center"/>
            <w:hideMark/>
          </w:tcPr>
          <w:p w14:paraId="31BA4077" w14:textId="77777777" w:rsidR="008A6730" w:rsidRPr="008A6730" w:rsidRDefault="008A6730" w:rsidP="008A6730">
            <w:pPr>
              <w:rPr>
                <w:sz w:val="18"/>
                <w:szCs w:val="18"/>
              </w:rPr>
            </w:pPr>
            <w:r w:rsidRPr="008A6730">
              <w:rPr>
                <w:sz w:val="18"/>
                <w:szCs w:val="18"/>
              </w:rPr>
              <w:t>23.7635</w:t>
            </w:r>
          </w:p>
        </w:tc>
        <w:tc>
          <w:tcPr>
            <w:tcW w:w="815" w:type="pct"/>
            <w:tcBorders>
              <w:top w:val="nil"/>
              <w:left w:val="nil"/>
              <w:bottom w:val="single" w:sz="4" w:space="0" w:color="auto"/>
              <w:right w:val="single" w:sz="4" w:space="0" w:color="auto"/>
            </w:tcBorders>
            <w:vAlign w:val="center"/>
            <w:hideMark/>
          </w:tcPr>
          <w:p w14:paraId="5147D658"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4BF6C1E3" w14:textId="77777777" w:rsidR="008A6730" w:rsidRPr="008A6730" w:rsidRDefault="008A6730" w:rsidP="008A6730">
            <w:pPr>
              <w:rPr>
                <w:sz w:val="18"/>
                <w:szCs w:val="18"/>
              </w:rPr>
            </w:pPr>
            <w:r w:rsidRPr="008A6730">
              <w:rPr>
                <w:sz w:val="18"/>
                <w:szCs w:val="18"/>
              </w:rPr>
              <w:t>62.1175</w:t>
            </w:r>
          </w:p>
        </w:tc>
        <w:tc>
          <w:tcPr>
            <w:tcW w:w="497" w:type="pct"/>
            <w:tcBorders>
              <w:top w:val="nil"/>
              <w:left w:val="nil"/>
              <w:bottom w:val="single" w:sz="4" w:space="0" w:color="auto"/>
              <w:right w:val="single" w:sz="4" w:space="0" w:color="auto"/>
            </w:tcBorders>
            <w:noWrap/>
            <w:vAlign w:val="bottom"/>
            <w:hideMark/>
          </w:tcPr>
          <w:p w14:paraId="54790C16" w14:textId="77777777" w:rsidR="008A6730" w:rsidRPr="008A6730" w:rsidRDefault="008A6730" w:rsidP="008A6730">
            <w:pPr>
              <w:rPr>
                <w:sz w:val="18"/>
                <w:szCs w:val="18"/>
              </w:rPr>
            </w:pPr>
            <w:r w:rsidRPr="008A6730">
              <w:rPr>
                <w:sz w:val="18"/>
                <w:szCs w:val="18"/>
              </w:rPr>
              <w:t>23.9249</w:t>
            </w:r>
          </w:p>
        </w:tc>
        <w:tc>
          <w:tcPr>
            <w:tcW w:w="1081" w:type="pct"/>
            <w:tcBorders>
              <w:top w:val="nil"/>
              <w:left w:val="nil"/>
              <w:bottom w:val="single" w:sz="4" w:space="0" w:color="auto"/>
              <w:right w:val="single" w:sz="4" w:space="0" w:color="auto"/>
            </w:tcBorders>
            <w:noWrap/>
            <w:vAlign w:val="center"/>
            <w:hideMark/>
          </w:tcPr>
          <w:p w14:paraId="42D1940A"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7D291A9F" w14:textId="77777777" w:rsidR="008A6730" w:rsidRPr="008A6730" w:rsidRDefault="008A6730" w:rsidP="008A6730">
            <w:pPr>
              <w:rPr>
                <w:sz w:val="18"/>
                <w:szCs w:val="18"/>
              </w:rPr>
            </w:pPr>
            <w:r w:rsidRPr="008A6730">
              <w:rPr>
                <w:sz w:val="18"/>
                <w:szCs w:val="18"/>
              </w:rPr>
              <w:t>8.84</w:t>
            </w:r>
          </w:p>
        </w:tc>
      </w:tr>
      <w:tr w:rsidR="008A6730" w:rsidRPr="008A6730" w14:paraId="6028D6BE"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71B24E08" w14:textId="77777777" w:rsidR="008A6730" w:rsidRPr="008A6730" w:rsidRDefault="008A6730" w:rsidP="008A6730">
            <w:pPr>
              <w:rPr>
                <w:sz w:val="18"/>
                <w:szCs w:val="18"/>
              </w:rPr>
            </w:pPr>
            <w:proofErr w:type="spellStart"/>
            <w:r w:rsidRPr="008A6730">
              <w:rPr>
                <w:sz w:val="18"/>
                <w:szCs w:val="18"/>
              </w:rPr>
              <w:t>Kuivajarvi</w:t>
            </w:r>
            <w:proofErr w:type="spellEnd"/>
          </w:p>
        </w:tc>
        <w:tc>
          <w:tcPr>
            <w:tcW w:w="421" w:type="pct"/>
            <w:tcBorders>
              <w:top w:val="nil"/>
              <w:left w:val="nil"/>
              <w:bottom w:val="single" w:sz="4" w:space="0" w:color="auto"/>
              <w:right w:val="single" w:sz="4" w:space="0" w:color="auto"/>
            </w:tcBorders>
            <w:vAlign w:val="center"/>
            <w:hideMark/>
          </w:tcPr>
          <w:p w14:paraId="60686F42" w14:textId="77777777" w:rsidR="008A6730" w:rsidRPr="008A6730" w:rsidRDefault="008A6730" w:rsidP="008A6730">
            <w:pPr>
              <w:rPr>
                <w:sz w:val="18"/>
                <w:szCs w:val="18"/>
              </w:rPr>
            </w:pPr>
            <w:r w:rsidRPr="008A6730">
              <w:rPr>
                <w:sz w:val="18"/>
                <w:szCs w:val="18"/>
              </w:rPr>
              <w:t>60.7855</w:t>
            </w:r>
          </w:p>
        </w:tc>
        <w:tc>
          <w:tcPr>
            <w:tcW w:w="497" w:type="pct"/>
            <w:tcBorders>
              <w:top w:val="nil"/>
              <w:left w:val="nil"/>
              <w:bottom w:val="single" w:sz="4" w:space="0" w:color="auto"/>
              <w:right w:val="single" w:sz="4" w:space="0" w:color="auto"/>
            </w:tcBorders>
            <w:vAlign w:val="center"/>
            <w:hideMark/>
          </w:tcPr>
          <w:p w14:paraId="2181159D" w14:textId="77777777" w:rsidR="008A6730" w:rsidRPr="008A6730" w:rsidRDefault="008A6730" w:rsidP="008A6730">
            <w:pPr>
              <w:rPr>
                <w:sz w:val="18"/>
                <w:szCs w:val="18"/>
              </w:rPr>
            </w:pPr>
            <w:r w:rsidRPr="008A6730">
              <w:rPr>
                <w:sz w:val="18"/>
                <w:szCs w:val="18"/>
              </w:rPr>
              <w:t>23.8596</w:t>
            </w:r>
          </w:p>
        </w:tc>
        <w:tc>
          <w:tcPr>
            <w:tcW w:w="815" w:type="pct"/>
            <w:tcBorders>
              <w:top w:val="nil"/>
              <w:left w:val="nil"/>
              <w:bottom w:val="single" w:sz="4" w:space="0" w:color="auto"/>
              <w:right w:val="single" w:sz="4" w:space="0" w:color="auto"/>
            </w:tcBorders>
            <w:vAlign w:val="center"/>
            <w:hideMark/>
          </w:tcPr>
          <w:p w14:paraId="7026EB51"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201E86FA" w14:textId="77777777" w:rsidR="008A6730" w:rsidRPr="008A6730" w:rsidRDefault="008A6730" w:rsidP="008A6730">
            <w:pPr>
              <w:rPr>
                <w:sz w:val="18"/>
                <w:szCs w:val="18"/>
              </w:rPr>
            </w:pPr>
            <w:r w:rsidRPr="008A6730">
              <w:rPr>
                <w:sz w:val="18"/>
                <w:szCs w:val="18"/>
              </w:rPr>
              <w:t>60.7821</w:t>
            </w:r>
          </w:p>
        </w:tc>
        <w:tc>
          <w:tcPr>
            <w:tcW w:w="497" w:type="pct"/>
            <w:tcBorders>
              <w:top w:val="nil"/>
              <w:left w:val="nil"/>
              <w:bottom w:val="single" w:sz="4" w:space="0" w:color="auto"/>
              <w:right w:val="single" w:sz="4" w:space="0" w:color="auto"/>
            </w:tcBorders>
            <w:noWrap/>
            <w:vAlign w:val="bottom"/>
            <w:hideMark/>
          </w:tcPr>
          <w:p w14:paraId="4E2CE4BC" w14:textId="77777777" w:rsidR="008A6730" w:rsidRPr="008A6730" w:rsidRDefault="008A6730" w:rsidP="008A6730">
            <w:pPr>
              <w:rPr>
                <w:sz w:val="18"/>
                <w:szCs w:val="18"/>
              </w:rPr>
            </w:pPr>
            <w:r w:rsidRPr="008A6730">
              <w:rPr>
                <w:sz w:val="18"/>
                <w:szCs w:val="18"/>
              </w:rPr>
              <w:t>23.8383</w:t>
            </w:r>
          </w:p>
        </w:tc>
        <w:tc>
          <w:tcPr>
            <w:tcW w:w="1081" w:type="pct"/>
            <w:tcBorders>
              <w:top w:val="nil"/>
              <w:left w:val="nil"/>
              <w:bottom w:val="single" w:sz="4" w:space="0" w:color="auto"/>
              <w:right w:val="single" w:sz="4" w:space="0" w:color="auto"/>
            </w:tcBorders>
            <w:noWrap/>
            <w:vAlign w:val="center"/>
            <w:hideMark/>
          </w:tcPr>
          <w:p w14:paraId="2B4FD7D1"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31172666" w14:textId="77777777" w:rsidR="008A6730" w:rsidRPr="008A6730" w:rsidRDefault="008A6730" w:rsidP="008A6730">
            <w:pPr>
              <w:rPr>
                <w:sz w:val="18"/>
                <w:szCs w:val="18"/>
              </w:rPr>
            </w:pPr>
            <w:r w:rsidRPr="008A6730">
              <w:rPr>
                <w:sz w:val="18"/>
                <w:szCs w:val="18"/>
              </w:rPr>
              <w:t>1.22</w:t>
            </w:r>
          </w:p>
        </w:tc>
      </w:tr>
      <w:tr w:rsidR="008A6730" w:rsidRPr="008A6730" w14:paraId="601C44D9"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19C32000" w14:textId="77777777" w:rsidR="008A6730" w:rsidRPr="008A6730" w:rsidRDefault="008A6730" w:rsidP="008A6730">
            <w:pPr>
              <w:rPr>
                <w:sz w:val="18"/>
                <w:szCs w:val="18"/>
              </w:rPr>
            </w:pPr>
            <w:proofErr w:type="spellStart"/>
            <w:r w:rsidRPr="008A6730">
              <w:rPr>
                <w:sz w:val="18"/>
                <w:szCs w:val="18"/>
              </w:rPr>
              <w:t>Nasijarvi</w:t>
            </w:r>
            <w:proofErr w:type="spellEnd"/>
          </w:p>
        </w:tc>
        <w:tc>
          <w:tcPr>
            <w:tcW w:w="421" w:type="pct"/>
            <w:tcBorders>
              <w:top w:val="nil"/>
              <w:left w:val="nil"/>
              <w:bottom w:val="single" w:sz="4" w:space="0" w:color="auto"/>
              <w:right w:val="single" w:sz="4" w:space="0" w:color="auto"/>
            </w:tcBorders>
            <w:vAlign w:val="center"/>
            <w:hideMark/>
          </w:tcPr>
          <w:p w14:paraId="6DAF65D5" w14:textId="77777777" w:rsidR="008A6730" w:rsidRPr="008A6730" w:rsidRDefault="008A6730" w:rsidP="008A6730">
            <w:pPr>
              <w:rPr>
                <w:sz w:val="18"/>
                <w:szCs w:val="18"/>
              </w:rPr>
            </w:pPr>
            <w:r w:rsidRPr="008A6730">
              <w:rPr>
                <w:sz w:val="18"/>
                <w:szCs w:val="18"/>
              </w:rPr>
              <w:t>61.6318</w:t>
            </w:r>
          </w:p>
        </w:tc>
        <w:tc>
          <w:tcPr>
            <w:tcW w:w="497" w:type="pct"/>
            <w:tcBorders>
              <w:top w:val="nil"/>
              <w:left w:val="nil"/>
              <w:bottom w:val="single" w:sz="4" w:space="0" w:color="auto"/>
              <w:right w:val="single" w:sz="4" w:space="0" w:color="auto"/>
            </w:tcBorders>
            <w:vAlign w:val="center"/>
            <w:hideMark/>
          </w:tcPr>
          <w:p w14:paraId="7CE2814E" w14:textId="77777777" w:rsidR="008A6730" w:rsidRPr="008A6730" w:rsidRDefault="008A6730" w:rsidP="008A6730">
            <w:pPr>
              <w:rPr>
                <w:sz w:val="18"/>
                <w:szCs w:val="18"/>
              </w:rPr>
            </w:pPr>
            <w:r w:rsidRPr="008A6730">
              <w:rPr>
                <w:sz w:val="18"/>
                <w:szCs w:val="18"/>
              </w:rPr>
              <w:t>23.7505</w:t>
            </w:r>
          </w:p>
        </w:tc>
        <w:tc>
          <w:tcPr>
            <w:tcW w:w="815" w:type="pct"/>
            <w:tcBorders>
              <w:top w:val="nil"/>
              <w:left w:val="nil"/>
              <w:bottom w:val="single" w:sz="4" w:space="0" w:color="auto"/>
              <w:right w:val="single" w:sz="4" w:space="0" w:color="auto"/>
            </w:tcBorders>
            <w:vAlign w:val="center"/>
            <w:hideMark/>
          </w:tcPr>
          <w:p w14:paraId="188780F4"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216ACE9C" w14:textId="77777777" w:rsidR="008A6730" w:rsidRPr="008A6730" w:rsidRDefault="008A6730" w:rsidP="008A6730">
            <w:pPr>
              <w:rPr>
                <w:sz w:val="18"/>
                <w:szCs w:val="18"/>
              </w:rPr>
            </w:pPr>
            <w:r w:rsidRPr="008A6730">
              <w:rPr>
                <w:sz w:val="18"/>
                <w:szCs w:val="18"/>
              </w:rPr>
              <w:t>61.5086</w:t>
            </w:r>
          </w:p>
        </w:tc>
        <w:tc>
          <w:tcPr>
            <w:tcW w:w="497" w:type="pct"/>
            <w:tcBorders>
              <w:top w:val="nil"/>
              <w:left w:val="nil"/>
              <w:bottom w:val="single" w:sz="4" w:space="0" w:color="auto"/>
              <w:right w:val="single" w:sz="4" w:space="0" w:color="auto"/>
            </w:tcBorders>
            <w:noWrap/>
            <w:vAlign w:val="bottom"/>
            <w:hideMark/>
          </w:tcPr>
          <w:p w14:paraId="1984F278" w14:textId="77777777" w:rsidR="008A6730" w:rsidRPr="008A6730" w:rsidRDefault="008A6730" w:rsidP="008A6730">
            <w:pPr>
              <w:rPr>
                <w:sz w:val="18"/>
                <w:szCs w:val="18"/>
              </w:rPr>
            </w:pPr>
            <w:r w:rsidRPr="008A6730">
              <w:rPr>
                <w:sz w:val="18"/>
                <w:szCs w:val="18"/>
              </w:rPr>
              <w:t>23.7725</w:t>
            </w:r>
          </w:p>
        </w:tc>
        <w:tc>
          <w:tcPr>
            <w:tcW w:w="1081" w:type="pct"/>
            <w:tcBorders>
              <w:top w:val="nil"/>
              <w:left w:val="nil"/>
              <w:bottom w:val="single" w:sz="4" w:space="0" w:color="auto"/>
              <w:right w:val="single" w:sz="4" w:space="0" w:color="auto"/>
            </w:tcBorders>
            <w:noWrap/>
            <w:vAlign w:val="center"/>
            <w:hideMark/>
          </w:tcPr>
          <w:p w14:paraId="1C569720"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40F05C93" w14:textId="77777777" w:rsidR="008A6730" w:rsidRPr="008A6730" w:rsidRDefault="008A6730" w:rsidP="008A6730">
            <w:pPr>
              <w:rPr>
                <w:sz w:val="18"/>
                <w:szCs w:val="18"/>
              </w:rPr>
            </w:pPr>
            <w:r w:rsidRPr="008A6730">
              <w:rPr>
                <w:sz w:val="18"/>
                <w:szCs w:val="18"/>
              </w:rPr>
              <w:t>13.78</w:t>
            </w:r>
          </w:p>
        </w:tc>
      </w:tr>
      <w:tr w:rsidR="008A6730" w:rsidRPr="008A6730" w14:paraId="4E6E3E12"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378A23AE" w14:textId="77777777" w:rsidR="008A6730" w:rsidRPr="008A6730" w:rsidRDefault="008A6730" w:rsidP="008A6730">
            <w:pPr>
              <w:rPr>
                <w:sz w:val="18"/>
                <w:szCs w:val="18"/>
              </w:rPr>
            </w:pPr>
            <w:proofErr w:type="spellStart"/>
            <w:r w:rsidRPr="008A6730">
              <w:rPr>
                <w:sz w:val="18"/>
                <w:szCs w:val="18"/>
              </w:rPr>
              <w:t>Lappajarvi</w:t>
            </w:r>
            <w:proofErr w:type="spellEnd"/>
          </w:p>
        </w:tc>
        <w:tc>
          <w:tcPr>
            <w:tcW w:w="421" w:type="pct"/>
            <w:tcBorders>
              <w:top w:val="nil"/>
              <w:left w:val="nil"/>
              <w:bottom w:val="single" w:sz="4" w:space="0" w:color="auto"/>
              <w:right w:val="single" w:sz="4" w:space="0" w:color="auto"/>
            </w:tcBorders>
            <w:vAlign w:val="center"/>
            <w:hideMark/>
          </w:tcPr>
          <w:p w14:paraId="4987A4CD" w14:textId="77777777" w:rsidR="008A6730" w:rsidRPr="008A6730" w:rsidRDefault="008A6730" w:rsidP="008A6730">
            <w:pPr>
              <w:rPr>
                <w:sz w:val="18"/>
                <w:szCs w:val="18"/>
              </w:rPr>
            </w:pPr>
            <w:r w:rsidRPr="008A6730">
              <w:rPr>
                <w:sz w:val="18"/>
                <w:szCs w:val="18"/>
              </w:rPr>
              <w:t>63.1480</w:t>
            </w:r>
          </w:p>
        </w:tc>
        <w:tc>
          <w:tcPr>
            <w:tcW w:w="497" w:type="pct"/>
            <w:tcBorders>
              <w:top w:val="nil"/>
              <w:left w:val="nil"/>
              <w:bottom w:val="single" w:sz="4" w:space="0" w:color="auto"/>
              <w:right w:val="single" w:sz="4" w:space="0" w:color="auto"/>
            </w:tcBorders>
            <w:vAlign w:val="center"/>
            <w:hideMark/>
          </w:tcPr>
          <w:p w14:paraId="73CA1719" w14:textId="77777777" w:rsidR="008A6730" w:rsidRPr="008A6730" w:rsidRDefault="008A6730" w:rsidP="008A6730">
            <w:pPr>
              <w:rPr>
                <w:sz w:val="18"/>
                <w:szCs w:val="18"/>
              </w:rPr>
            </w:pPr>
            <w:r w:rsidRPr="008A6730">
              <w:rPr>
                <w:sz w:val="18"/>
                <w:szCs w:val="18"/>
              </w:rPr>
              <w:t>23.6706</w:t>
            </w:r>
          </w:p>
        </w:tc>
        <w:tc>
          <w:tcPr>
            <w:tcW w:w="815" w:type="pct"/>
            <w:tcBorders>
              <w:top w:val="nil"/>
              <w:left w:val="nil"/>
              <w:bottom w:val="single" w:sz="4" w:space="0" w:color="auto"/>
              <w:right w:val="single" w:sz="4" w:space="0" w:color="auto"/>
            </w:tcBorders>
            <w:vAlign w:val="center"/>
            <w:hideMark/>
          </w:tcPr>
          <w:p w14:paraId="2AE516FD"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31AFB9F5" w14:textId="77777777" w:rsidR="008A6730" w:rsidRPr="008A6730" w:rsidRDefault="008A6730" w:rsidP="008A6730">
            <w:pPr>
              <w:rPr>
                <w:sz w:val="18"/>
                <w:szCs w:val="18"/>
              </w:rPr>
            </w:pPr>
            <w:r w:rsidRPr="008A6730">
              <w:rPr>
                <w:sz w:val="18"/>
                <w:szCs w:val="18"/>
              </w:rPr>
              <w:t>63.2595</w:t>
            </w:r>
          </w:p>
        </w:tc>
        <w:tc>
          <w:tcPr>
            <w:tcW w:w="497" w:type="pct"/>
            <w:tcBorders>
              <w:top w:val="nil"/>
              <w:left w:val="nil"/>
              <w:bottom w:val="single" w:sz="4" w:space="0" w:color="auto"/>
              <w:right w:val="single" w:sz="4" w:space="0" w:color="auto"/>
            </w:tcBorders>
            <w:noWrap/>
            <w:vAlign w:val="bottom"/>
            <w:hideMark/>
          </w:tcPr>
          <w:p w14:paraId="3D7DC1DF" w14:textId="77777777" w:rsidR="008A6730" w:rsidRPr="008A6730" w:rsidRDefault="008A6730" w:rsidP="008A6730">
            <w:pPr>
              <w:rPr>
                <w:sz w:val="18"/>
                <w:szCs w:val="18"/>
              </w:rPr>
            </w:pPr>
            <w:r w:rsidRPr="008A6730">
              <w:rPr>
                <w:sz w:val="18"/>
                <w:szCs w:val="18"/>
              </w:rPr>
              <w:t>23.6353</w:t>
            </w:r>
          </w:p>
        </w:tc>
        <w:tc>
          <w:tcPr>
            <w:tcW w:w="1081" w:type="pct"/>
            <w:tcBorders>
              <w:top w:val="nil"/>
              <w:left w:val="nil"/>
              <w:bottom w:val="single" w:sz="4" w:space="0" w:color="auto"/>
              <w:right w:val="single" w:sz="4" w:space="0" w:color="auto"/>
            </w:tcBorders>
            <w:noWrap/>
            <w:vAlign w:val="center"/>
            <w:hideMark/>
          </w:tcPr>
          <w:p w14:paraId="1C8367FF"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78396F42" w14:textId="77777777" w:rsidR="008A6730" w:rsidRPr="008A6730" w:rsidRDefault="008A6730" w:rsidP="008A6730">
            <w:pPr>
              <w:rPr>
                <w:sz w:val="18"/>
                <w:szCs w:val="18"/>
              </w:rPr>
            </w:pPr>
            <w:r w:rsidRPr="008A6730">
              <w:rPr>
                <w:sz w:val="18"/>
                <w:szCs w:val="18"/>
              </w:rPr>
              <w:t>12.55</w:t>
            </w:r>
          </w:p>
        </w:tc>
      </w:tr>
      <w:tr w:rsidR="008A6730" w:rsidRPr="008A6730" w14:paraId="25CFF713"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7650258F" w14:textId="77777777" w:rsidR="008A6730" w:rsidRPr="008A6730" w:rsidRDefault="008A6730" w:rsidP="008A6730">
            <w:pPr>
              <w:rPr>
                <w:sz w:val="18"/>
                <w:szCs w:val="18"/>
              </w:rPr>
            </w:pPr>
            <w:proofErr w:type="spellStart"/>
            <w:r w:rsidRPr="008A6730">
              <w:rPr>
                <w:sz w:val="18"/>
                <w:szCs w:val="18"/>
              </w:rPr>
              <w:t>Pesiojarvi</w:t>
            </w:r>
            <w:proofErr w:type="spellEnd"/>
          </w:p>
        </w:tc>
        <w:tc>
          <w:tcPr>
            <w:tcW w:w="421" w:type="pct"/>
            <w:tcBorders>
              <w:top w:val="nil"/>
              <w:left w:val="nil"/>
              <w:bottom w:val="single" w:sz="4" w:space="0" w:color="auto"/>
              <w:right w:val="single" w:sz="4" w:space="0" w:color="auto"/>
            </w:tcBorders>
            <w:vAlign w:val="center"/>
            <w:hideMark/>
          </w:tcPr>
          <w:p w14:paraId="7BBDC3CD" w14:textId="77777777" w:rsidR="008A6730" w:rsidRPr="008A6730" w:rsidRDefault="008A6730" w:rsidP="008A6730">
            <w:pPr>
              <w:rPr>
                <w:sz w:val="18"/>
                <w:szCs w:val="18"/>
              </w:rPr>
            </w:pPr>
            <w:r w:rsidRPr="008A6730">
              <w:rPr>
                <w:sz w:val="18"/>
                <w:szCs w:val="18"/>
              </w:rPr>
              <w:t>64.9451</w:t>
            </w:r>
          </w:p>
        </w:tc>
        <w:tc>
          <w:tcPr>
            <w:tcW w:w="497" w:type="pct"/>
            <w:tcBorders>
              <w:top w:val="nil"/>
              <w:left w:val="nil"/>
              <w:bottom w:val="single" w:sz="4" w:space="0" w:color="auto"/>
              <w:right w:val="single" w:sz="4" w:space="0" w:color="auto"/>
            </w:tcBorders>
            <w:vAlign w:val="center"/>
            <w:hideMark/>
          </w:tcPr>
          <w:p w14:paraId="3A0D7C32" w14:textId="77777777" w:rsidR="008A6730" w:rsidRPr="008A6730" w:rsidRDefault="008A6730" w:rsidP="008A6730">
            <w:pPr>
              <w:rPr>
                <w:sz w:val="18"/>
                <w:szCs w:val="18"/>
              </w:rPr>
            </w:pPr>
            <w:r w:rsidRPr="008A6730">
              <w:rPr>
                <w:sz w:val="18"/>
                <w:szCs w:val="18"/>
              </w:rPr>
              <w:t>28.6502</w:t>
            </w:r>
          </w:p>
        </w:tc>
        <w:tc>
          <w:tcPr>
            <w:tcW w:w="815" w:type="pct"/>
            <w:tcBorders>
              <w:top w:val="nil"/>
              <w:left w:val="nil"/>
              <w:bottom w:val="single" w:sz="4" w:space="0" w:color="auto"/>
              <w:right w:val="single" w:sz="4" w:space="0" w:color="auto"/>
            </w:tcBorders>
            <w:vAlign w:val="center"/>
            <w:hideMark/>
          </w:tcPr>
          <w:p w14:paraId="32625338"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011F6902" w14:textId="77777777" w:rsidR="008A6730" w:rsidRPr="008A6730" w:rsidRDefault="008A6730" w:rsidP="008A6730">
            <w:pPr>
              <w:rPr>
                <w:sz w:val="18"/>
                <w:szCs w:val="18"/>
              </w:rPr>
            </w:pPr>
            <w:r w:rsidRPr="008A6730">
              <w:rPr>
                <w:sz w:val="18"/>
                <w:szCs w:val="18"/>
              </w:rPr>
              <w:t> </w:t>
            </w:r>
          </w:p>
        </w:tc>
        <w:tc>
          <w:tcPr>
            <w:tcW w:w="497" w:type="pct"/>
            <w:tcBorders>
              <w:top w:val="nil"/>
              <w:left w:val="nil"/>
              <w:bottom w:val="single" w:sz="4" w:space="0" w:color="auto"/>
              <w:right w:val="single" w:sz="4" w:space="0" w:color="auto"/>
            </w:tcBorders>
            <w:noWrap/>
            <w:vAlign w:val="bottom"/>
            <w:hideMark/>
          </w:tcPr>
          <w:p w14:paraId="2D0C2727" w14:textId="77777777" w:rsidR="008A6730" w:rsidRPr="008A6730" w:rsidRDefault="008A6730" w:rsidP="008A6730">
            <w:pPr>
              <w:rPr>
                <w:sz w:val="18"/>
                <w:szCs w:val="18"/>
              </w:rPr>
            </w:pPr>
            <w:r w:rsidRPr="008A6730">
              <w:rPr>
                <w:sz w:val="18"/>
                <w:szCs w:val="18"/>
              </w:rPr>
              <w:t> </w:t>
            </w:r>
          </w:p>
        </w:tc>
        <w:tc>
          <w:tcPr>
            <w:tcW w:w="1081" w:type="pct"/>
            <w:tcBorders>
              <w:top w:val="nil"/>
              <w:left w:val="nil"/>
              <w:bottom w:val="single" w:sz="4" w:space="0" w:color="auto"/>
              <w:right w:val="single" w:sz="4" w:space="0" w:color="auto"/>
            </w:tcBorders>
            <w:noWrap/>
            <w:vAlign w:val="center"/>
            <w:hideMark/>
          </w:tcPr>
          <w:p w14:paraId="4646CA33" w14:textId="77777777" w:rsidR="008A6730" w:rsidRPr="008A6730" w:rsidRDefault="008A6730" w:rsidP="008A6730">
            <w:pPr>
              <w:rPr>
                <w:sz w:val="18"/>
                <w:szCs w:val="18"/>
              </w:rPr>
            </w:pPr>
            <w:r w:rsidRPr="008A6730">
              <w:rPr>
                <w:sz w:val="18"/>
                <w:szCs w:val="18"/>
              </w:rPr>
              <w:t>no station</w:t>
            </w:r>
          </w:p>
        </w:tc>
        <w:tc>
          <w:tcPr>
            <w:tcW w:w="691" w:type="pct"/>
            <w:tcBorders>
              <w:top w:val="nil"/>
              <w:left w:val="nil"/>
              <w:bottom w:val="single" w:sz="4" w:space="0" w:color="auto"/>
              <w:right w:val="single" w:sz="4" w:space="0" w:color="auto"/>
            </w:tcBorders>
            <w:noWrap/>
            <w:vAlign w:val="bottom"/>
            <w:hideMark/>
          </w:tcPr>
          <w:p w14:paraId="24C7F35D" w14:textId="77777777" w:rsidR="008A6730" w:rsidRPr="008A6730" w:rsidRDefault="008A6730" w:rsidP="008A6730">
            <w:pPr>
              <w:rPr>
                <w:sz w:val="18"/>
                <w:szCs w:val="18"/>
              </w:rPr>
            </w:pPr>
            <w:r w:rsidRPr="008A6730">
              <w:rPr>
                <w:sz w:val="18"/>
                <w:szCs w:val="18"/>
              </w:rPr>
              <w:t> </w:t>
            </w:r>
          </w:p>
        </w:tc>
      </w:tr>
      <w:tr w:rsidR="008A6730" w:rsidRPr="008A6730" w14:paraId="46EFC36C"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364667E6" w14:textId="77777777" w:rsidR="008A6730" w:rsidRPr="008A6730" w:rsidRDefault="008A6730" w:rsidP="008A6730">
            <w:pPr>
              <w:rPr>
                <w:sz w:val="18"/>
                <w:szCs w:val="18"/>
              </w:rPr>
            </w:pPr>
            <w:proofErr w:type="spellStart"/>
            <w:r w:rsidRPr="008A6730">
              <w:rPr>
                <w:sz w:val="18"/>
                <w:szCs w:val="18"/>
              </w:rPr>
              <w:t>Rehja-Nuas</w:t>
            </w:r>
            <w:proofErr w:type="spellEnd"/>
          </w:p>
        </w:tc>
        <w:tc>
          <w:tcPr>
            <w:tcW w:w="421" w:type="pct"/>
            <w:tcBorders>
              <w:top w:val="nil"/>
              <w:left w:val="nil"/>
              <w:bottom w:val="single" w:sz="4" w:space="0" w:color="auto"/>
              <w:right w:val="single" w:sz="4" w:space="0" w:color="auto"/>
            </w:tcBorders>
            <w:vAlign w:val="center"/>
            <w:hideMark/>
          </w:tcPr>
          <w:p w14:paraId="460CADC8" w14:textId="77777777" w:rsidR="008A6730" w:rsidRPr="008A6730" w:rsidRDefault="008A6730" w:rsidP="008A6730">
            <w:pPr>
              <w:rPr>
                <w:sz w:val="18"/>
                <w:szCs w:val="18"/>
              </w:rPr>
            </w:pPr>
            <w:r w:rsidRPr="008A6730">
              <w:rPr>
                <w:sz w:val="18"/>
                <w:szCs w:val="18"/>
              </w:rPr>
              <w:t>64.1840</w:t>
            </w:r>
          </w:p>
        </w:tc>
        <w:tc>
          <w:tcPr>
            <w:tcW w:w="497" w:type="pct"/>
            <w:tcBorders>
              <w:top w:val="nil"/>
              <w:left w:val="nil"/>
              <w:bottom w:val="single" w:sz="4" w:space="0" w:color="auto"/>
              <w:right w:val="single" w:sz="4" w:space="0" w:color="auto"/>
            </w:tcBorders>
            <w:vAlign w:val="center"/>
            <w:hideMark/>
          </w:tcPr>
          <w:p w14:paraId="6F73B994" w14:textId="77777777" w:rsidR="008A6730" w:rsidRPr="008A6730" w:rsidRDefault="008A6730" w:rsidP="008A6730">
            <w:pPr>
              <w:rPr>
                <w:sz w:val="18"/>
                <w:szCs w:val="18"/>
              </w:rPr>
            </w:pPr>
            <w:r w:rsidRPr="008A6730">
              <w:rPr>
                <w:sz w:val="18"/>
                <w:szCs w:val="18"/>
              </w:rPr>
              <w:t>28.0162</w:t>
            </w:r>
          </w:p>
        </w:tc>
        <w:tc>
          <w:tcPr>
            <w:tcW w:w="815" w:type="pct"/>
            <w:tcBorders>
              <w:top w:val="nil"/>
              <w:left w:val="nil"/>
              <w:bottom w:val="single" w:sz="4" w:space="0" w:color="auto"/>
              <w:right w:val="single" w:sz="4" w:space="0" w:color="auto"/>
            </w:tcBorders>
            <w:vAlign w:val="center"/>
            <w:hideMark/>
          </w:tcPr>
          <w:p w14:paraId="45A3607F"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27B9BA2F" w14:textId="77777777" w:rsidR="008A6730" w:rsidRPr="008A6730" w:rsidRDefault="008A6730" w:rsidP="008A6730">
            <w:pPr>
              <w:rPr>
                <w:sz w:val="18"/>
                <w:szCs w:val="18"/>
              </w:rPr>
            </w:pPr>
            <w:r w:rsidRPr="008A6730">
              <w:rPr>
                <w:sz w:val="18"/>
                <w:szCs w:val="18"/>
              </w:rPr>
              <w:t>64.1616</w:t>
            </w:r>
          </w:p>
        </w:tc>
        <w:tc>
          <w:tcPr>
            <w:tcW w:w="497" w:type="pct"/>
            <w:tcBorders>
              <w:top w:val="nil"/>
              <w:left w:val="nil"/>
              <w:bottom w:val="single" w:sz="4" w:space="0" w:color="auto"/>
              <w:right w:val="single" w:sz="4" w:space="0" w:color="auto"/>
            </w:tcBorders>
            <w:noWrap/>
            <w:vAlign w:val="bottom"/>
            <w:hideMark/>
          </w:tcPr>
          <w:p w14:paraId="1B2872F2" w14:textId="77777777" w:rsidR="008A6730" w:rsidRPr="008A6730" w:rsidRDefault="008A6730" w:rsidP="008A6730">
            <w:pPr>
              <w:rPr>
                <w:sz w:val="18"/>
                <w:szCs w:val="18"/>
              </w:rPr>
            </w:pPr>
            <w:r w:rsidRPr="008A6730">
              <w:rPr>
                <w:sz w:val="18"/>
                <w:szCs w:val="18"/>
              </w:rPr>
              <w:t>28.2441</w:t>
            </w:r>
          </w:p>
        </w:tc>
        <w:tc>
          <w:tcPr>
            <w:tcW w:w="1081" w:type="pct"/>
            <w:tcBorders>
              <w:top w:val="nil"/>
              <w:left w:val="nil"/>
              <w:bottom w:val="single" w:sz="4" w:space="0" w:color="auto"/>
              <w:right w:val="single" w:sz="4" w:space="0" w:color="auto"/>
            </w:tcBorders>
            <w:noWrap/>
            <w:vAlign w:val="center"/>
            <w:hideMark/>
          </w:tcPr>
          <w:p w14:paraId="79CE6788"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7E66C064" w14:textId="77777777" w:rsidR="008A6730" w:rsidRPr="008A6730" w:rsidRDefault="008A6730" w:rsidP="008A6730">
            <w:pPr>
              <w:rPr>
                <w:sz w:val="18"/>
                <w:szCs w:val="18"/>
              </w:rPr>
            </w:pPr>
            <w:r w:rsidRPr="008A6730">
              <w:rPr>
                <w:sz w:val="18"/>
                <w:szCs w:val="18"/>
              </w:rPr>
              <w:t>11.36</w:t>
            </w:r>
          </w:p>
        </w:tc>
      </w:tr>
      <w:tr w:rsidR="008A6730" w:rsidRPr="008A6730" w14:paraId="3178E83D"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7728F341" w14:textId="77777777" w:rsidR="008A6730" w:rsidRPr="008A6730" w:rsidRDefault="008A6730" w:rsidP="008A6730">
            <w:pPr>
              <w:rPr>
                <w:sz w:val="18"/>
                <w:szCs w:val="18"/>
              </w:rPr>
            </w:pPr>
            <w:proofErr w:type="spellStart"/>
            <w:r w:rsidRPr="008A6730">
              <w:rPr>
                <w:sz w:val="18"/>
                <w:szCs w:val="18"/>
              </w:rPr>
              <w:t>Oulujarvi</w:t>
            </w:r>
            <w:proofErr w:type="spellEnd"/>
          </w:p>
        </w:tc>
        <w:tc>
          <w:tcPr>
            <w:tcW w:w="421" w:type="pct"/>
            <w:tcBorders>
              <w:top w:val="nil"/>
              <w:left w:val="nil"/>
              <w:bottom w:val="single" w:sz="4" w:space="0" w:color="auto"/>
              <w:right w:val="single" w:sz="4" w:space="0" w:color="auto"/>
            </w:tcBorders>
            <w:vAlign w:val="center"/>
            <w:hideMark/>
          </w:tcPr>
          <w:p w14:paraId="7908E977" w14:textId="77777777" w:rsidR="008A6730" w:rsidRPr="008A6730" w:rsidRDefault="008A6730" w:rsidP="008A6730">
            <w:pPr>
              <w:rPr>
                <w:sz w:val="18"/>
                <w:szCs w:val="18"/>
              </w:rPr>
            </w:pPr>
            <w:r w:rsidRPr="008A6730">
              <w:rPr>
                <w:sz w:val="18"/>
                <w:szCs w:val="18"/>
              </w:rPr>
              <w:t>64.4500</w:t>
            </w:r>
          </w:p>
        </w:tc>
        <w:tc>
          <w:tcPr>
            <w:tcW w:w="497" w:type="pct"/>
            <w:tcBorders>
              <w:top w:val="nil"/>
              <w:left w:val="nil"/>
              <w:bottom w:val="single" w:sz="4" w:space="0" w:color="auto"/>
              <w:right w:val="single" w:sz="4" w:space="0" w:color="auto"/>
            </w:tcBorders>
            <w:vAlign w:val="center"/>
            <w:hideMark/>
          </w:tcPr>
          <w:p w14:paraId="65F166F3" w14:textId="77777777" w:rsidR="008A6730" w:rsidRPr="008A6730" w:rsidRDefault="008A6730" w:rsidP="008A6730">
            <w:pPr>
              <w:rPr>
                <w:sz w:val="18"/>
                <w:szCs w:val="18"/>
              </w:rPr>
            </w:pPr>
            <w:r w:rsidRPr="008A6730">
              <w:rPr>
                <w:sz w:val="18"/>
                <w:szCs w:val="18"/>
              </w:rPr>
              <w:t>26.9700</w:t>
            </w:r>
          </w:p>
        </w:tc>
        <w:tc>
          <w:tcPr>
            <w:tcW w:w="815" w:type="pct"/>
            <w:tcBorders>
              <w:top w:val="nil"/>
              <w:left w:val="nil"/>
              <w:bottom w:val="single" w:sz="4" w:space="0" w:color="auto"/>
              <w:right w:val="single" w:sz="4" w:space="0" w:color="auto"/>
            </w:tcBorders>
            <w:vAlign w:val="center"/>
            <w:hideMark/>
          </w:tcPr>
          <w:p w14:paraId="790767B1"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2C21F553" w14:textId="77777777" w:rsidR="008A6730" w:rsidRPr="008A6730" w:rsidRDefault="008A6730" w:rsidP="008A6730">
            <w:pPr>
              <w:rPr>
                <w:sz w:val="18"/>
                <w:szCs w:val="18"/>
              </w:rPr>
            </w:pPr>
            <w:r w:rsidRPr="008A6730">
              <w:rPr>
                <w:sz w:val="18"/>
                <w:szCs w:val="18"/>
              </w:rPr>
              <w:t>64.5509</w:t>
            </w:r>
          </w:p>
        </w:tc>
        <w:tc>
          <w:tcPr>
            <w:tcW w:w="497" w:type="pct"/>
            <w:tcBorders>
              <w:top w:val="nil"/>
              <w:left w:val="nil"/>
              <w:bottom w:val="single" w:sz="4" w:space="0" w:color="auto"/>
              <w:right w:val="single" w:sz="4" w:space="0" w:color="auto"/>
            </w:tcBorders>
            <w:noWrap/>
            <w:vAlign w:val="bottom"/>
            <w:hideMark/>
          </w:tcPr>
          <w:p w14:paraId="2DCD4D17" w14:textId="77777777" w:rsidR="008A6730" w:rsidRPr="008A6730" w:rsidRDefault="008A6730" w:rsidP="008A6730">
            <w:pPr>
              <w:rPr>
                <w:sz w:val="18"/>
                <w:szCs w:val="18"/>
              </w:rPr>
            </w:pPr>
            <w:r w:rsidRPr="008A6730">
              <w:rPr>
                <w:sz w:val="18"/>
                <w:szCs w:val="18"/>
              </w:rPr>
              <w:t>26.8240</w:t>
            </w:r>
          </w:p>
        </w:tc>
        <w:tc>
          <w:tcPr>
            <w:tcW w:w="1081" w:type="pct"/>
            <w:tcBorders>
              <w:top w:val="nil"/>
              <w:left w:val="nil"/>
              <w:bottom w:val="single" w:sz="4" w:space="0" w:color="auto"/>
              <w:right w:val="single" w:sz="4" w:space="0" w:color="auto"/>
            </w:tcBorders>
            <w:noWrap/>
            <w:vAlign w:val="center"/>
            <w:hideMark/>
          </w:tcPr>
          <w:p w14:paraId="38134053"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5597893E" w14:textId="77777777" w:rsidR="008A6730" w:rsidRPr="008A6730" w:rsidRDefault="008A6730" w:rsidP="008A6730">
            <w:pPr>
              <w:rPr>
                <w:sz w:val="18"/>
                <w:szCs w:val="18"/>
              </w:rPr>
            </w:pPr>
            <w:r w:rsidRPr="008A6730">
              <w:rPr>
                <w:sz w:val="18"/>
                <w:szCs w:val="18"/>
              </w:rPr>
              <w:t>13.26</w:t>
            </w:r>
          </w:p>
        </w:tc>
      </w:tr>
      <w:tr w:rsidR="008A6730" w:rsidRPr="008A6730" w14:paraId="252257BD"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06724867" w14:textId="77777777" w:rsidR="008A6730" w:rsidRPr="008A6730" w:rsidRDefault="008A6730" w:rsidP="008A6730">
            <w:pPr>
              <w:rPr>
                <w:sz w:val="18"/>
                <w:szCs w:val="18"/>
              </w:rPr>
            </w:pPr>
            <w:proofErr w:type="spellStart"/>
            <w:r w:rsidRPr="008A6730">
              <w:rPr>
                <w:sz w:val="18"/>
                <w:szCs w:val="18"/>
              </w:rPr>
              <w:t>Ounasjarvi</w:t>
            </w:r>
            <w:proofErr w:type="spellEnd"/>
          </w:p>
        </w:tc>
        <w:tc>
          <w:tcPr>
            <w:tcW w:w="421" w:type="pct"/>
            <w:tcBorders>
              <w:top w:val="nil"/>
              <w:left w:val="nil"/>
              <w:bottom w:val="single" w:sz="4" w:space="0" w:color="auto"/>
              <w:right w:val="single" w:sz="4" w:space="0" w:color="auto"/>
            </w:tcBorders>
            <w:vAlign w:val="center"/>
            <w:hideMark/>
          </w:tcPr>
          <w:p w14:paraId="69503B88" w14:textId="77777777" w:rsidR="008A6730" w:rsidRPr="008A6730" w:rsidRDefault="008A6730" w:rsidP="008A6730">
            <w:pPr>
              <w:rPr>
                <w:sz w:val="18"/>
                <w:szCs w:val="18"/>
              </w:rPr>
            </w:pPr>
            <w:r w:rsidRPr="008A6730">
              <w:rPr>
                <w:sz w:val="18"/>
                <w:szCs w:val="18"/>
              </w:rPr>
              <w:t>68.3771</w:t>
            </w:r>
          </w:p>
        </w:tc>
        <w:tc>
          <w:tcPr>
            <w:tcW w:w="497" w:type="pct"/>
            <w:tcBorders>
              <w:top w:val="nil"/>
              <w:left w:val="nil"/>
              <w:bottom w:val="single" w:sz="4" w:space="0" w:color="auto"/>
              <w:right w:val="single" w:sz="4" w:space="0" w:color="auto"/>
            </w:tcBorders>
            <w:vAlign w:val="center"/>
            <w:hideMark/>
          </w:tcPr>
          <w:p w14:paraId="4608BF60" w14:textId="77777777" w:rsidR="008A6730" w:rsidRPr="008A6730" w:rsidRDefault="008A6730" w:rsidP="008A6730">
            <w:pPr>
              <w:rPr>
                <w:sz w:val="18"/>
                <w:szCs w:val="18"/>
              </w:rPr>
            </w:pPr>
            <w:r w:rsidRPr="008A6730">
              <w:rPr>
                <w:sz w:val="18"/>
                <w:szCs w:val="18"/>
              </w:rPr>
              <w:t>23.6016</w:t>
            </w:r>
          </w:p>
        </w:tc>
        <w:tc>
          <w:tcPr>
            <w:tcW w:w="815" w:type="pct"/>
            <w:tcBorders>
              <w:top w:val="nil"/>
              <w:left w:val="nil"/>
              <w:bottom w:val="single" w:sz="4" w:space="0" w:color="auto"/>
              <w:right w:val="single" w:sz="4" w:space="0" w:color="auto"/>
            </w:tcBorders>
            <w:noWrap/>
            <w:vAlign w:val="bottom"/>
            <w:hideMark/>
          </w:tcPr>
          <w:p w14:paraId="58A2A016" w14:textId="77777777" w:rsidR="008A6730" w:rsidRPr="008A6730" w:rsidRDefault="008A6730" w:rsidP="008A6730">
            <w:pPr>
              <w:rPr>
                <w:sz w:val="18"/>
                <w:szCs w:val="18"/>
              </w:rPr>
            </w:pPr>
            <w:r w:rsidRPr="008A6730">
              <w:rPr>
                <w:sz w:val="18"/>
                <w:szCs w:val="18"/>
              </w:rPr>
              <w:t>close to lake shore</w:t>
            </w:r>
          </w:p>
        </w:tc>
        <w:tc>
          <w:tcPr>
            <w:tcW w:w="421" w:type="pct"/>
            <w:tcBorders>
              <w:top w:val="nil"/>
              <w:left w:val="nil"/>
              <w:bottom w:val="single" w:sz="4" w:space="0" w:color="auto"/>
              <w:right w:val="single" w:sz="4" w:space="0" w:color="auto"/>
            </w:tcBorders>
            <w:noWrap/>
            <w:vAlign w:val="bottom"/>
            <w:hideMark/>
          </w:tcPr>
          <w:p w14:paraId="71E46081" w14:textId="77777777" w:rsidR="008A6730" w:rsidRPr="008A6730" w:rsidRDefault="008A6730" w:rsidP="008A6730">
            <w:pPr>
              <w:rPr>
                <w:sz w:val="18"/>
                <w:szCs w:val="18"/>
              </w:rPr>
            </w:pPr>
            <w:r w:rsidRPr="008A6730">
              <w:rPr>
                <w:sz w:val="18"/>
                <w:szCs w:val="18"/>
              </w:rPr>
              <w:t>68.3975</w:t>
            </w:r>
          </w:p>
        </w:tc>
        <w:tc>
          <w:tcPr>
            <w:tcW w:w="497" w:type="pct"/>
            <w:tcBorders>
              <w:top w:val="nil"/>
              <w:left w:val="nil"/>
              <w:bottom w:val="single" w:sz="4" w:space="0" w:color="auto"/>
              <w:right w:val="single" w:sz="4" w:space="0" w:color="auto"/>
            </w:tcBorders>
            <w:noWrap/>
            <w:vAlign w:val="bottom"/>
            <w:hideMark/>
          </w:tcPr>
          <w:p w14:paraId="61572002" w14:textId="77777777" w:rsidR="008A6730" w:rsidRPr="008A6730" w:rsidRDefault="008A6730" w:rsidP="008A6730">
            <w:pPr>
              <w:rPr>
                <w:sz w:val="18"/>
                <w:szCs w:val="18"/>
              </w:rPr>
            </w:pPr>
            <w:r w:rsidRPr="008A6730">
              <w:rPr>
                <w:sz w:val="18"/>
                <w:szCs w:val="18"/>
              </w:rPr>
              <w:t>23.7170</w:t>
            </w:r>
          </w:p>
        </w:tc>
        <w:tc>
          <w:tcPr>
            <w:tcW w:w="1081" w:type="pct"/>
            <w:tcBorders>
              <w:top w:val="nil"/>
              <w:left w:val="nil"/>
              <w:bottom w:val="single" w:sz="4" w:space="0" w:color="auto"/>
              <w:right w:val="single" w:sz="4" w:space="0" w:color="auto"/>
            </w:tcBorders>
            <w:noWrap/>
            <w:vAlign w:val="center"/>
            <w:hideMark/>
          </w:tcPr>
          <w:p w14:paraId="6673E356"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06E548B1" w14:textId="77777777" w:rsidR="008A6730" w:rsidRPr="008A6730" w:rsidRDefault="008A6730" w:rsidP="008A6730">
            <w:pPr>
              <w:rPr>
                <w:sz w:val="18"/>
                <w:szCs w:val="18"/>
              </w:rPr>
            </w:pPr>
            <w:r w:rsidRPr="008A6730">
              <w:rPr>
                <w:sz w:val="18"/>
                <w:szCs w:val="18"/>
              </w:rPr>
              <w:t>5.26</w:t>
            </w:r>
          </w:p>
        </w:tc>
      </w:tr>
      <w:tr w:rsidR="008A6730" w:rsidRPr="008A6730" w14:paraId="5D82B8F4"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318CB24C" w14:textId="77777777" w:rsidR="008A6730" w:rsidRPr="008A6730" w:rsidRDefault="008A6730" w:rsidP="008A6730">
            <w:pPr>
              <w:rPr>
                <w:sz w:val="18"/>
                <w:szCs w:val="18"/>
              </w:rPr>
            </w:pPr>
            <w:proofErr w:type="spellStart"/>
            <w:r w:rsidRPr="008A6730">
              <w:rPr>
                <w:sz w:val="18"/>
                <w:szCs w:val="18"/>
              </w:rPr>
              <w:t>Unari</w:t>
            </w:r>
            <w:proofErr w:type="spellEnd"/>
          </w:p>
        </w:tc>
        <w:tc>
          <w:tcPr>
            <w:tcW w:w="421" w:type="pct"/>
            <w:tcBorders>
              <w:top w:val="nil"/>
              <w:left w:val="nil"/>
              <w:bottom w:val="single" w:sz="4" w:space="0" w:color="auto"/>
              <w:right w:val="single" w:sz="4" w:space="0" w:color="auto"/>
            </w:tcBorders>
            <w:vAlign w:val="center"/>
            <w:hideMark/>
          </w:tcPr>
          <w:p w14:paraId="7DA0CFC5" w14:textId="77777777" w:rsidR="008A6730" w:rsidRPr="008A6730" w:rsidRDefault="008A6730" w:rsidP="008A6730">
            <w:pPr>
              <w:rPr>
                <w:sz w:val="18"/>
                <w:szCs w:val="18"/>
              </w:rPr>
            </w:pPr>
            <w:r w:rsidRPr="008A6730">
              <w:rPr>
                <w:sz w:val="18"/>
                <w:szCs w:val="18"/>
              </w:rPr>
              <w:t>67.1725</w:t>
            </w:r>
          </w:p>
        </w:tc>
        <w:tc>
          <w:tcPr>
            <w:tcW w:w="497" w:type="pct"/>
            <w:tcBorders>
              <w:top w:val="nil"/>
              <w:left w:val="nil"/>
              <w:bottom w:val="single" w:sz="4" w:space="0" w:color="auto"/>
              <w:right w:val="single" w:sz="4" w:space="0" w:color="auto"/>
            </w:tcBorders>
            <w:vAlign w:val="center"/>
            <w:hideMark/>
          </w:tcPr>
          <w:p w14:paraId="1D4FA152" w14:textId="77777777" w:rsidR="008A6730" w:rsidRPr="008A6730" w:rsidRDefault="008A6730" w:rsidP="008A6730">
            <w:pPr>
              <w:rPr>
                <w:sz w:val="18"/>
                <w:szCs w:val="18"/>
              </w:rPr>
            </w:pPr>
            <w:r w:rsidRPr="008A6730">
              <w:rPr>
                <w:sz w:val="18"/>
                <w:szCs w:val="18"/>
              </w:rPr>
              <w:t>25.7112</w:t>
            </w:r>
          </w:p>
        </w:tc>
        <w:tc>
          <w:tcPr>
            <w:tcW w:w="815" w:type="pct"/>
            <w:tcBorders>
              <w:top w:val="nil"/>
              <w:left w:val="nil"/>
              <w:bottom w:val="single" w:sz="4" w:space="0" w:color="auto"/>
              <w:right w:val="single" w:sz="4" w:space="0" w:color="auto"/>
            </w:tcBorders>
            <w:vAlign w:val="center"/>
            <w:hideMark/>
          </w:tcPr>
          <w:p w14:paraId="12EC77DF"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14BF5884" w14:textId="77777777" w:rsidR="008A6730" w:rsidRPr="008A6730" w:rsidRDefault="008A6730" w:rsidP="008A6730">
            <w:pPr>
              <w:rPr>
                <w:sz w:val="18"/>
                <w:szCs w:val="18"/>
              </w:rPr>
            </w:pPr>
            <w:r w:rsidRPr="008A6730">
              <w:rPr>
                <w:sz w:val="18"/>
                <w:szCs w:val="18"/>
              </w:rPr>
              <w:t>67.1366</w:t>
            </w:r>
          </w:p>
        </w:tc>
        <w:tc>
          <w:tcPr>
            <w:tcW w:w="497" w:type="pct"/>
            <w:tcBorders>
              <w:top w:val="nil"/>
              <w:left w:val="nil"/>
              <w:bottom w:val="single" w:sz="4" w:space="0" w:color="auto"/>
              <w:right w:val="single" w:sz="4" w:space="0" w:color="auto"/>
            </w:tcBorders>
            <w:noWrap/>
            <w:vAlign w:val="bottom"/>
            <w:hideMark/>
          </w:tcPr>
          <w:p w14:paraId="0BB383C4" w14:textId="77777777" w:rsidR="008A6730" w:rsidRPr="008A6730" w:rsidRDefault="008A6730" w:rsidP="008A6730">
            <w:pPr>
              <w:rPr>
                <w:sz w:val="18"/>
                <w:szCs w:val="18"/>
              </w:rPr>
            </w:pPr>
            <w:r w:rsidRPr="008A6730">
              <w:rPr>
                <w:sz w:val="18"/>
                <w:szCs w:val="18"/>
              </w:rPr>
              <w:t>25.7416</w:t>
            </w:r>
          </w:p>
        </w:tc>
        <w:tc>
          <w:tcPr>
            <w:tcW w:w="1081" w:type="pct"/>
            <w:tcBorders>
              <w:top w:val="nil"/>
              <w:left w:val="nil"/>
              <w:bottom w:val="single" w:sz="4" w:space="0" w:color="auto"/>
              <w:right w:val="single" w:sz="4" w:space="0" w:color="auto"/>
            </w:tcBorders>
            <w:noWrap/>
            <w:vAlign w:val="center"/>
            <w:hideMark/>
          </w:tcPr>
          <w:p w14:paraId="00D2B872"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2EFA9068" w14:textId="77777777" w:rsidR="008A6730" w:rsidRPr="008A6730" w:rsidRDefault="008A6730" w:rsidP="008A6730">
            <w:pPr>
              <w:rPr>
                <w:sz w:val="18"/>
                <w:szCs w:val="18"/>
              </w:rPr>
            </w:pPr>
            <w:r w:rsidRPr="008A6730">
              <w:rPr>
                <w:sz w:val="18"/>
                <w:szCs w:val="18"/>
              </w:rPr>
              <w:t>4.22</w:t>
            </w:r>
          </w:p>
        </w:tc>
      </w:tr>
      <w:tr w:rsidR="008A6730" w:rsidRPr="008A6730" w14:paraId="5CA5B760"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7AFE3F71" w14:textId="77777777" w:rsidR="008A6730" w:rsidRPr="008A6730" w:rsidRDefault="008A6730" w:rsidP="008A6730">
            <w:pPr>
              <w:rPr>
                <w:sz w:val="18"/>
                <w:szCs w:val="18"/>
              </w:rPr>
            </w:pPr>
            <w:proofErr w:type="spellStart"/>
            <w:r w:rsidRPr="008A6730">
              <w:rPr>
                <w:sz w:val="18"/>
                <w:szCs w:val="18"/>
              </w:rPr>
              <w:t>Kilpisjarv</w:t>
            </w:r>
            <w:proofErr w:type="spellEnd"/>
          </w:p>
        </w:tc>
        <w:tc>
          <w:tcPr>
            <w:tcW w:w="421" w:type="pct"/>
            <w:tcBorders>
              <w:top w:val="nil"/>
              <w:left w:val="nil"/>
              <w:bottom w:val="single" w:sz="4" w:space="0" w:color="auto"/>
              <w:right w:val="single" w:sz="4" w:space="0" w:color="auto"/>
            </w:tcBorders>
            <w:vAlign w:val="center"/>
            <w:hideMark/>
          </w:tcPr>
          <w:p w14:paraId="06D4CFA2" w14:textId="77777777" w:rsidR="008A6730" w:rsidRPr="008A6730" w:rsidRDefault="008A6730" w:rsidP="008A6730">
            <w:pPr>
              <w:rPr>
                <w:sz w:val="18"/>
                <w:szCs w:val="18"/>
              </w:rPr>
            </w:pPr>
            <w:r w:rsidRPr="008A6730">
              <w:rPr>
                <w:sz w:val="18"/>
                <w:szCs w:val="18"/>
              </w:rPr>
              <w:t>69.0070</w:t>
            </w:r>
          </w:p>
        </w:tc>
        <w:tc>
          <w:tcPr>
            <w:tcW w:w="497" w:type="pct"/>
            <w:tcBorders>
              <w:top w:val="nil"/>
              <w:left w:val="nil"/>
              <w:bottom w:val="single" w:sz="4" w:space="0" w:color="auto"/>
              <w:right w:val="single" w:sz="4" w:space="0" w:color="auto"/>
            </w:tcBorders>
            <w:vAlign w:val="center"/>
            <w:hideMark/>
          </w:tcPr>
          <w:p w14:paraId="2D2E3DD0" w14:textId="77777777" w:rsidR="008A6730" w:rsidRPr="008A6730" w:rsidRDefault="008A6730" w:rsidP="008A6730">
            <w:pPr>
              <w:rPr>
                <w:sz w:val="18"/>
                <w:szCs w:val="18"/>
              </w:rPr>
            </w:pPr>
            <w:r w:rsidRPr="008A6730">
              <w:rPr>
                <w:sz w:val="18"/>
                <w:szCs w:val="18"/>
              </w:rPr>
              <w:t>20.8160</w:t>
            </w:r>
          </w:p>
        </w:tc>
        <w:tc>
          <w:tcPr>
            <w:tcW w:w="815" w:type="pct"/>
            <w:tcBorders>
              <w:top w:val="nil"/>
              <w:left w:val="nil"/>
              <w:bottom w:val="single" w:sz="4" w:space="0" w:color="auto"/>
              <w:right w:val="single" w:sz="4" w:space="0" w:color="auto"/>
            </w:tcBorders>
            <w:vAlign w:val="center"/>
            <w:hideMark/>
          </w:tcPr>
          <w:p w14:paraId="620624BC"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20BC27C6" w14:textId="77777777" w:rsidR="008A6730" w:rsidRPr="008A6730" w:rsidRDefault="008A6730" w:rsidP="008A6730">
            <w:pPr>
              <w:rPr>
                <w:sz w:val="18"/>
                <w:szCs w:val="18"/>
              </w:rPr>
            </w:pPr>
            <w:r w:rsidRPr="008A6730">
              <w:rPr>
                <w:sz w:val="18"/>
                <w:szCs w:val="18"/>
              </w:rPr>
              <w:t>69.0497</w:t>
            </w:r>
          </w:p>
        </w:tc>
        <w:tc>
          <w:tcPr>
            <w:tcW w:w="497" w:type="pct"/>
            <w:tcBorders>
              <w:top w:val="nil"/>
              <w:left w:val="nil"/>
              <w:bottom w:val="single" w:sz="4" w:space="0" w:color="auto"/>
              <w:right w:val="single" w:sz="4" w:space="0" w:color="auto"/>
            </w:tcBorders>
            <w:noWrap/>
            <w:vAlign w:val="bottom"/>
            <w:hideMark/>
          </w:tcPr>
          <w:p w14:paraId="6D4EAAD9" w14:textId="77777777" w:rsidR="008A6730" w:rsidRPr="008A6730" w:rsidRDefault="008A6730" w:rsidP="008A6730">
            <w:pPr>
              <w:rPr>
                <w:sz w:val="18"/>
                <w:szCs w:val="18"/>
              </w:rPr>
            </w:pPr>
            <w:r w:rsidRPr="008A6730">
              <w:rPr>
                <w:sz w:val="18"/>
                <w:szCs w:val="18"/>
              </w:rPr>
              <w:t>20.7881</w:t>
            </w:r>
          </w:p>
        </w:tc>
        <w:tc>
          <w:tcPr>
            <w:tcW w:w="1081" w:type="pct"/>
            <w:tcBorders>
              <w:top w:val="nil"/>
              <w:left w:val="nil"/>
              <w:bottom w:val="single" w:sz="4" w:space="0" w:color="auto"/>
              <w:right w:val="single" w:sz="4" w:space="0" w:color="auto"/>
            </w:tcBorders>
            <w:noWrap/>
            <w:vAlign w:val="center"/>
            <w:hideMark/>
          </w:tcPr>
          <w:p w14:paraId="7DFD3174"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755F1B42" w14:textId="77777777" w:rsidR="008A6730" w:rsidRPr="008A6730" w:rsidRDefault="008A6730" w:rsidP="008A6730">
            <w:pPr>
              <w:rPr>
                <w:sz w:val="18"/>
                <w:szCs w:val="18"/>
              </w:rPr>
            </w:pPr>
            <w:r w:rsidRPr="008A6730">
              <w:rPr>
                <w:sz w:val="18"/>
                <w:szCs w:val="18"/>
              </w:rPr>
              <w:t>4.90</w:t>
            </w:r>
          </w:p>
        </w:tc>
      </w:tr>
      <w:tr w:rsidR="008A6730" w:rsidRPr="008A6730" w14:paraId="1155C290"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5C78B637" w14:textId="77777777" w:rsidR="008A6730" w:rsidRPr="008A6730" w:rsidRDefault="008A6730" w:rsidP="008A6730">
            <w:pPr>
              <w:rPr>
                <w:sz w:val="18"/>
                <w:szCs w:val="18"/>
              </w:rPr>
            </w:pPr>
            <w:proofErr w:type="spellStart"/>
            <w:r w:rsidRPr="008A6730">
              <w:rPr>
                <w:sz w:val="18"/>
                <w:szCs w:val="18"/>
              </w:rPr>
              <w:t>Kevojarvi</w:t>
            </w:r>
            <w:proofErr w:type="spellEnd"/>
          </w:p>
        </w:tc>
        <w:tc>
          <w:tcPr>
            <w:tcW w:w="421" w:type="pct"/>
            <w:tcBorders>
              <w:top w:val="nil"/>
              <w:left w:val="nil"/>
              <w:bottom w:val="single" w:sz="4" w:space="0" w:color="auto"/>
              <w:right w:val="single" w:sz="4" w:space="0" w:color="auto"/>
            </w:tcBorders>
            <w:vAlign w:val="center"/>
            <w:hideMark/>
          </w:tcPr>
          <w:p w14:paraId="1DF33BBE" w14:textId="77777777" w:rsidR="008A6730" w:rsidRPr="008A6730" w:rsidRDefault="008A6730" w:rsidP="008A6730">
            <w:pPr>
              <w:rPr>
                <w:sz w:val="18"/>
                <w:szCs w:val="18"/>
              </w:rPr>
            </w:pPr>
            <w:r w:rsidRPr="008A6730">
              <w:rPr>
                <w:sz w:val="18"/>
                <w:szCs w:val="18"/>
              </w:rPr>
              <w:t>69.7515</w:t>
            </w:r>
          </w:p>
        </w:tc>
        <w:tc>
          <w:tcPr>
            <w:tcW w:w="497" w:type="pct"/>
            <w:tcBorders>
              <w:top w:val="nil"/>
              <w:left w:val="nil"/>
              <w:bottom w:val="single" w:sz="4" w:space="0" w:color="auto"/>
              <w:right w:val="single" w:sz="4" w:space="0" w:color="auto"/>
            </w:tcBorders>
            <w:vAlign w:val="center"/>
            <w:hideMark/>
          </w:tcPr>
          <w:p w14:paraId="1747A0BF" w14:textId="77777777" w:rsidR="008A6730" w:rsidRPr="008A6730" w:rsidRDefault="008A6730" w:rsidP="008A6730">
            <w:pPr>
              <w:rPr>
                <w:sz w:val="18"/>
                <w:szCs w:val="18"/>
              </w:rPr>
            </w:pPr>
            <w:r w:rsidRPr="008A6730">
              <w:rPr>
                <w:sz w:val="18"/>
                <w:szCs w:val="18"/>
              </w:rPr>
              <w:t>27.0148</w:t>
            </w:r>
          </w:p>
        </w:tc>
        <w:tc>
          <w:tcPr>
            <w:tcW w:w="815" w:type="pct"/>
            <w:tcBorders>
              <w:top w:val="nil"/>
              <w:left w:val="nil"/>
              <w:bottom w:val="single" w:sz="4" w:space="0" w:color="auto"/>
              <w:right w:val="single" w:sz="4" w:space="0" w:color="auto"/>
            </w:tcBorders>
            <w:vAlign w:val="center"/>
            <w:hideMark/>
          </w:tcPr>
          <w:p w14:paraId="31EE861F"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269C18B9" w14:textId="77777777" w:rsidR="008A6730" w:rsidRPr="008A6730" w:rsidRDefault="008A6730" w:rsidP="008A6730">
            <w:pPr>
              <w:rPr>
                <w:sz w:val="18"/>
                <w:szCs w:val="18"/>
              </w:rPr>
            </w:pPr>
            <w:r w:rsidRPr="008A6730">
              <w:rPr>
                <w:sz w:val="18"/>
                <w:szCs w:val="18"/>
              </w:rPr>
              <w:t>69.7566</w:t>
            </w:r>
          </w:p>
        </w:tc>
        <w:tc>
          <w:tcPr>
            <w:tcW w:w="497" w:type="pct"/>
            <w:tcBorders>
              <w:top w:val="nil"/>
              <w:left w:val="nil"/>
              <w:bottom w:val="single" w:sz="4" w:space="0" w:color="auto"/>
              <w:right w:val="single" w:sz="4" w:space="0" w:color="auto"/>
            </w:tcBorders>
            <w:noWrap/>
            <w:vAlign w:val="bottom"/>
            <w:hideMark/>
          </w:tcPr>
          <w:p w14:paraId="4D6D334B" w14:textId="77777777" w:rsidR="008A6730" w:rsidRPr="008A6730" w:rsidRDefault="008A6730" w:rsidP="008A6730">
            <w:pPr>
              <w:rPr>
                <w:sz w:val="18"/>
                <w:szCs w:val="18"/>
              </w:rPr>
            </w:pPr>
            <w:r w:rsidRPr="008A6730">
              <w:rPr>
                <w:sz w:val="18"/>
                <w:szCs w:val="18"/>
              </w:rPr>
              <w:t>27.0031</w:t>
            </w:r>
          </w:p>
        </w:tc>
        <w:tc>
          <w:tcPr>
            <w:tcW w:w="1081" w:type="pct"/>
            <w:tcBorders>
              <w:top w:val="nil"/>
              <w:left w:val="nil"/>
              <w:bottom w:val="single" w:sz="4" w:space="0" w:color="auto"/>
              <w:right w:val="single" w:sz="4" w:space="0" w:color="auto"/>
            </w:tcBorders>
            <w:noWrap/>
            <w:vAlign w:val="center"/>
            <w:hideMark/>
          </w:tcPr>
          <w:p w14:paraId="7155A606" w14:textId="77777777" w:rsidR="008A6730" w:rsidRPr="008A6730" w:rsidRDefault="008A6730" w:rsidP="008A6730">
            <w:pPr>
              <w:rPr>
                <w:sz w:val="18"/>
                <w:szCs w:val="18"/>
              </w:rPr>
            </w:pPr>
            <w:r w:rsidRPr="008A6730">
              <w:rPr>
                <w:sz w:val="18"/>
                <w:szCs w:val="18"/>
              </w:rPr>
              <w:t>on/close to the lake shore</w:t>
            </w:r>
          </w:p>
        </w:tc>
        <w:tc>
          <w:tcPr>
            <w:tcW w:w="691" w:type="pct"/>
            <w:tcBorders>
              <w:top w:val="nil"/>
              <w:left w:val="nil"/>
              <w:bottom w:val="single" w:sz="4" w:space="0" w:color="auto"/>
              <w:right w:val="single" w:sz="4" w:space="0" w:color="auto"/>
            </w:tcBorders>
            <w:noWrap/>
            <w:vAlign w:val="bottom"/>
            <w:hideMark/>
          </w:tcPr>
          <w:p w14:paraId="7DCF35F4" w14:textId="77777777" w:rsidR="008A6730" w:rsidRPr="008A6730" w:rsidRDefault="008A6730" w:rsidP="008A6730">
            <w:pPr>
              <w:rPr>
                <w:sz w:val="18"/>
                <w:szCs w:val="18"/>
              </w:rPr>
            </w:pPr>
            <w:r w:rsidRPr="008A6730">
              <w:rPr>
                <w:sz w:val="18"/>
                <w:szCs w:val="18"/>
              </w:rPr>
              <w:t>0.72</w:t>
            </w:r>
          </w:p>
        </w:tc>
      </w:tr>
      <w:tr w:rsidR="008A6730" w:rsidRPr="008A6730" w14:paraId="206E0FFB" w14:textId="77777777" w:rsidTr="008A6730">
        <w:trPr>
          <w:trHeight w:val="300"/>
        </w:trPr>
        <w:tc>
          <w:tcPr>
            <w:tcW w:w="577" w:type="pct"/>
            <w:tcBorders>
              <w:top w:val="nil"/>
              <w:left w:val="single" w:sz="4" w:space="0" w:color="auto"/>
              <w:bottom w:val="single" w:sz="4" w:space="0" w:color="auto"/>
              <w:right w:val="single" w:sz="4" w:space="0" w:color="auto"/>
            </w:tcBorders>
            <w:vAlign w:val="center"/>
            <w:hideMark/>
          </w:tcPr>
          <w:p w14:paraId="2215B79A" w14:textId="77777777" w:rsidR="008A6730" w:rsidRPr="008A6730" w:rsidRDefault="008A6730" w:rsidP="008A6730">
            <w:pPr>
              <w:rPr>
                <w:sz w:val="18"/>
                <w:szCs w:val="18"/>
              </w:rPr>
            </w:pPr>
            <w:proofErr w:type="spellStart"/>
            <w:r w:rsidRPr="008A6730">
              <w:rPr>
                <w:sz w:val="18"/>
                <w:szCs w:val="18"/>
              </w:rPr>
              <w:t>Inarijarvi</w:t>
            </w:r>
            <w:proofErr w:type="spellEnd"/>
          </w:p>
        </w:tc>
        <w:tc>
          <w:tcPr>
            <w:tcW w:w="421" w:type="pct"/>
            <w:tcBorders>
              <w:top w:val="nil"/>
              <w:left w:val="nil"/>
              <w:bottom w:val="single" w:sz="4" w:space="0" w:color="auto"/>
              <w:right w:val="single" w:sz="4" w:space="0" w:color="auto"/>
            </w:tcBorders>
            <w:vAlign w:val="center"/>
            <w:hideMark/>
          </w:tcPr>
          <w:p w14:paraId="363145A5" w14:textId="77777777" w:rsidR="008A6730" w:rsidRPr="008A6730" w:rsidRDefault="008A6730" w:rsidP="008A6730">
            <w:pPr>
              <w:rPr>
                <w:sz w:val="18"/>
                <w:szCs w:val="18"/>
              </w:rPr>
            </w:pPr>
            <w:r w:rsidRPr="008A6730">
              <w:rPr>
                <w:sz w:val="18"/>
                <w:szCs w:val="18"/>
              </w:rPr>
              <w:t>69.0821</w:t>
            </w:r>
          </w:p>
        </w:tc>
        <w:tc>
          <w:tcPr>
            <w:tcW w:w="497" w:type="pct"/>
            <w:tcBorders>
              <w:top w:val="nil"/>
              <w:left w:val="nil"/>
              <w:bottom w:val="single" w:sz="4" w:space="0" w:color="auto"/>
              <w:right w:val="single" w:sz="4" w:space="0" w:color="auto"/>
            </w:tcBorders>
            <w:vAlign w:val="center"/>
            <w:hideMark/>
          </w:tcPr>
          <w:p w14:paraId="1B499559" w14:textId="77777777" w:rsidR="008A6730" w:rsidRPr="008A6730" w:rsidRDefault="008A6730" w:rsidP="008A6730">
            <w:pPr>
              <w:rPr>
                <w:sz w:val="18"/>
                <w:szCs w:val="18"/>
              </w:rPr>
            </w:pPr>
            <w:r w:rsidRPr="008A6730">
              <w:rPr>
                <w:sz w:val="18"/>
                <w:szCs w:val="18"/>
              </w:rPr>
              <w:t>27.9245</w:t>
            </w:r>
          </w:p>
        </w:tc>
        <w:tc>
          <w:tcPr>
            <w:tcW w:w="815" w:type="pct"/>
            <w:tcBorders>
              <w:top w:val="nil"/>
              <w:left w:val="nil"/>
              <w:bottom w:val="single" w:sz="4" w:space="0" w:color="auto"/>
              <w:right w:val="single" w:sz="4" w:space="0" w:color="auto"/>
            </w:tcBorders>
            <w:vAlign w:val="center"/>
            <w:hideMark/>
          </w:tcPr>
          <w:p w14:paraId="70F338F7" w14:textId="77777777" w:rsidR="008A6730" w:rsidRPr="008A6730" w:rsidRDefault="008A6730" w:rsidP="008A6730">
            <w:pPr>
              <w:rPr>
                <w:sz w:val="18"/>
                <w:szCs w:val="18"/>
              </w:rPr>
            </w:pPr>
            <w:r w:rsidRPr="008A6730">
              <w:rPr>
                <w:sz w:val="18"/>
                <w:szCs w:val="18"/>
              </w:rPr>
              <w:t>middle of the lake</w:t>
            </w:r>
          </w:p>
        </w:tc>
        <w:tc>
          <w:tcPr>
            <w:tcW w:w="421" w:type="pct"/>
            <w:tcBorders>
              <w:top w:val="nil"/>
              <w:left w:val="nil"/>
              <w:bottom w:val="single" w:sz="4" w:space="0" w:color="auto"/>
              <w:right w:val="single" w:sz="4" w:space="0" w:color="auto"/>
            </w:tcBorders>
            <w:noWrap/>
            <w:vAlign w:val="bottom"/>
            <w:hideMark/>
          </w:tcPr>
          <w:p w14:paraId="3DDD606E" w14:textId="77777777" w:rsidR="008A6730" w:rsidRPr="008A6730" w:rsidRDefault="008A6730" w:rsidP="008A6730">
            <w:pPr>
              <w:rPr>
                <w:sz w:val="18"/>
                <w:szCs w:val="18"/>
              </w:rPr>
            </w:pPr>
            <w:r w:rsidRPr="008A6730">
              <w:rPr>
                <w:sz w:val="18"/>
                <w:szCs w:val="18"/>
              </w:rPr>
              <w:t>68.9577</w:t>
            </w:r>
          </w:p>
        </w:tc>
        <w:tc>
          <w:tcPr>
            <w:tcW w:w="497" w:type="pct"/>
            <w:tcBorders>
              <w:top w:val="nil"/>
              <w:left w:val="nil"/>
              <w:bottom w:val="single" w:sz="4" w:space="0" w:color="auto"/>
              <w:right w:val="single" w:sz="4" w:space="0" w:color="auto"/>
            </w:tcBorders>
            <w:noWrap/>
            <w:vAlign w:val="bottom"/>
            <w:hideMark/>
          </w:tcPr>
          <w:p w14:paraId="70C929CF" w14:textId="77777777" w:rsidR="008A6730" w:rsidRPr="008A6730" w:rsidRDefault="008A6730" w:rsidP="008A6730">
            <w:pPr>
              <w:rPr>
                <w:sz w:val="18"/>
                <w:szCs w:val="18"/>
              </w:rPr>
            </w:pPr>
            <w:r w:rsidRPr="008A6730">
              <w:rPr>
                <w:sz w:val="18"/>
                <w:szCs w:val="18"/>
              </w:rPr>
              <w:t>27.6942</w:t>
            </w:r>
          </w:p>
        </w:tc>
        <w:tc>
          <w:tcPr>
            <w:tcW w:w="1081" w:type="pct"/>
            <w:tcBorders>
              <w:top w:val="nil"/>
              <w:left w:val="nil"/>
              <w:bottom w:val="single" w:sz="4" w:space="0" w:color="auto"/>
              <w:right w:val="single" w:sz="4" w:space="0" w:color="auto"/>
            </w:tcBorders>
            <w:vAlign w:val="center"/>
            <w:hideMark/>
          </w:tcPr>
          <w:p w14:paraId="7055DFD6" w14:textId="77777777" w:rsidR="008A6730" w:rsidRPr="008A6730" w:rsidRDefault="008A6730" w:rsidP="008A6730">
            <w:pPr>
              <w:rPr>
                <w:sz w:val="18"/>
                <w:szCs w:val="18"/>
              </w:rPr>
            </w:pPr>
            <w:r w:rsidRPr="008A6730">
              <w:rPr>
                <w:sz w:val="18"/>
                <w:szCs w:val="18"/>
              </w:rPr>
              <w:t>middle of the lake</w:t>
            </w:r>
          </w:p>
        </w:tc>
        <w:tc>
          <w:tcPr>
            <w:tcW w:w="691" w:type="pct"/>
            <w:tcBorders>
              <w:top w:val="nil"/>
              <w:left w:val="nil"/>
              <w:bottom w:val="single" w:sz="4" w:space="0" w:color="auto"/>
              <w:right w:val="single" w:sz="4" w:space="0" w:color="auto"/>
            </w:tcBorders>
            <w:noWrap/>
            <w:vAlign w:val="bottom"/>
            <w:hideMark/>
          </w:tcPr>
          <w:p w14:paraId="2978F57A" w14:textId="77777777" w:rsidR="008A6730" w:rsidRPr="008A6730" w:rsidRDefault="008A6730" w:rsidP="008A6730">
            <w:pPr>
              <w:rPr>
                <w:sz w:val="18"/>
                <w:szCs w:val="18"/>
              </w:rPr>
            </w:pPr>
            <w:r w:rsidRPr="008A6730">
              <w:rPr>
                <w:sz w:val="18"/>
                <w:szCs w:val="18"/>
              </w:rPr>
              <w:t>16.65</w:t>
            </w:r>
          </w:p>
        </w:tc>
      </w:tr>
    </w:tbl>
    <w:p w14:paraId="3967CEAD" w14:textId="77777777" w:rsidR="000B5D63" w:rsidRDefault="000B5D63" w:rsidP="003D5288"/>
    <w:p w14:paraId="5E70890E" w14:textId="77777777" w:rsidR="007A30F6" w:rsidRDefault="007A30F6">
      <w:pPr>
        <w:spacing w:line="240" w:lineRule="auto"/>
        <w:jc w:val="left"/>
      </w:pPr>
    </w:p>
    <w:sectPr w:rsidR="007A30F6" w:rsidSect="00EF6F0B">
      <w:footerReference w:type="default" r:id="rId71"/>
      <w:pgSz w:w="11907" w:h="13608" w:code="9"/>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EA659F" w14:textId="77777777" w:rsidR="00107B82" w:rsidRDefault="00107B82" w:rsidP="006D0C96">
      <w:pPr>
        <w:spacing w:line="240" w:lineRule="auto"/>
      </w:pPr>
      <w:r>
        <w:separator/>
      </w:r>
    </w:p>
  </w:endnote>
  <w:endnote w:type="continuationSeparator" w:id="0">
    <w:p w14:paraId="362480A4" w14:textId="77777777" w:rsidR="00107B82" w:rsidRDefault="00107B82"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7B39F178" w14:textId="77777777" w:rsidR="00107B82" w:rsidRDefault="00107B82">
        <w:pPr>
          <w:pStyle w:val="Footer"/>
          <w:jc w:val="center"/>
        </w:pPr>
        <w:r>
          <w:fldChar w:fldCharType="begin"/>
        </w:r>
        <w:r>
          <w:instrText xml:space="preserve"> PAGE   \* MERGEFORMAT </w:instrText>
        </w:r>
        <w:r>
          <w:fldChar w:fldCharType="separate"/>
        </w:r>
        <w:r>
          <w:rPr>
            <w:noProof/>
          </w:rPr>
          <w:t>20</w:t>
        </w:r>
        <w:r>
          <w:rPr>
            <w:noProof/>
          </w:rPr>
          <w:fldChar w:fldCharType="end"/>
        </w:r>
      </w:p>
    </w:sdtContent>
  </w:sdt>
  <w:p w14:paraId="78F19322" w14:textId="77777777" w:rsidR="00107B82" w:rsidRDefault="00107B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CD19FE" w14:textId="77777777" w:rsidR="00107B82" w:rsidRDefault="00107B82" w:rsidP="006D0C96">
      <w:pPr>
        <w:spacing w:line="240" w:lineRule="auto"/>
      </w:pPr>
      <w:r>
        <w:separator/>
      </w:r>
    </w:p>
  </w:footnote>
  <w:footnote w:type="continuationSeparator" w:id="0">
    <w:p w14:paraId="445F9D81" w14:textId="77777777" w:rsidR="00107B82" w:rsidRDefault="00107B82"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A52322"/>
    <w:multiLevelType w:val="hybridMultilevel"/>
    <w:tmpl w:val="09788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ED6E2F"/>
    <w:multiLevelType w:val="hybridMultilevel"/>
    <w:tmpl w:val="979268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attachedTemplate r:id="rId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60F"/>
    <w:rsid w:val="00001414"/>
    <w:rsid w:val="00003D24"/>
    <w:rsid w:val="00010C83"/>
    <w:rsid w:val="0001164B"/>
    <w:rsid w:val="00011968"/>
    <w:rsid w:val="0001748F"/>
    <w:rsid w:val="00021F75"/>
    <w:rsid w:val="00033EE0"/>
    <w:rsid w:val="0004040F"/>
    <w:rsid w:val="0004553C"/>
    <w:rsid w:val="000470A2"/>
    <w:rsid w:val="00051C44"/>
    <w:rsid w:val="00053333"/>
    <w:rsid w:val="00053E2C"/>
    <w:rsid w:val="000545D2"/>
    <w:rsid w:val="000555A8"/>
    <w:rsid w:val="0005690A"/>
    <w:rsid w:val="00061B6C"/>
    <w:rsid w:val="00061EA9"/>
    <w:rsid w:val="0007022E"/>
    <w:rsid w:val="000727DB"/>
    <w:rsid w:val="00074331"/>
    <w:rsid w:val="000745A7"/>
    <w:rsid w:val="00074A5A"/>
    <w:rsid w:val="00075F28"/>
    <w:rsid w:val="00087CC2"/>
    <w:rsid w:val="00090296"/>
    <w:rsid w:val="00096774"/>
    <w:rsid w:val="000A1B66"/>
    <w:rsid w:val="000A29BF"/>
    <w:rsid w:val="000A38B5"/>
    <w:rsid w:val="000A4514"/>
    <w:rsid w:val="000A654F"/>
    <w:rsid w:val="000B3824"/>
    <w:rsid w:val="000B5D63"/>
    <w:rsid w:val="000B67DD"/>
    <w:rsid w:val="000C13F8"/>
    <w:rsid w:val="000C1AD9"/>
    <w:rsid w:val="000C3A9F"/>
    <w:rsid w:val="000C3B40"/>
    <w:rsid w:val="000C52BD"/>
    <w:rsid w:val="000C6893"/>
    <w:rsid w:val="000C7163"/>
    <w:rsid w:val="000C7792"/>
    <w:rsid w:val="000C7CC1"/>
    <w:rsid w:val="000D1D84"/>
    <w:rsid w:val="000D4F49"/>
    <w:rsid w:val="000E0C2E"/>
    <w:rsid w:val="000E17CA"/>
    <w:rsid w:val="000E2066"/>
    <w:rsid w:val="000E28DE"/>
    <w:rsid w:val="000E5106"/>
    <w:rsid w:val="000E53E0"/>
    <w:rsid w:val="000E63E6"/>
    <w:rsid w:val="000F078B"/>
    <w:rsid w:val="000F07CF"/>
    <w:rsid w:val="000F1426"/>
    <w:rsid w:val="000F3BEE"/>
    <w:rsid w:val="000F4D20"/>
    <w:rsid w:val="000F59F6"/>
    <w:rsid w:val="001004AE"/>
    <w:rsid w:val="0010462A"/>
    <w:rsid w:val="00107B82"/>
    <w:rsid w:val="001106C2"/>
    <w:rsid w:val="00110DA1"/>
    <w:rsid w:val="00111344"/>
    <w:rsid w:val="00114BC6"/>
    <w:rsid w:val="00117393"/>
    <w:rsid w:val="00122113"/>
    <w:rsid w:val="00123049"/>
    <w:rsid w:val="00124398"/>
    <w:rsid w:val="00134FBC"/>
    <w:rsid w:val="0013740B"/>
    <w:rsid w:val="00137A86"/>
    <w:rsid w:val="00137B24"/>
    <w:rsid w:val="001421C6"/>
    <w:rsid w:val="00151A2C"/>
    <w:rsid w:val="00151B82"/>
    <w:rsid w:val="001537E6"/>
    <w:rsid w:val="00154F0F"/>
    <w:rsid w:val="0016073B"/>
    <w:rsid w:val="00160A81"/>
    <w:rsid w:val="00161BDA"/>
    <w:rsid w:val="001627DC"/>
    <w:rsid w:val="001630F8"/>
    <w:rsid w:val="00172D17"/>
    <w:rsid w:val="0017330D"/>
    <w:rsid w:val="0017568B"/>
    <w:rsid w:val="00180350"/>
    <w:rsid w:val="00183819"/>
    <w:rsid w:val="0018402C"/>
    <w:rsid w:val="00185A14"/>
    <w:rsid w:val="00185DEB"/>
    <w:rsid w:val="00186577"/>
    <w:rsid w:val="0019121A"/>
    <w:rsid w:val="00192A5A"/>
    <w:rsid w:val="00196F0A"/>
    <w:rsid w:val="001A3868"/>
    <w:rsid w:val="001A3D43"/>
    <w:rsid w:val="001B3010"/>
    <w:rsid w:val="001B6F10"/>
    <w:rsid w:val="001C5DE6"/>
    <w:rsid w:val="001C5EB9"/>
    <w:rsid w:val="001C67D5"/>
    <w:rsid w:val="001E4222"/>
    <w:rsid w:val="001E6364"/>
    <w:rsid w:val="001F4877"/>
    <w:rsid w:val="001F5F8A"/>
    <w:rsid w:val="001F7096"/>
    <w:rsid w:val="001F7B17"/>
    <w:rsid w:val="001F7B1B"/>
    <w:rsid w:val="002030E5"/>
    <w:rsid w:val="00203F92"/>
    <w:rsid w:val="00205D3B"/>
    <w:rsid w:val="002061E2"/>
    <w:rsid w:val="00211DDA"/>
    <w:rsid w:val="00212F94"/>
    <w:rsid w:val="0021422A"/>
    <w:rsid w:val="00216F32"/>
    <w:rsid w:val="00220985"/>
    <w:rsid w:val="00221D39"/>
    <w:rsid w:val="00222904"/>
    <w:rsid w:val="0022396C"/>
    <w:rsid w:val="00223AD9"/>
    <w:rsid w:val="0022509B"/>
    <w:rsid w:val="00225AC7"/>
    <w:rsid w:val="00225E2E"/>
    <w:rsid w:val="00226563"/>
    <w:rsid w:val="002273DB"/>
    <w:rsid w:val="002368A8"/>
    <w:rsid w:val="00240231"/>
    <w:rsid w:val="002404A3"/>
    <w:rsid w:val="0024084B"/>
    <w:rsid w:val="00241C40"/>
    <w:rsid w:val="00242591"/>
    <w:rsid w:val="002431C5"/>
    <w:rsid w:val="002455C9"/>
    <w:rsid w:val="00246531"/>
    <w:rsid w:val="00246906"/>
    <w:rsid w:val="002470EC"/>
    <w:rsid w:val="002500AC"/>
    <w:rsid w:val="002523AF"/>
    <w:rsid w:val="0025271C"/>
    <w:rsid w:val="00254D82"/>
    <w:rsid w:val="00260A23"/>
    <w:rsid w:val="00263C88"/>
    <w:rsid w:val="0027087A"/>
    <w:rsid w:val="00271BD5"/>
    <w:rsid w:val="00272912"/>
    <w:rsid w:val="0027387E"/>
    <w:rsid w:val="0027547A"/>
    <w:rsid w:val="002779D0"/>
    <w:rsid w:val="002803CB"/>
    <w:rsid w:val="0029360D"/>
    <w:rsid w:val="002A169B"/>
    <w:rsid w:val="002A2D0A"/>
    <w:rsid w:val="002A6968"/>
    <w:rsid w:val="002B1925"/>
    <w:rsid w:val="002B3537"/>
    <w:rsid w:val="002B5F3D"/>
    <w:rsid w:val="002B605A"/>
    <w:rsid w:val="002C036C"/>
    <w:rsid w:val="002C0DD7"/>
    <w:rsid w:val="002D182B"/>
    <w:rsid w:val="002D2F5A"/>
    <w:rsid w:val="002E2458"/>
    <w:rsid w:val="002F08FD"/>
    <w:rsid w:val="002F34E8"/>
    <w:rsid w:val="002F530B"/>
    <w:rsid w:val="003118C8"/>
    <w:rsid w:val="00315851"/>
    <w:rsid w:val="00320130"/>
    <w:rsid w:val="00327A6C"/>
    <w:rsid w:val="00327AFB"/>
    <w:rsid w:val="00331576"/>
    <w:rsid w:val="003430B9"/>
    <w:rsid w:val="0034390C"/>
    <w:rsid w:val="00343A32"/>
    <w:rsid w:val="00354C61"/>
    <w:rsid w:val="00361F1E"/>
    <w:rsid w:val="00366711"/>
    <w:rsid w:val="003700FE"/>
    <w:rsid w:val="00371DB6"/>
    <w:rsid w:val="00383358"/>
    <w:rsid w:val="00386DDF"/>
    <w:rsid w:val="003A1918"/>
    <w:rsid w:val="003A422A"/>
    <w:rsid w:val="003A4FB4"/>
    <w:rsid w:val="003B0B29"/>
    <w:rsid w:val="003B27BD"/>
    <w:rsid w:val="003B336D"/>
    <w:rsid w:val="003B55B6"/>
    <w:rsid w:val="003C0A62"/>
    <w:rsid w:val="003D0B50"/>
    <w:rsid w:val="003D0CEE"/>
    <w:rsid w:val="003D0D94"/>
    <w:rsid w:val="003D5288"/>
    <w:rsid w:val="003E1BFE"/>
    <w:rsid w:val="003E28A9"/>
    <w:rsid w:val="003E51C0"/>
    <w:rsid w:val="003E7CDE"/>
    <w:rsid w:val="003F29BC"/>
    <w:rsid w:val="003F3AF3"/>
    <w:rsid w:val="003F5312"/>
    <w:rsid w:val="003F552C"/>
    <w:rsid w:val="003F6CF3"/>
    <w:rsid w:val="00401203"/>
    <w:rsid w:val="00414541"/>
    <w:rsid w:val="0041754C"/>
    <w:rsid w:val="00417EB5"/>
    <w:rsid w:val="004211E2"/>
    <w:rsid w:val="00421922"/>
    <w:rsid w:val="0042576D"/>
    <w:rsid w:val="00434E3E"/>
    <w:rsid w:val="00450C90"/>
    <w:rsid w:val="00450DB9"/>
    <w:rsid w:val="00456385"/>
    <w:rsid w:val="00463568"/>
    <w:rsid w:val="00465BE3"/>
    <w:rsid w:val="00466DBE"/>
    <w:rsid w:val="00474566"/>
    <w:rsid w:val="00474702"/>
    <w:rsid w:val="004747F7"/>
    <w:rsid w:val="004836E2"/>
    <w:rsid w:val="00484CCC"/>
    <w:rsid w:val="004864FB"/>
    <w:rsid w:val="0049128F"/>
    <w:rsid w:val="004923F2"/>
    <w:rsid w:val="004A531E"/>
    <w:rsid w:val="004C05F5"/>
    <w:rsid w:val="004C281D"/>
    <w:rsid w:val="004C403E"/>
    <w:rsid w:val="004C6537"/>
    <w:rsid w:val="004D0F1A"/>
    <w:rsid w:val="004D0F82"/>
    <w:rsid w:val="004E220C"/>
    <w:rsid w:val="004E3AAA"/>
    <w:rsid w:val="004E713B"/>
    <w:rsid w:val="004E790B"/>
    <w:rsid w:val="004F628B"/>
    <w:rsid w:val="0050676C"/>
    <w:rsid w:val="00511819"/>
    <w:rsid w:val="00514658"/>
    <w:rsid w:val="00514A07"/>
    <w:rsid w:val="00517441"/>
    <w:rsid w:val="005202E9"/>
    <w:rsid w:val="005227B3"/>
    <w:rsid w:val="005243F8"/>
    <w:rsid w:val="00526B9C"/>
    <w:rsid w:val="00530F39"/>
    <w:rsid w:val="00535B82"/>
    <w:rsid w:val="00543040"/>
    <w:rsid w:val="0054427A"/>
    <w:rsid w:val="0055217B"/>
    <w:rsid w:val="005558E5"/>
    <w:rsid w:val="00555F84"/>
    <w:rsid w:val="005560B5"/>
    <w:rsid w:val="00557B0A"/>
    <w:rsid w:val="00557F75"/>
    <w:rsid w:val="00564213"/>
    <w:rsid w:val="005642BA"/>
    <w:rsid w:val="00567E87"/>
    <w:rsid w:val="00573A66"/>
    <w:rsid w:val="00573B1F"/>
    <w:rsid w:val="00581625"/>
    <w:rsid w:val="00581D23"/>
    <w:rsid w:val="00590983"/>
    <w:rsid w:val="00590C4E"/>
    <w:rsid w:val="00591A3B"/>
    <w:rsid w:val="00592495"/>
    <w:rsid w:val="005949F3"/>
    <w:rsid w:val="0059545D"/>
    <w:rsid w:val="00596612"/>
    <w:rsid w:val="005A4CBE"/>
    <w:rsid w:val="005A4F32"/>
    <w:rsid w:val="005C1659"/>
    <w:rsid w:val="005D1F66"/>
    <w:rsid w:val="005D6826"/>
    <w:rsid w:val="005E2290"/>
    <w:rsid w:val="005E2EE2"/>
    <w:rsid w:val="005E6821"/>
    <w:rsid w:val="005E68C5"/>
    <w:rsid w:val="005F2C3A"/>
    <w:rsid w:val="005F4B32"/>
    <w:rsid w:val="005F7ED9"/>
    <w:rsid w:val="006007A4"/>
    <w:rsid w:val="00607F4C"/>
    <w:rsid w:val="006140BF"/>
    <w:rsid w:val="00616A11"/>
    <w:rsid w:val="00617FED"/>
    <w:rsid w:val="00624D4A"/>
    <w:rsid w:val="00627CB2"/>
    <w:rsid w:val="00630F49"/>
    <w:rsid w:val="00631010"/>
    <w:rsid w:val="006326D7"/>
    <w:rsid w:val="00635BEC"/>
    <w:rsid w:val="00642481"/>
    <w:rsid w:val="00643B8B"/>
    <w:rsid w:val="00644053"/>
    <w:rsid w:val="00644EBA"/>
    <w:rsid w:val="00646D5B"/>
    <w:rsid w:val="00655B08"/>
    <w:rsid w:val="00662612"/>
    <w:rsid w:val="00664F9C"/>
    <w:rsid w:val="00670F05"/>
    <w:rsid w:val="006722E6"/>
    <w:rsid w:val="00673057"/>
    <w:rsid w:val="00673450"/>
    <w:rsid w:val="00673E01"/>
    <w:rsid w:val="00680935"/>
    <w:rsid w:val="00682DCD"/>
    <w:rsid w:val="00684040"/>
    <w:rsid w:val="0068480E"/>
    <w:rsid w:val="00686A76"/>
    <w:rsid w:val="006945D0"/>
    <w:rsid w:val="00694B6A"/>
    <w:rsid w:val="006A0553"/>
    <w:rsid w:val="006A35DF"/>
    <w:rsid w:val="006A5D77"/>
    <w:rsid w:val="006A5D8B"/>
    <w:rsid w:val="006A7714"/>
    <w:rsid w:val="006C15EE"/>
    <w:rsid w:val="006C25FA"/>
    <w:rsid w:val="006D0C96"/>
    <w:rsid w:val="006D4DF3"/>
    <w:rsid w:val="006E0C82"/>
    <w:rsid w:val="006E0D4E"/>
    <w:rsid w:val="006F3584"/>
    <w:rsid w:val="00702F29"/>
    <w:rsid w:val="00703726"/>
    <w:rsid w:val="0070537F"/>
    <w:rsid w:val="00705CD1"/>
    <w:rsid w:val="00710B5F"/>
    <w:rsid w:val="00710C07"/>
    <w:rsid w:val="007166DC"/>
    <w:rsid w:val="00722748"/>
    <w:rsid w:val="00722FAC"/>
    <w:rsid w:val="00726B55"/>
    <w:rsid w:val="007308A5"/>
    <w:rsid w:val="0073154D"/>
    <w:rsid w:val="0073289D"/>
    <w:rsid w:val="00741B3A"/>
    <w:rsid w:val="00744D29"/>
    <w:rsid w:val="00747D86"/>
    <w:rsid w:val="00751A44"/>
    <w:rsid w:val="00751FCB"/>
    <w:rsid w:val="00752A04"/>
    <w:rsid w:val="00760E0E"/>
    <w:rsid w:val="007618A3"/>
    <w:rsid w:val="00764312"/>
    <w:rsid w:val="00776471"/>
    <w:rsid w:val="0078144F"/>
    <w:rsid w:val="00783426"/>
    <w:rsid w:val="007879CE"/>
    <w:rsid w:val="007907CD"/>
    <w:rsid w:val="00791408"/>
    <w:rsid w:val="0079266A"/>
    <w:rsid w:val="0079328A"/>
    <w:rsid w:val="00794048"/>
    <w:rsid w:val="007961DF"/>
    <w:rsid w:val="00796A7F"/>
    <w:rsid w:val="007A30F6"/>
    <w:rsid w:val="007A3126"/>
    <w:rsid w:val="007A3449"/>
    <w:rsid w:val="007A5B8B"/>
    <w:rsid w:val="007B00F9"/>
    <w:rsid w:val="007B079F"/>
    <w:rsid w:val="007B3C61"/>
    <w:rsid w:val="007C4D6B"/>
    <w:rsid w:val="007D1765"/>
    <w:rsid w:val="007D21C3"/>
    <w:rsid w:val="007D645E"/>
    <w:rsid w:val="007E1BCC"/>
    <w:rsid w:val="007E1E42"/>
    <w:rsid w:val="007F16C5"/>
    <w:rsid w:val="00800054"/>
    <w:rsid w:val="00800AF5"/>
    <w:rsid w:val="008010C3"/>
    <w:rsid w:val="00805DE4"/>
    <w:rsid w:val="008104E3"/>
    <w:rsid w:val="00820CE9"/>
    <w:rsid w:val="00824889"/>
    <w:rsid w:val="0082534B"/>
    <w:rsid w:val="00825496"/>
    <w:rsid w:val="00825815"/>
    <w:rsid w:val="0082614D"/>
    <w:rsid w:val="008304BB"/>
    <w:rsid w:val="00830F61"/>
    <w:rsid w:val="00830F71"/>
    <w:rsid w:val="00834AFD"/>
    <w:rsid w:val="00834D69"/>
    <w:rsid w:val="00840B51"/>
    <w:rsid w:val="00841C28"/>
    <w:rsid w:val="00841E9F"/>
    <w:rsid w:val="00846E7F"/>
    <w:rsid w:val="008516B1"/>
    <w:rsid w:val="00851D64"/>
    <w:rsid w:val="00855006"/>
    <w:rsid w:val="008615F9"/>
    <w:rsid w:val="008666EA"/>
    <w:rsid w:val="00866B45"/>
    <w:rsid w:val="0087073E"/>
    <w:rsid w:val="008726DD"/>
    <w:rsid w:val="008742F4"/>
    <w:rsid w:val="0087554E"/>
    <w:rsid w:val="00877B46"/>
    <w:rsid w:val="00890931"/>
    <w:rsid w:val="008934D1"/>
    <w:rsid w:val="008A03A9"/>
    <w:rsid w:val="008A1007"/>
    <w:rsid w:val="008A17B0"/>
    <w:rsid w:val="008A6730"/>
    <w:rsid w:val="008B165B"/>
    <w:rsid w:val="008B2071"/>
    <w:rsid w:val="008B2A32"/>
    <w:rsid w:val="008B5284"/>
    <w:rsid w:val="008B5F09"/>
    <w:rsid w:val="008B719F"/>
    <w:rsid w:val="008B7383"/>
    <w:rsid w:val="008B74B9"/>
    <w:rsid w:val="008C08B4"/>
    <w:rsid w:val="008C1665"/>
    <w:rsid w:val="008C1FC4"/>
    <w:rsid w:val="008C32ED"/>
    <w:rsid w:val="008C7696"/>
    <w:rsid w:val="008D22EC"/>
    <w:rsid w:val="008D6AA1"/>
    <w:rsid w:val="008E213F"/>
    <w:rsid w:val="008E277D"/>
    <w:rsid w:val="008E2CBE"/>
    <w:rsid w:val="008E3110"/>
    <w:rsid w:val="008E4696"/>
    <w:rsid w:val="00903B11"/>
    <w:rsid w:val="00903FBC"/>
    <w:rsid w:val="00904535"/>
    <w:rsid w:val="0091150C"/>
    <w:rsid w:val="0091355E"/>
    <w:rsid w:val="00913D1B"/>
    <w:rsid w:val="009150E4"/>
    <w:rsid w:val="0091791F"/>
    <w:rsid w:val="00921BF5"/>
    <w:rsid w:val="00924EA9"/>
    <w:rsid w:val="00925EFE"/>
    <w:rsid w:val="00932F15"/>
    <w:rsid w:val="009374DB"/>
    <w:rsid w:val="00941197"/>
    <w:rsid w:val="0094288A"/>
    <w:rsid w:val="00943440"/>
    <w:rsid w:val="00946CDB"/>
    <w:rsid w:val="0095153D"/>
    <w:rsid w:val="0095430E"/>
    <w:rsid w:val="009556EE"/>
    <w:rsid w:val="00956C28"/>
    <w:rsid w:val="0096062E"/>
    <w:rsid w:val="00960D38"/>
    <w:rsid w:val="00960DA1"/>
    <w:rsid w:val="00963991"/>
    <w:rsid w:val="00964012"/>
    <w:rsid w:val="00977FF6"/>
    <w:rsid w:val="009844E4"/>
    <w:rsid w:val="00985271"/>
    <w:rsid w:val="009858A4"/>
    <w:rsid w:val="009926F0"/>
    <w:rsid w:val="00994C64"/>
    <w:rsid w:val="009A0589"/>
    <w:rsid w:val="009A5D7C"/>
    <w:rsid w:val="009A6C86"/>
    <w:rsid w:val="009A736C"/>
    <w:rsid w:val="009B281D"/>
    <w:rsid w:val="009B5D5F"/>
    <w:rsid w:val="009B6A2C"/>
    <w:rsid w:val="009B6E42"/>
    <w:rsid w:val="009C0A54"/>
    <w:rsid w:val="009C2EF5"/>
    <w:rsid w:val="009C697C"/>
    <w:rsid w:val="009C72DB"/>
    <w:rsid w:val="009C7CB5"/>
    <w:rsid w:val="009D1A1D"/>
    <w:rsid w:val="009D38E2"/>
    <w:rsid w:val="009E08ED"/>
    <w:rsid w:val="009E125B"/>
    <w:rsid w:val="009E2408"/>
    <w:rsid w:val="009F0236"/>
    <w:rsid w:val="009F2C0A"/>
    <w:rsid w:val="009F4920"/>
    <w:rsid w:val="009F4A58"/>
    <w:rsid w:val="00A01F68"/>
    <w:rsid w:val="00A03710"/>
    <w:rsid w:val="00A04496"/>
    <w:rsid w:val="00A0644D"/>
    <w:rsid w:val="00A15A1E"/>
    <w:rsid w:val="00A271E5"/>
    <w:rsid w:val="00A27F46"/>
    <w:rsid w:val="00A32433"/>
    <w:rsid w:val="00A35E9F"/>
    <w:rsid w:val="00A40131"/>
    <w:rsid w:val="00A4668C"/>
    <w:rsid w:val="00A46E59"/>
    <w:rsid w:val="00A47086"/>
    <w:rsid w:val="00A50A1A"/>
    <w:rsid w:val="00A538DD"/>
    <w:rsid w:val="00A55A19"/>
    <w:rsid w:val="00A60030"/>
    <w:rsid w:val="00A6054B"/>
    <w:rsid w:val="00A63584"/>
    <w:rsid w:val="00A64E18"/>
    <w:rsid w:val="00A67956"/>
    <w:rsid w:val="00A716FE"/>
    <w:rsid w:val="00A776F3"/>
    <w:rsid w:val="00A829FF"/>
    <w:rsid w:val="00A82BD6"/>
    <w:rsid w:val="00A858B1"/>
    <w:rsid w:val="00A86395"/>
    <w:rsid w:val="00A909D0"/>
    <w:rsid w:val="00A95CAD"/>
    <w:rsid w:val="00A97D55"/>
    <w:rsid w:val="00A97D99"/>
    <w:rsid w:val="00AA58D9"/>
    <w:rsid w:val="00AA6FE5"/>
    <w:rsid w:val="00AB14F8"/>
    <w:rsid w:val="00AB165E"/>
    <w:rsid w:val="00AB2BFC"/>
    <w:rsid w:val="00AB4BBB"/>
    <w:rsid w:val="00AB7AF6"/>
    <w:rsid w:val="00AC001C"/>
    <w:rsid w:val="00AC241B"/>
    <w:rsid w:val="00AD0FF1"/>
    <w:rsid w:val="00AD5AD3"/>
    <w:rsid w:val="00AD6A75"/>
    <w:rsid w:val="00AE39B7"/>
    <w:rsid w:val="00AE4157"/>
    <w:rsid w:val="00AE58AC"/>
    <w:rsid w:val="00AE67D0"/>
    <w:rsid w:val="00AE7B02"/>
    <w:rsid w:val="00AF2D97"/>
    <w:rsid w:val="00B0009C"/>
    <w:rsid w:val="00B10EA4"/>
    <w:rsid w:val="00B16661"/>
    <w:rsid w:val="00B4015F"/>
    <w:rsid w:val="00B47C9E"/>
    <w:rsid w:val="00B52CCB"/>
    <w:rsid w:val="00B5432C"/>
    <w:rsid w:val="00B5719D"/>
    <w:rsid w:val="00B66217"/>
    <w:rsid w:val="00B719D9"/>
    <w:rsid w:val="00B75342"/>
    <w:rsid w:val="00B76127"/>
    <w:rsid w:val="00B817CB"/>
    <w:rsid w:val="00B83FB4"/>
    <w:rsid w:val="00B9147A"/>
    <w:rsid w:val="00B92AAC"/>
    <w:rsid w:val="00B94A58"/>
    <w:rsid w:val="00B96AB1"/>
    <w:rsid w:val="00B97781"/>
    <w:rsid w:val="00BA6A4D"/>
    <w:rsid w:val="00BB01AC"/>
    <w:rsid w:val="00BC3F66"/>
    <w:rsid w:val="00BC4BB1"/>
    <w:rsid w:val="00BC56F7"/>
    <w:rsid w:val="00BD0523"/>
    <w:rsid w:val="00BD1D60"/>
    <w:rsid w:val="00BD6F42"/>
    <w:rsid w:val="00BD7D4A"/>
    <w:rsid w:val="00BE3175"/>
    <w:rsid w:val="00BE42BA"/>
    <w:rsid w:val="00BF01AF"/>
    <w:rsid w:val="00C00B80"/>
    <w:rsid w:val="00C01113"/>
    <w:rsid w:val="00C02225"/>
    <w:rsid w:val="00C02390"/>
    <w:rsid w:val="00C10BDC"/>
    <w:rsid w:val="00C12105"/>
    <w:rsid w:val="00C14A79"/>
    <w:rsid w:val="00C1589F"/>
    <w:rsid w:val="00C20086"/>
    <w:rsid w:val="00C20468"/>
    <w:rsid w:val="00C21489"/>
    <w:rsid w:val="00C2303E"/>
    <w:rsid w:val="00C243EE"/>
    <w:rsid w:val="00C26311"/>
    <w:rsid w:val="00C3084B"/>
    <w:rsid w:val="00C35812"/>
    <w:rsid w:val="00C4144B"/>
    <w:rsid w:val="00C416B4"/>
    <w:rsid w:val="00C44DC9"/>
    <w:rsid w:val="00C465C1"/>
    <w:rsid w:val="00C47D36"/>
    <w:rsid w:val="00C63A25"/>
    <w:rsid w:val="00C63C89"/>
    <w:rsid w:val="00C71F4B"/>
    <w:rsid w:val="00C73637"/>
    <w:rsid w:val="00C82F79"/>
    <w:rsid w:val="00C83211"/>
    <w:rsid w:val="00C91A6C"/>
    <w:rsid w:val="00C94280"/>
    <w:rsid w:val="00C9448B"/>
    <w:rsid w:val="00C9581D"/>
    <w:rsid w:val="00CB507E"/>
    <w:rsid w:val="00CC0F76"/>
    <w:rsid w:val="00CC186F"/>
    <w:rsid w:val="00CC33D6"/>
    <w:rsid w:val="00CC51D0"/>
    <w:rsid w:val="00CC5343"/>
    <w:rsid w:val="00CD1113"/>
    <w:rsid w:val="00CD339E"/>
    <w:rsid w:val="00CD63D8"/>
    <w:rsid w:val="00CE1F28"/>
    <w:rsid w:val="00CE45B8"/>
    <w:rsid w:val="00CF20F0"/>
    <w:rsid w:val="00CF30C8"/>
    <w:rsid w:val="00D0601F"/>
    <w:rsid w:val="00D071AC"/>
    <w:rsid w:val="00D12F3D"/>
    <w:rsid w:val="00D132EC"/>
    <w:rsid w:val="00D15C51"/>
    <w:rsid w:val="00D17768"/>
    <w:rsid w:val="00D20143"/>
    <w:rsid w:val="00D207CE"/>
    <w:rsid w:val="00D2689B"/>
    <w:rsid w:val="00D31429"/>
    <w:rsid w:val="00D32352"/>
    <w:rsid w:val="00D3386B"/>
    <w:rsid w:val="00D33AAF"/>
    <w:rsid w:val="00D406B4"/>
    <w:rsid w:val="00D40CE0"/>
    <w:rsid w:val="00D4469F"/>
    <w:rsid w:val="00D45EF5"/>
    <w:rsid w:val="00D52100"/>
    <w:rsid w:val="00D52A97"/>
    <w:rsid w:val="00D65D0D"/>
    <w:rsid w:val="00D70426"/>
    <w:rsid w:val="00D765D6"/>
    <w:rsid w:val="00D8331A"/>
    <w:rsid w:val="00D851BB"/>
    <w:rsid w:val="00D8789F"/>
    <w:rsid w:val="00D901A6"/>
    <w:rsid w:val="00D93631"/>
    <w:rsid w:val="00D96E0E"/>
    <w:rsid w:val="00D97E91"/>
    <w:rsid w:val="00DA1531"/>
    <w:rsid w:val="00DA1978"/>
    <w:rsid w:val="00DA2707"/>
    <w:rsid w:val="00DA5B1E"/>
    <w:rsid w:val="00DB4E53"/>
    <w:rsid w:val="00DC11B0"/>
    <w:rsid w:val="00DC478B"/>
    <w:rsid w:val="00DC555C"/>
    <w:rsid w:val="00DD131E"/>
    <w:rsid w:val="00DD20CE"/>
    <w:rsid w:val="00DD7196"/>
    <w:rsid w:val="00DD7F84"/>
    <w:rsid w:val="00DE1763"/>
    <w:rsid w:val="00DE18F5"/>
    <w:rsid w:val="00DE43B9"/>
    <w:rsid w:val="00DF5CF5"/>
    <w:rsid w:val="00DF5F03"/>
    <w:rsid w:val="00E00339"/>
    <w:rsid w:val="00E007B2"/>
    <w:rsid w:val="00E00F8F"/>
    <w:rsid w:val="00E033C5"/>
    <w:rsid w:val="00E03FA7"/>
    <w:rsid w:val="00E06B65"/>
    <w:rsid w:val="00E116EB"/>
    <w:rsid w:val="00E13C7E"/>
    <w:rsid w:val="00E142A8"/>
    <w:rsid w:val="00E149DB"/>
    <w:rsid w:val="00E159D8"/>
    <w:rsid w:val="00E1648B"/>
    <w:rsid w:val="00E176F7"/>
    <w:rsid w:val="00E214F5"/>
    <w:rsid w:val="00E21EE7"/>
    <w:rsid w:val="00E26E58"/>
    <w:rsid w:val="00E27CEA"/>
    <w:rsid w:val="00E32EB7"/>
    <w:rsid w:val="00E37221"/>
    <w:rsid w:val="00E37B98"/>
    <w:rsid w:val="00E46E24"/>
    <w:rsid w:val="00E477E4"/>
    <w:rsid w:val="00E47D15"/>
    <w:rsid w:val="00E52E62"/>
    <w:rsid w:val="00E5460A"/>
    <w:rsid w:val="00E55E18"/>
    <w:rsid w:val="00E56A35"/>
    <w:rsid w:val="00E56B9A"/>
    <w:rsid w:val="00E576CF"/>
    <w:rsid w:val="00E63456"/>
    <w:rsid w:val="00E63A8F"/>
    <w:rsid w:val="00E67CBC"/>
    <w:rsid w:val="00E70058"/>
    <w:rsid w:val="00E756A9"/>
    <w:rsid w:val="00E76126"/>
    <w:rsid w:val="00E7684E"/>
    <w:rsid w:val="00E77F1B"/>
    <w:rsid w:val="00E834AA"/>
    <w:rsid w:val="00EB01C0"/>
    <w:rsid w:val="00EB1861"/>
    <w:rsid w:val="00EC2AA8"/>
    <w:rsid w:val="00ED4C27"/>
    <w:rsid w:val="00ED6B96"/>
    <w:rsid w:val="00EE58C0"/>
    <w:rsid w:val="00EE5A1A"/>
    <w:rsid w:val="00EE74DD"/>
    <w:rsid w:val="00EF3EAD"/>
    <w:rsid w:val="00EF407E"/>
    <w:rsid w:val="00EF45AB"/>
    <w:rsid w:val="00EF6F0B"/>
    <w:rsid w:val="00EF7A65"/>
    <w:rsid w:val="00F0090C"/>
    <w:rsid w:val="00F00D88"/>
    <w:rsid w:val="00F00FA3"/>
    <w:rsid w:val="00F01FF0"/>
    <w:rsid w:val="00F05797"/>
    <w:rsid w:val="00F06CF2"/>
    <w:rsid w:val="00F10092"/>
    <w:rsid w:val="00F10415"/>
    <w:rsid w:val="00F12E83"/>
    <w:rsid w:val="00F15400"/>
    <w:rsid w:val="00F1600D"/>
    <w:rsid w:val="00F22DB6"/>
    <w:rsid w:val="00F314B5"/>
    <w:rsid w:val="00F344C7"/>
    <w:rsid w:val="00F35903"/>
    <w:rsid w:val="00F4121B"/>
    <w:rsid w:val="00F43B88"/>
    <w:rsid w:val="00F5258E"/>
    <w:rsid w:val="00F55E91"/>
    <w:rsid w:val="00F576AA"/>
    <w:rsid w:val="00F62E45"/>
    <w:rsid w:val="00F64E88"/>
    <w:rsid w:val="00F73EDA"/>
    <w:rsid w:val="00F74543"/>
    <w:rsid w:val="00F75C45"/>
    <w:rsid w:val="00F762C4"/>
    <w:rsid w:val="00F81EA5"/>
    <w:rsid w:val="00F82E6D"/>
    <w:rsid w:val="00F830FA"/>
    <w:rsid w:val="00F85E69"/>
    <w:rsid w:val="00F86F2D"/>
    <w:rsid w:val="00F86F73"/>
    <w:rsid w:val="00F877D8"/>
    <w:rsid w:val="00F919F1"/>
    <w:rsid w:val="00F933A3"/>
    <w:rsid w:val="00F938B5"/>
    <w:rsid w:val="00F950A0"/>
    <w:rsid w:val="00FA1450"/>
    <w:rsid w:val="00FA1A88"/>
    <w:rsid w:val="00FA2FD3"/>
    <w:rsid w:val="00FA56E0"/>
    <w:rsid w:val="00FB3FC5"/>
    <w:rsid w:val="00FB542A"/>
    <w:rsid w:val="00FB5D1C"/>
    <w:rsid w:val="00FC2468"/>
    <w:rsid w:val="00FC3368"/>
    <w:rsid w:val="00FE4B0B"/>
    <w:rsid w:val="00FE5DD0"/>
    <w:rsid w:val="00FE7870"/>
    <w:rsid w:val="00FF18EB"/>
    <w:rsid w:val="00FF197C"/>
    <w:rsid w:val="00FF308B"/>
    <w:rsid w:val="00FF3645"/>
    <w:rsid w:val="00FF663C"/>
    <w:rsid w:val="00FF7A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14F386"/>
  <w15:docId w15:val="{0317605A-B7BC-4F7A-A554-71A86F827F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styleId="ListParagraph">
    <w:name w:val="List Paragraph"/>
    <w:basedOn w:val="Normal"/>
    <w:uiPriority w:val="34"/>
    <w:rsid w:val="00B4015F"/>
    <w:pPr>
      <w:ind w:left="720"/>
      <w:contextualSpacing/>
    </w:pPr>
  </w:style>
  <w:style w:type="paragraph" w:customStyle="1" w:styleId="Affiliation">
    <w:name w:val="Affiliation"/>
    <w:basedOn w:val="Normal"/>
    <w:link w:val="AffiliationChar"/>
    <w:qFormat/>
    <w:rsid w:val="00450DB9"/>
    <w:pPr>
      <w:spacing w:before="120" w:line="240" w:lineRule="auto"/>
      <w:contextualSpacing/>
    </w:p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character" w:styleId="PlaceholderText">
    <w:name w:val="Placeholder Text"/>
    <w:basedOn w:val="DefaultParagraphFont"/>
    <w:uiPriority w:val="99"/>
    <w:semiHidden/>
    <w:rsid w:val="003D5288"/>
    <w:rPr>
      <w:color w:val="808080"/>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table" w:styleId="TableGrid">
    <w:name w:val="Table Grid"/>
    <w:basedOn w:val="TableNormal"/>
    <w:uiPriority w:val="59"/>
    <w:rsid w:val="00F86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2A2D0A"/>
    <w:rPr>
      <w:rFonts w:eastAsia="Calibri" w:cs="Arial"/>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934D1"/>
    <w:rPr>
      <w:sz w:val="16"/>
      <w:szCs w:val="16"/>
    </w:rPr>
  </w:style>
  <w:style w:type="paragraph" w:styleId="CommentText">
    <w:name w:val="annotation text"/>
    <w:basedOn w:val="Normal"/>
    <w:link w:val="CommentTextChar"/>
    <w:uiPriority w:val="99"/>
    <w:semiHidden/>
    <w:unhideWhenUsed/>
    <w:rsid w:val="008934D1"/>
    <w:pPr>
      <w:spacing w:line="240" w:lineRule="auto"/>
    </w:pPr>
    <w:rPr>
      <w:szCs w:val="20"/>
    </w:rPr>
  </w:style>
  <w:style w:type="character" w:customStyle="1" w:styleId="CommentTextChar">
    <w:name w:val="Comment Text Char"/>
    <w:basedOn w:val="DefaultParagraphFont"/>
    <w:link w:val="CommentText"/>
    <w:uiPriority w:val="99"/>
    <w:semiHidden/>
    <w:rsid w:val="008934D1"/>
    <w:rPr>
      <w:rFonts w:ascii="Times New Roman" w:eastAsia="Times New Roman" w:hAnsi="Times New Roman"/>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0241835">
      <w:bodyDiv w:val="1"/>
      <w:marLeft w:val="0"/>
      <w:marRight w:val="0"/>
      <w:marTop w:val="0"/>
      <w:marBottom w:val="0"/>
      <w:divBdr>
        <w:top w:val="none" w:sz="0" w:space="0" w:color="auto"/>
        <w:left w:val="none" w:sz="0" w:space="0" w:color="auto"/>
        <w:bottom w:val="none" w:sz="0" w:space="0" w:color="auto"/>
        <w:right w:val="none" w:sz="0" w:space="0" w:color="auto"/>
      </w:divBdr>
    </w:div>
    <w:div w:id="448280340">
      <w:bodyDiv w:val="1"/>
      <w:marLeft w:val="0"/>
      <w:marRight w:val="0"/>
      <w:marTop w:val="0"/>
      <w:marBottom w:val="0"/>
      <w:divBdr>
        <w:top w:val="none" w:sz="0" w:space="0" w:color="auto"/>
        <w:left w:val="none" w:sz="0" w:space="0" w:color="auto"/>
        <w:bottom w:val="none" w:sz="0" w:space="0" w:color="auto"/>
        <w:right w:val="none" w:sz="0" w:space="0" w:color="auto"/>
      </w:divBdr>
    </w:div>
    <w:div w:id="474760309">
      <w:bodyDiv w:val="1"/>
      <w:marLeft w:val="0"/>
      <w:marRight w:val="0"/>
      <w:marTop w:val="0"/>
      <w:marBottom w:val="0"/>
      <w:divBdr>
        <w:top w:val="none" w:sz="0" w:space="0" w:color="auto"/>
        <w:left w:val="none" w:sz="0" w:space="0" w:color="auto"/>
        <w:bottom w:val="none" w:sz="0" w:space="0" w:color="auto"/>
        <w:right w:val="none" w:sz="0" w:space="0" w:color="auto"/>
      </w:divBdr>
    </w:div>
    <w:div w:id="834032117">
      <w:bodyDiv w:val="1"/>
      <w:marLeft w:val="0"/>
      <w:marRight w:val="0"/>
      <w:marTop w:val="0"/>
      <w:marBottom w:val="0"/>
      <w:divBdr>
        <w:top w:val="none" w:sz="0" w:space="0" w:color="auto"/>
        <w:left w:val="none" w:sz="0" w:space="0" w:color="auto"/>
        <w:bottom w:val="none" w:sz="0" w:space="0" w:color="auto"/>
        <w:right w:val="none" w:sz="0" w:space="0" w:color="auto"/>
      </w:divBdr>
    </w:div>
    <w:div w:id="1102647177">
      <w:bodyDiv w:val="1"/>
      <w:marLeft w:val="0"/>
      <w:marRight w:val="0"/>
      <w:marTop w:val="0"/>
      <w:marBottom w:val="0"/>
      <w:divBdr>
        <w:top w:val="none" w:sz="0" w:space="0" w:color="auto"/>
        <w:left w:val="none" w:sz="0" w:space="0" w:color="auto"/>
        <w:bottom w:val="none" w:sz="0" w:space="0" w:color="auto"/>
        <w:right w:val="none" w:sz="0" w:space="0" w:color="auto"/>
      </w:divBdr>
    </w:div>
    <w:div w:id="1181358541">
      <w:bodyDiv w:val="1"/>
      <w:marLeft w:val="0"/>
      <w:marRight w:val="0"/>
      <w:marTop w:val="0"/>
      <w:marBottom w:val="0"/>
      <w:divBdr>
        <w:top w:val="none" w:sz="0" w:space="0" w:color="auto"/>
        <w:left w:val="none" w:sz="0" w:space="0" w:color="auto"/>
        <w:bottom w:val="none" w:sz="0" w:space="0" w:color="auto"/>
        <w:right w:val="none" w:sz="0" w:space="0" w:color="auto"/>
      </w:divBdr>
    </w:div>
    <w:div w:id="1397821767">
      <w:bodyDiv w:val="1"/>
      <w:marLeft w:val="0"/>
      <w:marRight w:val="0"/>
      <w:marTop w:val="0"/>
      <w:marBottom w:val="0"/>
      <w:divBdr>
        <w:top w:val="none" w:sz="0" w:space="0" w:color="auto"/>
        <w:left w:val="none" w:sz="0" w:space="0" w:color="auto"/>
        <w:bottom w:val="none" w:sz="0" w:space="0" w:color="auto"/>
        <w:right w:val="none" w:sz="0" w:space="0" w:color="auto"/>
      </w:divBdr>
    </w:div>
    <w:div w:id="1526678229">
      <w:bodyDiv w:val="1"/>
      <w:marLeft w:val="0"/>
      <w:marRight w:val="0"/>
      <w:marTop w:val="0"/>
      <w:marBottom w:val="0"/>
      <w:divBdr>
        <w:top w:val="none" w:sz="0" w:space="0" w:color="auto"/>
        <w:left w:val="none" w:sz="0" w:space="0" w:color="auto"/>
        <w:bottom w:val="none" w:sz="0" w:space="0" w:color="auto"/>
        <w:right w:val="none" w:sz="0" w:space="0" w:color="auto"/>
      </w:divBdr>
    </w:div>
    <w:div w:id="1797412478">
      <w:bodyDiv w:val="1"/>
      <w:marLeft w:val="0"/>
      <w:marRight w:val="0"/>
      <w:marTop w:val="0"/>
      <w:marBottom w:val="0"/>
      <w:divBdr>
        <w:top w:val="none" w:sz="0" w:space="0" w:color="auto"/>
        <w:left w:val="none" w:sz="0" w:space="0" w:color="auto"/>
        <w:bottom w:val="none" w:sz="0" w:space="0" w:color="auto"/>
        <w:right w:val="none" w:sz="0" w:space="0" w:color="auto"/>
      </w:divBdr>
    </w:div>
    <w:div w:id="1850370875">
      <w:bodyDiv w:val="1"/>
      <w:marLeft w:val="0"/>
      <w:marRight w:val="0"/>
      <w:marTop w:val="0"/>
      <w:marBottom w:val="0"/>
      <w:divBdr>
        <w:top w:val="none" w:sz="0" w:space="0" w:color="auto"/>
        <w:left w:val="none" w:sz="0" w:space="0" w:color="auto"/>
        <w:bottom w:val="none" w:sz="0" w:space="0" w:color="auto"/>
        <w:right w:val="none" w:sz="0" w:space="0" w:color="auto"/>
      </w:divBdr>
    </w:div>
    <w:div w:id="187118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7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A71D3E-5AF9-41B2-B56F-45ED7A5755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25</TotalTime>
  <Pages>44</Pages>
  <Words>14310</Words>
  <Characters>81570</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95689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Margarita Choulga</cp:lastModifiedBy>
  <cp:revision>11</cp:revision>
  <cp:lastPrinted>2016-02-01T07:21:00Z</cp:lastPrinted>
  <dcterms:created xsi:type="dcterms:W3CDTF">2019-07-25T13:29:00Z</dcterms:created>
  <dcterms:modified xsi:type="dcterms:W3CDTF">2019-07-26T10:47:00Z</dcterms:modified>
</cp:coreProperties>
</file>